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EC6011" w14:textId="77777777" w:rsidR="008372CC" w:rsidRDefault="008372CC" w:rsidP="008372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R5s250097</w:t>
        </w:r>
      </w:fldSimple>
    </w:p>
    <w:p w14:paraId="122E13E4" w14:textId="77777777" w:rsidR="008372CC" w:rsidRDefault="008372CC" w:rsidP="008372C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72CC" w14:paraId="68D3C129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DCFA6" w14:textId="77777777" w:rsidR="008372CC" w:rsidRDefault="008372CC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372CC" w14:paraId="6674421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62208" w14:textId="77777777" w:rsidR="008372CC" w:rsidRDefault="008372CC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72CC" w14:paraId="7614F74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18DE4D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0CE6C66F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1D60422E" w14:textId="77777777" w:rsidR="008372CC" w:rsidRDefault="008372CC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D7A645" w14:textId="77777777" w:rsidR="008372CC" w:rsidRPr="00410371" w:rsidRDefault="008372CC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C126A73" w14:textId="77777777" w:rsidR="008372CC" w:rsidRDefault="008372CC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9F43" w14:textId="77777777" w:rsidR="008372CC" w:rsidRPr="00410371" w:rsidRDefault="008372CC" w:rsidP="000D09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3641</w:t>
              </w:r>
            </w:fldSimple>
          </w:p>
        </w:tc>
        <w:tc>
          <w:tcPr>
            <w:tcW w:w="709" w:type="dxa"/>
          </w:tcPr>
          <w:p w14:paraId="460C8CE1" w14:textId="77777777" w:rsidR="008372CC" w:rsidRDefault="008372CC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856EC6" w14:textId="77777777" w:rsidR="008372CC" w:rsidRPr="00410371" w:rsidRDefault="008372CC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BF7965F" w14:textId="77777777" w:rsidR="008372CC" w:rsidRDefault="008372CC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07855" w14:textId="77777777" w:rsidR="008372CC" w:rsidRPr="00410371" w:rsidRDefault="008372CC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2502BD" w14:textId="77777777" w:rsidR="008372CC" w:rsidRDefault="008372CC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8372CC" w14:paraId="0B12FE2C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574587" w14:textId="77777777" w:rsidR="008372CC" w:rsidRDefault="008372CC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8372CC" w14:paraId="0AABEB45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ADA550" w14:textId="77777777" w:rsidR="008372CC" w:rsidRPr="00F25D98" w:rsidRDefault="008372CC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72CC" w14:paraId="03792883" w14:textId="77777777" w:rsidTr="000D09DB">
        <w:tc>
          <w:tcPr>
            <w:tcW w:w="9641" w:type="dxa"/>
            <w:gridSpan w:val="9"/>
          </w:tcPr>
          <w:p w14:paraId="006D7DA1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3E4B5" w14:textId="77777777" w:rsidR="008372CC" w:rsidRDefault="008372CC" w:rsidP="008372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72CC" w14:paraId="0ED7F672" w14:textId="77777777" w:rsidTr="000D09DB">
        <w:tc>
          <w:tcPr>
            <w:tcW w:w="2835" w:type="dxa"/>
          </w:tcPr>
          <w:p w14:paraId="4839E527" w14:textId="77777777" w:rsidR="008372CC" w:rsidRDefault="008372CC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18EB3F" w14:textId="77777777" w:rsidR="008372CC" w:rsidRDefault="008372CC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05C72D" w14:textId="77777777" w:rsidR="008372CC" w:rsidRDefault="008372CC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B6C36C" w14:textId="77777777" w:rsidR="008372CC" w:rsidRDefault="008372CC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73B0F2" w14:textId="77777777" w:rsidR="008372CC" w:rsidRDefault="008372CC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57FBEC" w14:textId="77777777" w:rsidR="008372CC" w:rsidRDefault="008372CC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685590" w14:textId="77777777" w:rsidR="008372CC" w:rsidRDefault="008372CC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A7646E" w14:textId="77777777" w:rsidR="008372CC" w:rsidRDefault="008372CC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C4B81C" w14:textId="77777777" w:rsidR="008372CC" w:rsidRDefault="008372CC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1638F3" w14:textId="77777777" w:rsidR="008372CC" w:rsidRDefault="008372CC" w:rsidP="008372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72CC" w14:paraId="0855198B" w14:textId="77777777" w:rsidTr="000D09DB">
        <w:tc>
          <w:tcPr>
            <w:tcW w:w="9640" w:type="dxa"/>
            <w:gridSpan w:val="11"/>
          </w:tcPr>
          <w:p w14:paraId="05938B56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27AA6289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C19EEC" w14:textId="77777777" w:rsidR="008372CC" w:rsidRDefault="008372CC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A8AC3" w14:textId="77777777" w:rsidR="008372CC" w:rsidRDefault="008372CC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</w:t>
            </w:r>
            <w:proofErr w:type="spellStart"/>
            <w:r>
              <w:t>testcase</w:t>
            </w:r>
            <w:proofErr w:type="spellEnd"/>
            <w:r>
              <w:t xml:space="preserve"> 6.3.1.7</w:t>
            </w:r>
            <w:r>
              <w:fldChar w:fldCharType="end"/>
            </w:r>
          </w:p>
        </w:tc>
      </w:tr>
      <w:tr w:rsidR="008372CC" w14:paraId="79C858FB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4E92F9CF" w14:textId="77777777" w:rsidR="008372CC" w:rsidRDefault="008372CC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866472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50F0786F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60A80DC" w14:textId="77777777" w:rsidR="008372CC" w:rsidRDefault="008372CC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FE2C26" w14:textId="77777777" w:rsidR="008372CC" w:rsidRDefault="008372CC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372CC" w14:paraId="405430A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344910DE" w14:textId="77777777" w:rsidR="008372CC" w:rsidRDefault="008372CC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18E69E" w14:textId="77777777" w:rsidR="008372CC" w:rsidRDefault="008372CC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372CC" w14:paraId="4B1161E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8DBA792" w14:textId="77777777" w:rsidR="008372CC" w:rsidRDefault="008372CC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B886A0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500F7776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4E569C0" w14:textId="77777777" w:rsidR="008372CC" w:rsidRDefault="008372CC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16E99B" w14:textId="77777777" w:rsidR="008372CC" w:rsidRDefault="008372CC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A0CA6B8" w14:textId="77777777" w:rsidR="008372CC" w:rsidRDefault="008372CC" w:rsidP="000D09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64984A" w14:textId="77777777" w:rsidR="008372CC" w:rsidRDefault="008372CC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33389C" w14:textId="77777777" w:rsidR="008372CC" w:rsidRDefault="008372CC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2025-03-19</w:t>
              </w:r>
            </w:fldSimple>
          </w:p>
        </w:tc>
      </w:tr>
      <w:tr w:rsidR="008372CC" w14:paraId="162ECF48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C66CBF2" w14:textId="77777777" w:rsidR="008372CC" w:rsidRDefault="008372CC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AAFA34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4D56F6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0DEC71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34730F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47AEAC69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D2C5EA" w14:textId="77777777" w:rsidR="008372CC" w:rsidRDefault="008372CC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FF63CB" w14:textId="77777777" w:rsidR="008372CC" w:rsidRDefault="008372CC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4F04" w14:textId="77777777" w:rsidR="008372CC" w:rsidRDefault="008372CC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783859" w14:textId="77777777" w:rsidR="008372CC" w:rsidRDefault="008372CC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169DC0" w14:textId="77777777" w:rsidR="008372CC" w:rsidRDefault="008372CC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8372CC" w14:paraId="57DE410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1913EF" w14:textId="77777777" w:rsidR="008372CC" w:rsidRDefault="008372CC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1E7EDB" w14:textId="77777777" w:rsidR="008372CC" w:rsidRDefault="008372CC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F578E4" w14:textId="77777777" w:rsidR="008372CC" w:rsidRDefault="008372CC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B9ACB" w14:textId="77777777" w:rsidR="008372CC" w:rsidRPr="007C2097" w:rsidRDefault="008372CC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372CC" w14:paraId="2122FB15" w14:textId="77777777" w:rsidTr="000D09DB">
        <w:tc>
          <w:tcPr>
            <w:tcW w:w="1843" w:type="dxa"/>
          </w:tcPr>
          <w:p w14:paraId="047176DF" w14:textId="77777777" w:rsidR="008372CC" w:rsidRDefault="008372CC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EA0DE0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4AD4E95B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0AA7" w14:textId="77777777" w:rsidR="008372CC" w:rsidRDefault="008372CC" w:rsidP="00837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55FC1" w14:textId="77777777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</w:t>
            </w:r>
            <w:r w:rsidRPr="00716B83">
              <w:rPr>
                <w:noProof/>
              </w:rPr>
              <w:t xml:space="preserve">e current TTCN implementation </w:t>
            </w:r>
            <w:r>
              <w:rPr>
                <w:noProof/>
              </w:rPr>
              <w:t>after step 24 when the SS releases the rrc connection, the UL grant is stopped and not restarted.</w:t>
            </w:r>
          </w:p>
          <w:p w14:paraId="65A74714" w14:textId="77777777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5EAD8B" w14:textId="77777777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UE not getting any UL grant in case UE follows optional Steps 26a1-26a13.</w:t>
            </w:r>
          </w:p>
          <w:p w14:paraId="1434A130" w14:textId="77777777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308115" w14:textId="4218734C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8372CC" w14:paraId="26C12CD2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92305" w14:textId="77777777" w:rsidR="008372CC" w:rsidRDefault="008372CC" w:rsidP="008372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1644A" w14:textId="77777777" w:rsidR="008372CC" w:rsidRDefault="008372CC" w:rsidP="008372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4A072A8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14822" w14:textId="77777777" w:rsidR="008372CC" w:rsidRDefault="008372CC" w:rsidP="00837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0C01AD" w14:textId="77777777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Called the function </w:t>
            </w:r>
            <w:r w:rsidRPr="00E75DBA">
              <w:rPr>
                <w:noProof/>
              </w:rPr>
              <w:t>f_NR_ULGrantConfiguration_Start</w:t>
            </w:r>
            <w:r>
              <w:rPr>
                <w:noProof/>
              </w:rPr>
              <w:t xml:space="preserve"> after Step </w:t>
            </w:r>
          </w:p>
          <w:p w14:paraId="6C992401" w14:textId="4AA9263C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8372CC" w14:paraId="2C1106EF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77A1A" w14:textId="77777777" w:rsidR="008372CC" w:rsidRDefault="008372CC" w:rsidP="008372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3F0FE" w14:textId="77777777" w:rsidR="008372CC" w:rsidRDefault="008372CC" w:rsidP="008372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24803243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43BD51" w14:textId="77777777" w:rsidR="008372CC" w:rsidRDefault="008372CC" w:rsidP="00837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292A2" w14:textId="562CA436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8372CC" w14:paraId="7706FD89" w14:textId="77777777" w:rsidTr="000D09DB">
        <w:tc>
          <w:tcPr>
            <w:tcW w:w="2694" w:type="dxa"/>
            <w:gridSpan w:val="2"/>
          </w:tcPr>
          <w:p w14:paraId="6514ECE9" w14:textId="77777777" w:rsidR="008372CC" w:rsidRDefault="008372CC" w:rsidP="008372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D185CD" w14:textId="77777777" w:rsidR="008372CC" w:rsidRDefault="008372CC" w:rsidP="008372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16751CE5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39588B" w14:textId="77777777" w:rsidR="008372CC" w:rsidRDefault="008372CC" w:rsidP="00837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6BC5D" w14:textId="09A49259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6.3.1.7.NR5GC</w:t>
            </w:r>
          </w:p>
        </w:tc>
      </w:tr>
      <w:tr w:rsidR="008372CC" w14:paraId="52260B6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24041" w14:textId="77777777" w:rsidR="008372CC" w:rsidRDefault="008372CC" w:rsidP="008372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7C6E4" w14:textId="77777777" w:rsidR="008372CC" w:rsidRDefault="008372CC" w:rsidP="008372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4EAFA0D2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FF131" w14:textId="77777777" w:rsidR="008372CC" w:rsidRDefault="008372CC" w:rsidP="00837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4B3EC" w14:textId="77777777" w:rsidR="008372CC" w:rsidRDefault="008372CC" w:rsidP="00837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175DBE" w14:textId="77777777" w:rsidR="008372CC" w:rsidRDefault="008372CC" w:rsidP="00837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742947" w14:textId="77777777" w:rsidR="008372CC" w:rsidRDefault="008372CC" w:rsidP="008372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6047CE" w14:textId="77777777" w:rsidR="008372CC" w:rsidRDefault="008372CC" w:rsidP="008372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72CC" w14:paraId="415C7039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98336" w14:textId="77777777" w:rsidR="008372CC" w:rsidRDefault="008372CC" w:rsidP="00837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B902C" w14:textId="77777777" w:rsidR="008372CC" w:rsidRDefault="008372CC" w:rsidP="00837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6D4DB" w14:textId="77777777" w:rsidR="008372CC" w:rsidRDefault="008372CC" w:rsidP="00837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0AC7B" w14:textId="77777777" w:rsidR="008372CC" w:rsidRDefault="008372CC" w:rsidP="008372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592C6" w14:textId="77777777" w:rsidR="008372CC" w:rsidRDefault="008372CC" w:rsidP="008372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72CC" w14:paraId="06E6217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A20B0" w14:textId="77777777" w:rsidR="008372CC" w:rsidRDefault="008372CC" w:rsidP="008372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4BB95" w14:textId="77777777" w:rsidR="008372CC" w:rsidRDefault="008372CC" w:rsidP="00837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D0D15" w14:textId="77777777" w:rsidR="008372CC" w:rsidRDefault="008372CC" w:rsidP="00837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BC32F" w14:textId="77777777" w:rsidR="008372CC" w:rsidRDefault="008372CC" w:rsidP="008372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5BB2C7" w14:textId="77777777" w:rsidR="008372CC" w:rsidRDefault="008372CC" w:rsidP="008372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72CC" w14:paraId="57FB64FB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E62F1" w14:textId="77777777" w:rsidR="008372CC" w:rsidRDefault="008372CC" w:rsidP="008372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67E6E" w14:textId="77777777" w:rsidR="008372CC" w:rsidRDefault="008372CC" w:rsidP="00837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D3BB7" w14:textId="77777777" w:rsidR="008372CC" w:rsidRDefault="008372CC" w:rsidP="00837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8E20D" w14:textId="77777777" w:rsidR="008372CC" w:rsidRDefault="008372CC" w:rsidP="008372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4EF41" w14:textId="77777777" w:rsidR="008372CC" w:rsidRDefault="008372CC" w:rsidP="008372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72CC" w14:paraId="361A1111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DDF40" w14:textId="77777777" w:rsidR="008372CC" w:rsidRDefault="008372CC" w:rsidP="008372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A93EF" w14:textId="77777777" w:rsidR="008372CC" w:rsidRDefault="008372CC" w:rsidP="008372CC">
            <w:pPr>
              <w:pStyle w:val="CRCoverPage"/>
              <w:spacing w:after="0"/>
              <w:rPr>
                <w:noProof/>
              </w:rPr>
            </w:pPr>
          </w:p>
        </w:tc>
      </w:tr>
      <w:tr w:rsidR="008372CC" w14:paraId="2F37E24D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0D7977" w14:textId="77777777" w:rsidR="008372CC" w:rsidRDefault="008372CC" w:rsidP="00837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99E3A" w14:textId="77777777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72CC" w:rsidRPr="008863B9" w14:paraId="6F64E09C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1658A" w14:textId="77777777" w:rsidR="008372CC" w:rsidRPr="008863B9" w:rsidRDefault="008372CC" w:rsidP="00837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D11024" w14:textId="77777777" w:rsidR="008372CC" w:rsidRPr="008863B9" w:rsidRDefault="008372CC" w:rsidP="008372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72CC" w14:paraId="52002CF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09AEF9" w14:textId="77777777" w:rsidR="008372CC" w:rsidRDefault="008372CC" w:rsidP="00837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A2D7E" w14:textId="77777777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4E7CE2" w14:textId="77777777" w:rsidR="00CA54F0" w:rsidRDefault="00CA54F0" w:rsidP="00CA54F0">
      <w:pPr>
        <w:pStyle w:val="CRCoverPage"/>
        <w:spacing w:after="0"/>
        <w:rPr>
          <w:noProof/>
          <w:sz w:val="8"/>
          <w:szCs w:val="8"/>
        </w:rPr>
      </w:pPr>
    </w:p>
    <w:p w14:paraId="62542AB1" w14:textId="77777777" w:rsidR="00CA54F0" w:rsidRDefault="00CA54F0" w:rsidP="00CA54F0">
      <w:pPr>
        <w:rPr>
          <w:noProof/>
        </w:rPr>
      </w:pPr>
    </w:p>
    <w:p w14:paraId="26ACED15" w14:textId="77777777" w:rsidR="00213A7D" w:rsidRDefault="00213A7D" w:rsidP="00213A7D">
      <w:pPr>
        <w:rPr>
          <w:noProof/>
        </w:rPr>
        <w:sectPr w:rsidR="00213A7D" w:rsidSect="00213A7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0183E" w14:textId="77777777" w:rsidR="00213A7D" w:rsidRDefault="00213A7D" w:rsidP="00213A7D">
      <w:pPr>
        <w:rPr>
          <w:noProof/>
        </w:rPr>
      </w:pPr>
    </w:p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AF5541D" w14:textId="77777777" w:rsidR="00DE555B" w:rsidRPr="00E12CDE" w:rsidRDefault="00444FBC">
      <w:pPr>
        <w:pStyle w:val="ad"/>
        <w:jc w:val="left"/>
        <w:rPr>
          <w:rStyle w:val="af"/>
          <w:rFonts w:ascii="Arial" w:hAnsi="Arial" w:cs="Arial"/>
          <w:b w:val="0"/>
          <w:i w:val="0"/>
          <w:lang w:eastAsia="en-GB"/>
        </w:rPr>
      </w:pPr>
      <w:bookmarkStart w:id="0" w:name="_Toc193262751"/>
      <w:r w:rsidRPr="00E12CDE">
        <w:rPr>
          <w:rStyle w:val="af"/>
          <w:rFonts w:ascii="Arial" w:hAnsi="Arial" w:cs="Arial"/>
          <w:b w:val="0"/>
          <w:i w:val="0"/>
        </w:rPr>
        <w:t>Table of Contents</w:t>
      </w:r>
      <w:bookmarkEnd w:id="0"/>
    </w:p>
    <w:p w14:paraId="36D78038" w14:textId="0DB8312D" w:rsidR="00302A17" w:rsidRDefault="00444FBC">
      <w:pPr>
        <w:pStyle w:val="10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302A17" w:rsidRPr="006159EE">
        <w:rPr>
          <w:rFonts w:ascii="Arial" w:hAnsi="Arial" w:cs="Arial"/>
          <w:iCs/>
          <w:noProof/>
        </w:rPr>
        <w:t>Table of Contents</w:t>
      </w:r>
      <w:r w:rsidR="00302A17">
        <w:rPr>
          <w:noProof/>
        </w:rPr>
        <w:tab/>
      </w:r>
      <w:r w:rsidR="00302A17">
        <w:rPr>
          <w:noProof/>
        </w:rPr>
        <w:fldChar w:fldCharType="begin"/>
      </w:r>
      <w:r w:rsidR="00302A17">
        <w:rPr>
          <w:noProof/>
        </w:rPr>
        <w:instrText xml:space="preserve"> PAGEREF _Toc193262751 \h </w:instrText>
      </w:r>
      <w:r w:rsidR="00302A17">
        <w:rPr>
          <w:noProof/>
        </w:rPr>
      </w:r>
      <w:r w:rsidR="00302A17">
        <w:rPr>
          <w:noProof/>
        </w:rPr>
        <w:fldChar w:fldCharType="separate"/>
      </w:r>
      <w:r w:rsidR="00302A17">
        <w:rPr>
          <w:noProof/>
        </w:rPr>
        <w:t>2</w:t>
      </w:r>
      <w:r w:rsidR="00302A17">
        <w:rPr>
          <w:noProof/>
        </w:rPr>
        <w:fldChar w:fldCharType="end"/>
      </w:r>
    </w:p>
    <w:p w14:paraId="045EB7D1" w14:textId="731A8140" w:rsidR="00302A17" w:rsidRDefault="00302A17">
      <w:pPr>
        <w:pStyle w:val="10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0BE8DBD" w14:textId="2C5CC2AB" w:rsidR="00302A17" w:rsidRDefault="00302A17">
      <w:pPr>
        <w:pStyle w:val="10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9506A11" w14:textId="30B134DC" w:rsidR="00302A17" w:rsidRDefault="00302A17">
      <w:pPr>
        <w:pStyle w:val="2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4D020948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3262752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DB16BA8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</w:t>
      </w:r>
      <w:r w:rsidR="005B42A4">
        <w:t>4</w:t>
      </w:r>
      <w:r w:rsidRPr="00E12CDE">
        <w:t>-0</w:t>
      </w:r>
      <w:r w:rsidR="005B42A4">
        <w:t>6</w:t>
      </w:r>
      <w:r w:rsidRPr="00E12CDE">
        <w:t>_D2</w:t>
      </w:r>
      <w:r w:rsidR="005B42A4">
        <w:t>5</w:t>
      </w:r>
      <w:r w:rsidRPr="00E12CDE">
        <w:t>wk</w:t>
      </w:r>
      <w:r w:rsidR="005B42A4"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3262753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93262754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123CA64A" w:rsidR="00273EC8" w:rsidRPr="005B42A4" w:rsidRDefault="00561D62" w:rsidP="00962FDE">
            <w:pPr>
              <w:spacing w:after="0"/>
              <w:rPr>
                <w:rFonts w:ascii="Arial" w:hAnsi="Arial" w:cs="Arial"/>
              </w:rPr>
            </w:pPr>
            <w:r w:rsidRPr="00561D62">
              <w:rPr>
                <w:rFonts w:ascii="Arial" w:hAnsi="Arial" w:cs="Arial"/>
              </w:rPr>
              <w:t>fl_TC_6_3_1_7_TestBody</w:t>
            </w:r>
          </w:p>
        </w:tc>
      </w:tr>
      <w:tr w:rsidR="00E07BAF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F596EEF" w14:textId="77777777" w:rsidR="00561D62" w:rsidRPr="00561D62" w:rsidRDefault="00561D62" w:rsidP="00561D62">
            <w:pPr>
              <w:pStyle w:val="CRCoverPage"/>
              <w:spacing w:after="0"/>
              <w:rPr>
                <w:rFonts w:cs="Arial"/>
                <w:noProof/>
              </w:rPr>
            </w:pPr>
            <w:r w:rsidRPr="00561D62">
              <w:rPr>
                <w:rFonts w:cs="Arial"/>
                <w:noProof/>
              </w:rPr>
              <w:t>In the current TTCN implementation after step 24 when the SS releases the rrc connection, the UL grant is stopped and not restarted.</w:t>
            </w:r>
          </w:p>
          <w:p w14:paraId="4501798D" w14:textId="77777777" w:rsidR="00561D62" w:rsidRPr="00561D62" w:rsidRDefault="00561D62" w:rsidP="00561D6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4A0EEF0" w14:textId="77777777" w:rsidR="00561D62" w:rsidRPr="00561D62" w:rsidRDefault="00561D62" w:rsidP="00561D62">
            <w:pPr>
              <w:pStyle w:val="CRCoverPage"/>
              <w:spacing w:after="0"/>
              <w:rPr>
                <w:rFonts w:cs="Arial"/>
                <w:noProof/>
              </w:rPr>
            </w:pPr>
            <w:r w:rsidRPr="00561D62">
              <w:rPr>
                <w:rFonts w:cs="Arial"/>
                <w:noProof/>
              </w:rPr>
              <w:t>This results in UE not getting any UL grant in case UE follows optional Steps 26a1-26a13.</w:t>
            </w:r>
          </w:p>
          <w:p w14:paraId="0CFB496D" w14:textId="77777777" w:rsidR="00561D62" w:rsidRPr="00561D62" w:rsidRDefault="00561D62" w:rsidP="00561D6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A48DE08" w14:textId="1F3CA514" w:rsidR="00E07BAF" w:rsidRPr="00561D62" w:rsidRDefault="00561D62" w:rsidP="00561D62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lang w:eastAsia="zh-CN"/>
              </w:rPr>
            </w:pPr>
            <w:r w:rsidRPr="00561D62">
              <w:rPr>
                <w:rFonts w:ascii="Arial" w:hAnsi="Arial" w:cs="Arial"/>
                <w:noProof/>
              </w:rPr>
              <w:t>This needs to be addressed.</w:t>
            </w:r>
          </w:p>
        </w:tc>
      </w:tr>
      <w:tr w:rsidR="00E07BAF" w:rsidRPr="00E12CDE" w14:paraId="582D388E" w14:textId="77777777" w:rsidTr="00A03A20">
        <w:tc>
          <w:tcPr>
            <w:tcW w:w="1985" w:type="dxa"/>
          </w:tcPr>
          <w:p w14:paraId="33033F45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6DB4CBA" w14:textId="77777777" w:rsidR="00561D62" w:rsidRPr="00561D62" w:rsidRDefault="00561D62" w:rsidP="00561D62">
            <w:pPr>
              <w:pStyle w:val="CRCoverPage"/>
              <w:spacing w:after="0"/>
              <w:rPr>
                <w:rFonts w:cs="Arial"/>
                <w:noProof/>
              </w:rPr>
            </w:pPr>
            <w:r w:rsidRPr="00561D62">
              <w:rPr>
                <w:rFonts w:cs="Arial"/>
                <w:noProof/>
              </w:rPr>
              <w:t xml:space="preserve">Called the function f_NR_ULGrantConfiguration_Start after Step </w:t>
            </w:r>
          </w:p>
          <w:p w14:paraId="1E9F1675" w14:textId="461B51D0" w:rsidR="00E07BAF" w:rsidRPr="00561D62" w:rsidRDefault="00561D62" w:rsidP="00561D62">
            <w:pPr>
              <w:pStyle w:val="CRCoverPage"/>
              <w:spacing w:after="0"/>
              <w:rPr>
                <w:rFonts w:cs="Arial"/>
              </w:rPr>
            </w:pPr>
            <w:r w:rsidRPr="00561D62">
              <w:rPr>
                <w:rFonts w:cs="Arial"/>
                <w:noProof/>
              </w:rPr>
              <w:t>Please see below.</w:t>
            </w:r>
          </w:p>
        </w:tc>
      </w:tr>
      <w:tr w:rsidR="00E07BAF" w:rsidRPr="00E12CDE" w14:paraId="339281A7" w14:textId="77777777" w:rsidTr="00A03A20">
        <w:tc>
          <w:tcPr>
            <w:tcW w:w="1985" w:type="dxa"/>
          </w:tcPr>
          <w:p w14:paraId="59DF8650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474933EE" w:rsidR="00E07BAF" w:rsidRPr="000D7399" w:rsidRDefault="00561D62" w:rsidP="00E07BA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SOR_NR5GC.ttcn</w:t>
            </w:r>
          </w:p>
        </w:tc>
      </w:tr>
      <w:tr w:rsidR="00F77CA9" w:rsidRPr="00E12CDE" w14:paraId="314FF7DB" w14:textId="77777777" w:rsidTr="00A03A20">
        <w:tc>
          <w:tcPr>
            <w:tcW w:w="1985" w:type="dxa"/>
          </w:tcPr>
          <w:p w14:paraId="37478CA4" w14:textId="47F8772B" w:rsidR="00F77CA9" w:rsidRPr="00E12CDE" w:rsidRDefault="00F77CA9" w:rsidP="00E07BA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EEB3B54" w14:textId="2EA14AFB" w:rsidR="00F77CA9" w:rsidRDefault="00F77CA9" w:rsidP="00E07BAF">
            <w:pPr>
              <w:spacing w:after="0"/>
              <w:rPr>
                <w:rFonts w:ascii="Arial" w:hAnsi="Arial" w:cs="Arial"/>
                <w:lang w:eastAsia="zh-CN"/>
              </w:rPr>
            </w:pPr>
            <w:r w:rsidRPr="00F77CA9">
              <w:rPr>
                <w:rFonts w:ascii="Arial" w:hAnsi="Arial" w:cs="Arial" w:hint="eastAsia"/>
                <w:highlight w:val="cyan"/>
                <w:lang w:eastAsia="zh-CN"/>
              </w:rPr>
              <w:t>Accepted</w:t>
            </w:r>
          </w:p>
        </w:tc>
      </w:tr>
    </w:tbl>
    <w:p w14:paraId="1684A5AF" w14:textId="0CCCF0DB" w:rsidR="00273EC8" w:rsidRDefault="00273EC8" w:rsidP="00273EC8"/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1A67C21" w14:textId="77777777" w:rsidR="00ED3173" w:rsidRPr="00302A17" w:rsidRDefault="00302A17" w:rsidP="007B5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40A2651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//@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24"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@//@sic R5-216165 sic@</w:t>
            </w:r>
          </w:p>
          <w:p w14:paraId="546CC618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releases the RRC connection.</w:t>
            </w:r>
          </w:p>
          <w:p w14:paraId="6BF86A4C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SRB.send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(cas_NR_SRB1_RrcPdu_REQ(nr_Cell11, -, cs_38508_RRCRelease 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))); //@sic R5s240711 sic@</w:t>
            </w:r>
          </w:p>
          <w:p w14:paraId="3412CECF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f_NR_RRCRelease_Local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(nr_Cell11,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f_NR_GetNextSendOccasion_DL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(nr_Cell11)); //@sic R5s240711 sic@</w:t>
            </w:r>
          </w:p>
          <w:p w14:paraId="5094B5F0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deactivate(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); //@sic R5-231404 sic@</w:t>
            </w:r>
          </w:p>
          <w:p w14:paraId="741490C0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R5-247540 sic@</w:t>
            </w:r>
          </w:p>
          <w:p w14:paraId="54020A6A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25"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D56574D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starts a timer T1=5s</w:t>
            </w:r>
          </w:p>
          <w:p w14:paraId="24601A2A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t_WaitTimer.start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5D87409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2BE82848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26a1"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45E0FAD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//The UE transmit a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278C1832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(car_NR_SRB0_RrcPdu_IND(nr_Cell11, cr_38508_RRCSetupRequest())) -&gt; value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v_ReceivedAsp</w:t>
            </w:r>
            <w:proofErr w:type="spellEnd"/>
          </w:p>
          <w:p w14:paraId="4489006B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56E1E2EF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//@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26a2"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2CBD167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//The SS stops timer T1</w:t>
            </w:r>
          </w:p>
          <w:p w14:paraId="6F9BC9C3" w14:textId="26602844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t_WaitTimer.stop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;          </w:t>
            </w:r>
          </w:p>
          <w:p w14:paraId="46982564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//@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26a3-26a13"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5DF485D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//Steps 3 to 13 of Table 4.5.2.2-2 of the generic procedure in TS 38.508-1 </w:t>
            </w:r>
            <w:proofErr w:type="gram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are</w:t>
            </w:r>
            <w:proofErr w:type="gram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performed on NR Cell 11.</w:t>
            </w:r>
          </w:p>
          <w:p w14:paraId="71E80C39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f_NR_RRCSetup_Def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(nr_Cell11);</w:t>
            </w:r>
          </w:p>
          <w:p w14:paraId="6E29CAE2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f_NR_RRCSetupComplete_Def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(nr_Cell11,</w:t>
            </w:r>
          </w:p>
          <w:p w14:paraId="54593AC2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cr_38508_</w:t>
            </w:r>
            <w:proofErr w:type="gram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RRCSetupComplete(</w:t>
            </w:r>
            <w:proofErr w:type="spellStart"/>
            <w:proofErr w:type="gram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, ?,- , *),</w:t>
            </w:r>
          </w:p>
          <w:p w14:paraId="7E300BA6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tsc_SHT_NoSecurityProtection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143BE415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(not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f_Check_NG_RegistrationReqMsg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v_ReceivedMsg.Pdu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>Initial_NoSecurity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58A9A802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(__FILE__, __LINE__, "Registration Request Message Failed");</w:t>
            </w:r>
          </w:p>
          <w:p w14:paraId="7F9F3F45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1B4B4583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f_NR5GC_RRC_Idle_Steps5_13(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1B6676A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nr_Cell11,</w:t>
            </w:r>
          </w:p>
          <w:p w14:paraId="3DAA2985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407AF41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f_NR_Asn2Nas_PlmnId(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f_NR_CellInfo_GetPLMN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(nr_Cell11)),</w:t>
            </w:r>
          </w:p>
          <w:p w14:paraId="75DB2594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TESTMode_OFF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D0D3AFA" w14:textId="733D9E37" w:rsid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Initial_NoSecurity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B72381C" w14:textId="3B7A103E" w:rsidR="00302A17" w:rsidRPr="00302A17" w:rsidRDefault="00302A17" w:rsidP="007B5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43CFD30E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6E0A04C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//@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24"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@//@sic R5-216165 sic@</w:t>
            </w:r>
          </w:p>
          <w:p w14:paraId="42723FC7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releases the RRC connection.</w:t>
            </w:r>
          </w:p>
          <w:p w14:paraId="340589AA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SRB.send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(cas_NR_SRB1_RrcPdu_REQ(nr_Cell11, -, cs_38508_RRCRelease 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))); //@sic R5s240711 sic@</w:t>
            </w:r>
          </w:p>
          <w:p w14:paraId="537F0677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f_NR_RRCRelease_Local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(nr_Cell11,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f_NR_GetNextSendOccasion_DL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(nr_Cell11)); //@sic R5s240711 sic@</w:t>
            </w:r>
          </w:p>
          <w:p w14:paraId="4B27D68D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deactivate(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); //@sic R5-231404 sic@</w:t>
            </w:r>
          </w:p>
          <w:p w14:paraId="525EB876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R5-247540 sic@</w:t>
            </w:r>
          </w:p>
          <w:p w14:paraId="16D76D86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25"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1915B4F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starts a timer T1=5s</w:t>
            </w:r>
          </w:p>
          <w:p w14:paraId="2068D74B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t_WaitTimer.start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11819CE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44A2F191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26a1"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A1A19B9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//The UE transmit a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1659A414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(car_NR_SRB0_RrcPdu_IND(nr_Cell11, cr_38508_RRCSetupRequest())) -&gt; value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v_ReceivedAsp</w:t>
            </w:r>
            <w:proofErr w:type="spellEnd"/>
          </w:p>
          <w:p w14:paraId="07F84CE4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5BAA6E17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//@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26a2"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44E4917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//The SS stops timer T1</w:t>
            </w:r>
          </w:p>
          <w:p w14:paraId="3A56BDF0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t_WaitTimer.stop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CC17E13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bookmarkStart w:id="13" w:name="OLE_LINK1"/>
            <w:bookmarkStart w:id="14" w:name="_GoBack"/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f_NR_ULGrantConfiguration_Start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(nr_Cell11);</w:t>
            </w:r>
            <w:bookmarkEnd w:id="13"/>
            <w:bookmarkEnd w:id="14"/>
            <w:r w:rsidRPr="00302A1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//WA#WI1396644</w:t>
            </w:r>
          </w:p>
          <w:p w14:paraId="160E693C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//@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26a3-26a13"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1E7DD77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//Steps 3 to 13 of Table 4.5.2.2-2 of the generic procedure in TS 38.508-1 </w:t>
            </w:r>
            <w:proofErr w:type="gram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are</w:t>
            </w:r>
            <w:proofErr w:type="gram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performed on NR Cell 11.</w:t>
            </w:r>
          </w:p>
          <w:p w14:paraId="772800AF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f_NR_RRCSetup_Def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(nr_Cell11);</w:t>
            </w:r>
          </w:p>
          <w:p w14:paraId="54AF2D56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f_NR_RRCSetupComplete_Def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(nr_Cell11,</w:t>
            </w:r>
          </w:p>
          <w:p w14:paraId="5F6B2E82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cr_38508_</w:t>
            </w:r>
            <w:proofErr w:type="gram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RRCSetupComplete(</w:t>
            </w:r>
            <w:proofErr w:type="spellStart"/>
            <w:proofErr w:type="gram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, ?,- , *),</w:t>
            </w:r>
          </w:p>
          <w:p w14:paraId="2DE40B24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tsc_SHT_NoSecurityProtection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208C3CB8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(not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f_Check_NG_RegistrationReqMsg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v_ReceivedMsg.Pdu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Initial_NoSecurity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3F02341D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(__FILE__, __LINE__, "Registration Request Message Failed");</w:t>
            </w:r>
          </w:p>
          <w:p w14:paraId="52960B22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613605F2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f_NR5GC_RRC_Idle_Steps5_13(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08EF2A6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nr_Cell11,</w:t>
            </w:r>
          </w:p>
          <w:p w14:paraId="36FFAD10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99F01E1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f_NR_Asn2Nas_PlmnId(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f_NR_CellInfo_GetPLMN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(nr_Cell11)),</w:t>
            </w:r>
          </w:p>
          <w:p w14:paraId="3417B7A8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TESTMode_OFF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CED743D" w14:textId="77777777" w:rsid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Initial_NoSecurity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625C754" w14:textId="0C90F139" w:rsidR="0093623F" w:rsidRPr="005B42A4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1A6A3497" w14:textId="77777777" w:rsidR="00F04ADC" w:rsidRPr="002A077B" w:rsidRDefault="00F04ADC" w:rsidP="00F04ADC">
      <w:pPr>
        <w:pStyle w:val="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p w14:paraId="209ADC4A" w14:textId="77777777" w:rsidR="00CE06FC" w:rsidRPr="002A077B" w:rsidRDefault="00CE06FC" w:rsidP="005B720B">
      <w:pPr>
        <w:pStyle w:val="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D4CE97" w14:textId="77777777" w:rsidR="009C5CF7" w:rsidRDefault="009C5CF7">
      <w:pPr>
        <w:spacing w:after="0"/>
      </w:pPr>
      <w:r>
        <w:separator/>
      </w:r>
    </w:p>
  </w:endnote>
  <w:endnote w:type="continuationSeparator" w:id="0">
    <w:p w14:paraId="60539365" w14:textId="77777777" w:rsidR="009C5CF7" w:rsidRDefault="009C5C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601038" w14:textId="77777777" w:rsidR="0062025F" w:rsidRDefault="0062025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D80551" w14:textId="77777777" w:rsidR="0062025F" w:rsidRDefault="0062025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D46A1A" w14:textId="77777777" w:rsidR="0062025F" w:rsidRDefault="0062025F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1390D5" w14:textId="77777777" w:rsidR="00CD6A2A" w:rsidRDefault="00CD6A2A">
    <w:pPr>
      <w:pStyle w:val="a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EECFF" w14:textId="77777777" w:rsidR="00CD6A2A" w:rsidRDefault="00CD6A2A">
    <w:pPr>
      <w:pStyle w:val="aa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9D7AD" w14:textId="77777777" w:rsidR="00CD6A2A" w:rsidRDefault="00CD6A2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8ADBCC" w14:textId="77777777" w:rsidR="009C5CF7" w:rsidRDefault="009C5CF7">
      <w:pPr>
        <w:spacing w:after="0"/>
      </w:pPr>
      <w:r>
        <w:separator/>
      </w:r>
    </w:p>
  </w:footnote>
  <w:footnote w:type="continuationSeparator" w:id="0">
    <w:p w14:paraId="37E75573" w14:textId="77777777" w:rsidR="009C5CF7" w:rsidRDefault="009C5C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EE5A8" w14:textId="77777777" w:rsidR="00213A7D" w:rsidRDefault="00213A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2FCB98" w14:textId="77777777" w:rsidR="0062025F" w:rsidRDefault="0062025F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37BB3D" w14:textId="77777777" w:rsidR="0062025F" w:rsidRDefault="0062025F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4D11F1" w14:textId="455C8CB5" w:rsidR="00786530" w:rsidRDefault="00CD6A2A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6120E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64116645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7F6EEE" w14:textId="21DF1AC9" w:rsidR="00786530" w:rsidRDefault="00786530">
    <w:pPr>
      <w:pStyle w:val="ab"/>
      <w:tabs>
        <w:tab w:val="right" w:pos="9639"/>
      </w:tabs>
    </w:pPr>
    <w:r>
      <w:tab/>
    </w:r>
    <w:r w:rsidR="00CD6A2A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1B4E31F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3396774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C6BD47" w14:textId="1A1AC80C" w:rsidR="00786530" w:rsidRDefault="00CD6A2A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68EE540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41716275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B3DB5"/>
    <w:multiLevelType w:val="hybridMultilevel"/>
    <w:tmpl w:val="07406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>
    <w:nsid w:val="37642314"/>
    <w:multiLevelType w:val="hybridMultilevel"/>
    <w:tmpl w:val="C5B42F42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F03D54"/>
    <w:multiLevelType w:val="hybridMultilevel"/>
    <w:tmpl w:val="6756BEDA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B5B5C3A"/>
    <w:multiLevelType w:val="hybridMultilevel"/>
    <w:tmpl w:val="D826B1FA"/>
    <w:lvl w:ilvl="0" w:tplc="C39CD2B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8"/>
  </w:num>
  <w:num w:numId="3">
    <w:abstractNumId w:val="16"/>
  </w:num>
  <w:num w:numId="4">
    <w:abstractNumId w:val="18"/>
  </w:num>
  <w:num w:numId="5">
    <w:abstractNumId w:val="5"/>
  </w:num>
  <w:num w:numId="6">
    <w:abstractNumId w:val="2"/>
  </w:num>
  <w:num w:numId="7">
    <w:abstractNumId w:val="14"/>
  </w:num>
  <w:num w:numId="8">
    <w:abstractNumId w:val="17"/>
  </w:num>
  <w:num w:numId="9">
    <w:abstractNumId w:val="4"/>
  </w:num>
  <w:num w:numId="10">
    <w:abstractNumId w:val="7"/>
  </w:num>
  <w:num w:numId="11">
    <w:abstractNumId w:val="6"/>
  </w:num>
  <w:num w:numId="12">
    <w:abstractNumId w:val="15"/>
  </w:num>
  <w:num w:numId="13">
    <w:abstractNumId w:val="1"/>
  </w:num>
  <w:num w:numId="14">
    <w:abstractNumId w:val="3"/>
  </w:num>
  <w:num w:numId="15">
    <w:abstractNumId w:val="13"/>
  </w:num>
  <w:num w:numId="16">
    <w:abstractNumId w:val="12"/>
  </w:num>
  <w:num w:numId="17">
    <w:abstractNumId w:val="0"/>
  </w:num>
  <w:num w:numId="18">
    <w:abstractNumId w:val="10"/>
  </w:num>
  <w:num w:numId="19">
    <w:abstractNumId w:val="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2CC9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647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D7E1E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A7D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011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6B3"/>
    <w:rsid w:val="0030082A"/>
    <w:rsid w:val="00300C03"/>
    <w:rsid w:val="00301712"/>
    <w:rsid w:val="00302A17"/>
    <w:rsid w:val="00305409"/>
    <w:rsid w:val="00306A17"/>
    <w:rsid w:val="00306AAF"/>
    <w:rsid w:val="00306BE2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0B3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154A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0D2C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67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61B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C616D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3D9C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1D62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0784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2A4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25F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3EF0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6B83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00D9"/>
    <w:rsid w:val="00792342"/>
    <w:rsid w:val="00793138"/>
    <w:rsid w:val="00793FBC"/>
    <w:rsid w:val="0079604B"/>
    <w:rsid w:val="0079738A"/>
    <w:rsid w:val="007975D8"/>
    <w:rsid w:val="007977A8"/>
    <w:rsid w:val="007A0185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5C4E"/>
    <w:rsid w:val="007B69F1"/>
    <w:rsid w:val="007C0243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FB8"/>
    <w:rsid w:val="007D485D"/>
    <w:rsid w:val="007D6296"/>
    <w:rsid w:val="007D6A07"/>
    <w:rsid w:val="007D6CA1"/>
    <w:rsid w:val="007D79B1"/>
    <w:rsid w:val="007E4690"/>
    <w:rsid w:val="007E4AE0"/>
    <w:rsid w:val="007E6207"/>
    <w:rsid w:val="007E7B05"/>
    <w:rsid w:val="007F0760"/>
    <w:rsid w:val="007F0FCF"/>
    <w:rsid w:val="007F1D58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551"/>
    <w:rsid w:val="00816309"/>
    <w:rsid w:val="00816A6E"/>
    <w:rsid w:val="00816EED"/>
    <w:rsid w:val="008200BC"/>
    <w:rsid w:val="00821167"/>
    <w:rsid w:val="0082117D"/>
    <w:rsid w:val="00821E68"/>
    <w:rsid w:val="00823CA0"/>
    <w:rsid w:val="00825C13"/>
    <w:rsid w:val="0082653C"/>
    <w:rsid w:val="00826881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2CC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C52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49FA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53A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5CF7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E4A26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186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3E7"/>
    <w:rsid w:val="00A93449"/>
    <w:rsid w:val="00A93D3D"/>
    <w:rsid w:val="00A94C6A"/>
    <w:rsid w:val="00A957AA"/>
    <w:rsid w:val="00A95F5A"/>
    <w:rsid w:val="00A96E84"/>
    <w:rsid w:val="00A97C87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251"/>
    <w:rsid w:val="00B136F6"/>
    <w:rsid w:val="00B13C3D"/>
    <w:rsid w:val="00B14836"/>
    <w:rsid w:val="00B14A90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5DEE"/>
    <w:rsid w:val="00B870CD"/>
    <w:rsid w:val="00B87FCA"/>
    <w:rsid w:val="00B91038"/>
    <w:rsid w:val="00B92769"/>
    <w:rsid w:val="00B935CD"/>
    <w:rsid w:val="00B93ED0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27BE2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B10"/>
    <w:rsid w:val="00C94DFE"/>
    <w:rsid w:val="00C95985"/>
    <w:rsid w:val="00C9684B"/>
    <w:rsid w:val="00C979AE"/>
    <w:rsid w:val="00C97E21"/>
    <w:rsid w:val="00C97E79"/>
    <w:rsid w:val="00CA03F9"/>
    <w:rsid w:val="00CA15EC"/>
    <w:rsid w:val="00CA54F0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6A2A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178A0"/>
    <w:rsid w:val="00D2018C"/>
    <w:rsid w:val="00D20265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1F"/>
    <w:rsid w:val="00DA6D80"/>
    <w:rsid w:val="00DA7D67"/>
    <w:rsid w:val="00DB18FC"/>
    <w:rsid w:val="00DB22B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7BAF"/>
    <w:rsid w:val="00E11711"/>
    <w:rsid w:val="00E11B1F"/>
    <w:rsid w:val="00E12B9B"/>
    <w:rsid w:val="00E12CDE"/>
    <w:rsid w:val="00E13F3D"/>
    <w:rsid w:val="00E14D7D"/>
    <w:rsid w:val="00E14E10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546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5DBA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AA6"/>
    <w:rsid w:val="00E9725A"/>
    <w:rsid w:val="00E97C83"/>
    <w:rsid w:val="00E97FE9"/>
    <w:rsid w:val="00EA1CC6"/>
    <w:rsid w:val="00EA1E6C"/>
    <w:rsid w:val="00EA2963"/>
    <w:rsid w:val="00EA333F"/>
    <w:rsid w:val="00EA580A"/>
    <w:rsid w:val="00EA6D89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73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4ADC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77CA9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2365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8C6F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2A1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semiHidden/>
    <w:qFormat/>
    <w:rPr>
      <w:b/>
      <w:bCs/>
    </w:rPr>
  </w:style>
  <w:style w:type="paragraph" w:styleId="a5">
    <w:name w:val="annotation text"/>
    <w:basedOn w:val="a"/>
    <w:link w:val="Char0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link w:val="Char1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uiPriority w:val="99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uiPriority w:val="99"/>
    <w:qFormat/>
    <w:pPr>
      <w:jc w:val="center"/>
    </w:pPr>
    <w:rPr>
      <w:i/>
    </w:rPr>
  </w:style>
  <w:style w:type="paragraph" w:styleId="ab">
    <w:name w:val="header"/>
    <w:link w:val="Char4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uiPriority w:val="99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6">
    <w:name w:val="标题 Char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7Char">
    <w:name w:val="标题 7 Char"/>
    <w:link w:val="7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/>
    </w:rPr>
  </w:style>
  <w:style w:type="character" w:customStyle="1" w:styleId="Char4">
    <w:name w:val="页眉 Char"/>
    <w:link w:val="ab"/>
    <w:uiPriority w:val="99"/>
    <w:qFormat/>
    <w:rPr>
      <w:rFonts w:ascii="Arial" w:hAnsi="Arial"/>
      <w:b/>
      <w:sz w:val="18"/>
      <w:lang w:val="en-GB"/>
    </w:rPr>
  </w:style>
  <w:style w:type="character" w:customStyle="1" w:styleId="Char5">
    <w:name w:val="脚注文本 Char"/>
    <w:link w:val="ac"/>
    <w:semiHidden/>
    <w:qFormat/>
    <w:rPr>
      <w:rFonts w:ascii="Times New Roman" w:hAnsi="Times New Roman"/>
      <w:sz w:val="16"/>
      <w:lang w:val="en-GB"/>
    </w:rPr>
  </w:style>
  <w:style w:type="character" w:customStyle="1" w:styleId="Char3">
    <w:name w:val="页脚 Char"/>
    <w:link w:val="aa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0">
    <w:name w:val="批注文字 Char"/>
    <w:link w:val="a5"/>
    <w:semiHidden/>
    <w:qFormat/>
    <w:rPr>
      <w:rFonts w:ascii="Times New Roman" w:hAnsi="Times New Roman"/>
      <w:lang w:val="en-GB"/>
    </w:rPr>
  </w:style>
  <w:style w:type="character" w:customStyle="1" w:styleId="Char2">
    <w:name w:val="批注框文本 Char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批注主题 Char"/>
    <w:link w:val="a4"/>
    <w:semiHidden/>
    <w:qFormat/>
    <w:rPr>
      <w:rFonts w:ascii="Times New Roman" w:hAnsi="Times New Roman"/>
      <w:b/>
      <w:bCs/>
      <w:lang w:val="en-GB"/>
    </w:rPr>
  </w:style>
  <w:style w:type="character" w:customStyle="1" w:styleId="Char1">
    <w:name w:val="文档结构图 Char"/>
    <w:link w:val="a8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3">
    <w:name w:val="占位符文本1"/>
    <w:basedOn w:val="a0"/>
    <w:uiPriority w:val="99"/>
    <w:unhideWhenUsed/>
    <w:qFormat/>
    <w:rPr>
      <w:vanish/>
      <w:color w:val="AEB5BB"/>
    </w:rPr>
  </w:style>
  <w:style w:type="paragraph" w:customStyle="1" w:styleId="14">
    <w:name w:val="无间隔1"/>
    <w:basedOn w:val="a"/>
    <w:link w:val="Char7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14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5753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2A1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semiHidden/>
    <w:qFormat/>
    <w:rPr>
      <w:b/>
      <w:bCs/>
    </w:rPr>
  </w:style>
  <w:style w:type="paragraph" w:styleId="a5">
    <w:name w:val="annotation text"/>
    <w:basedOn w:val="a"/>
    <w:link w:val="Char0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link w:val="Char1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uiPriority w:val="99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uiPriority w:val="99"/>
    <w:qFormat/>
    <w:pPr>
      <w:jc w:val="center"/>
    </w:pPr>
    <w:rPr>
      <w:i/>
    </w:rPr>
  </w:style>
  <w:style w:type="paragraph" w:styleId="ab">
    <w:name w:val="header"/>
    <w:link w:val="Char4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uiPriority w:val="99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6">
    <w:name w:val="标题 Char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7Char">
    <w:name w:val="标题 7 Char"/>
    <w:link w:val="7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/>
    </w:rPr>
  </w:style>
  <w:style w:type="character" w:customStyle="1" w:styleId="Char4">
    <w:name w:val="页眉 Char"/>
    <w:link w:val="ab"/>
    <w:uiPriority w:val="99"/>
    <w:qFormat/>
    <w:rPr>
      <w:rFonts w:ascii="Arial" w:hAnsi="Arial"/>
      <w:b/>
      <w:sz w:val="18"/>
      <w:lang w:val="en-GB"/>
    </w:rPr>
  </w:style>
  <w:style w:type="character" w:customStyle="1" w:styleId="Char5">
    <w:name w:val="脚注文本 Char"/>
    <w:link w:val="ac"/>
    <w:semiHidden/>
    <w:qFormat/>
    <w:rPr>
      <w:rFonts w:ascii="Times New Roman" w:hAnsi="Times New Roman"/>
      <w:sz w:val="16"/>
      <w:lang w:val="en-GB"/>
    </w:rPr>
  </w:style>
  <w:style w:type="character" w:customStyle="1" w:styleId="Char3">
    <w:name w:val="页脚 Char"/>
    <w:link w:val="aa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0">
    <w:name w:val="批注文字 Char"/>
    <w:link w:val="a5"/>
    <w:semiHidden/>
    <w:qFormat/>
    <w:rPr>
      <w:rFonts w:ascii="Times New Roman" w:hAnsi="Times New Roman"/>
      <w:lang w:val="en-GB"/>
    </w:rPr>
  </w:style>
  <w:style w:type="character" w:customStyle="1" w:styleId="Char2">
    <w:name w:val="批注框文本 Char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批注主题 Char"/>
    <w:link w:val="a4"/>
    <w:semiHidden/>
    <w:qFormat/>
    <w:rPr>
      <w:rFonts w:ascii="Times New Roman" w:hAnsi="Times New Roman"/>
      <w:b/>
      <w:bCs/>
      <w:lang w:val="en-GB"/>
    </w:rPr>
  </w:style>
  <w:style w:type="character" w:customStyle="1" w:styleId="Char1">
    <w:name w:val="文档结构图 Char"/>
    <w:link w:val="a8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3">
    <w:name w:val="占位符文本1"/>
    <w:basedOn w:val="a0"/>
    <w:uiPriority w:val="99"/>
    <w:unhideWhenUsed/>
    <w:qFormat/>
    <w:rPr>
      <w:vanish/>
      <w:color w:val="AEB5BB"/>
    </w:rPr>
  </w:style>
  <w:style w:type="paragraph" w:customStyle="1" w:styleId="14">
    <w:name w:val="无间隔1"/>
    <w:basedOn w:val="a"/>
    <w:link w:val="Char7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14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575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6B34DD-BD61-4C9B-9E33-CE22B2CA4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1126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3</cp:revision>
  <cp:lastPrinted>1900-12-31T16:00:00Z</cp:lastPrinted>
  <dcterms:created xsi:type="dcterms:W3CDTF">2025-04-03T01:10:00Z</dcterms:created>
  <dcterms:modified xsi:type="dcterms:W3CDTF">2025-04-03T01:16:00Z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