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BBA32" w14:textId="6BE5885A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3014F2" w:rsidRPr="003014F2">
        <w:rPr>
          <w:b/>
          <w:bCs/>
          <w:i/>
          <w:iCs/>
          <w:sz w:val="24"/>
          <w:szCs w:val="24"/>
        </w:rPr>
        <w:t>R5s2505</w:t>
      </w:r>
      <w:r w:rsidR="00CA5946">
        <w:rPr>
          <w:b/>
          <w:bCs/>
          <w:i/>
          <w:iCs/>
          <w:sz w:val="24"/>
          <w:szCs w:val="24"/>
        </w:rPr>
        <w:t>19</w:t>
      </w:r>
    </w:p>
    <w:p w14:paraId="1A2316BD" w14:textId="77777777" w:rsidR="006656B6" w:rsidRDefault="00000000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56B6" w:rsidRPr="00BA51D9">
          <w:rPr>
            <w:b/>
            <w:noProof/>
            <w:sz w:val="24"/>
          </w:rPr>
          <w:t>Online</w:t>
        </w:r>
      </w:fldSimple>
      <w:r w:rsidR="006656B6">
        <w:rPr>
          <w:b/>
          <w:noProof/>
          <w:sz w:val="24"/>
        </w:rPr>
        <w:t xml:space="preserve">, </w:t>
      </w:r>
      <w:fldSimple w:instr=" DOCPROPERTY  Country  \* MERGEFORMAT "/>
      <w:r w:rsidR="006656B6">
        <w:rPr>
          <w:b/>
          <w:noProof/>
          <w:sz w:val="24"/>
        </w:rPr>
        <w:t xml:space="preserve">, </w:t>
      </w:r>
      <w:fldSimple w:instr=" DOCPROPERTY  StartDate  \* MERGEFORMAT ">
        <w:r w:rsidR="006656B6" w:rsidRPr="00BA51D9">
          <w:rPr>
            <w:b/>
            <w:noProof/>
            <w:sz w:val="24"/>
          </w:rPr>
          <w:t>13th Dec 2024</w:t>
        </w:r>
      </w:fldSimple>
      <w:r w:rsidR="006656B6">
        <w:rPr>
          <w:b/>
          <w:noProof/>
          <w:sz w:val="24"/>
        </w:rPr>
        <w:t xml:space="preserve"> - </w:t>
      </w:r>
      <w:fldSimple w:instr=" DOCPROPERTY  EndDate  \* MERGEFORMAT ">
        <w:r w:rsidR="006656B6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000000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656B6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07EF6D25" w:rsidR="006656B6" w:rsidRPr="00CA5946" w:rsidRDefault="00CA5946" w:rsidP="000D09D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CA5946">
              <w:rPr>
                <w:b/>
                <w:bCs/>
                <w:sz w:val="28"/>
                <w:szCs w:val="28"/>
              </w:rPr>
              <w:t>3788</w:t>
            </w:r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77777777" w:rsidR="006656B6" w:rsidRPr="00410371" w:rsidRDefault="00000000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656B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152A96F0" w:rsidR="006656B6" w:rsidRPr="00410371" w:rsidRDefault="00000000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56B6" w:rsidRPr="00410371">
                <w:rPr>
                  <w:b/>
                  <w:noProof/>
                  <w:sz w:val="28"/>
                </w:rPr>
                <w:t>18.</w:t>
              </w:r>
              <w:r w:rsidR="003014F2">
                <w:rPr>
                  <w:b/>
                  <w:noProof/>
                  <w:sz w:val="28"/>
                </w:rPr>
                <w:t>4</w:t>
              </w:r>
              <w:r w:rsidR="006656B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B9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FD2B96" w:rsidRDefault="00FD2B96" w:rsidP="00FD2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576F4182" w:rsidR="00FD2B96" w:rsidRDefault="003071BA" w:rsidP="00FD2B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</w:t>
            </w:r>
            <w:r w:rsidR="001C0076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proofErr w:type="spellStart"/>
            <w:r w:rsidR="00D005E5">
              <w:rPr>
                <w:rFonts w:cs="Arial"/>
              </w:rPr>
              <w:t>RedCap</w:t>
            </w:r>
            <w:proofErr w:type="spellEnd"/>
            <w:r w:rsidR="00D005E5">
              <w:rPr>
                <w:rFonts w:cs="Arial"/>
              </w:rPr>
              <w:t xml:space="preserve"> emergency call test cases</w:t>
            </w:r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5212D683" w:rsidR="006656B6" w:rsidRDefault="006656B6" w:rsidP="008E5F82">
            <w:pPr>
              <w:pStyle w:val="CRCoverPage"/>
              <w:tabs>
                <w:tab w:val="left" w:pos="2484"/>
              </w:tabs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  <w:r w:rsidR="008E5F82">
              <w:tab/>
            </w:r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3C41E945" w:rsidR="006656B6" w:rsidRPr="00EA12CF" w:rsidRDefault="00CA5946" w:rsidP="000D09DB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 w:rsidRPr="001504C7">
              <w:t xml:space="preserve">TEI17_Test, </w:t>
            </w:r>
            <w:proofErr w:type="spellStart"/>
            <w:r w:rsidRPr="001504C7"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Pr="00EA12CF" w:rsidRDefault="006656B6" w:rsidP="000D09DB">
            <w:pPr>
              <w:pStyle w:val="CRCoverPage"/>
              <w:spacing w:after="0"/>
              <w:ind w:right="100"/>
              <w:rPr>
                <w:noProof/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37C9489C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656B6">
                <w:rPr>
                  <w:noProof/>
                </w:rPr>
                <w:t>2025-</w:t>
              </w:r>
              <w:r w:rsidR="007E0027">
                <w:rPr>
                  <w:noProof/>
                </w:rPr>
                <w:t>1</w:t>
              </w:r>
              <w:r w:rsidR="00A05579">
                <w:rPr>
                  <w:noProof/>
                </w:rPr>
                <w:t>2</w:t>
              </w:r>
              <w:r w:rsidR="006656B6">
                <w:rPr>
                  <w:noProof/>
                </w:rPr>
                <w:t>-</w:t>
              </w:r>
            </w:fldSimple>
            <w:r w:rsidR="00CA5946">
              <w:rPr>
                <w:noProof/>
              </w:rPr>
              <w:t>12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15839E93" w:rsidR="006656B6" w:rsidRDefault="003071BA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656B6"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71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5E16B8E9" w:rsidR="00AF3E71" w:rsidRDefault="00AF3E71" w:rsidP="00AF3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E4ED" w14:textId="1E36D448" w:rsidR="00AF3E71" w:rsidRDefault="00F80B0B" w:rsidP="001C0076">
            <w:pPr>
              <w:pStyle w:val="CRCoverPage"/>
              <w:spacing w:after="0"/>
              <w:rPr>
                <w:noProof/>
              </w:rPr>
            </w:pPr>
            <w:r w:rsidRPr="00F80B0B">
              <w:rPr>
                <w:rFonts w:eastAsia="SimSun" w:cs="Arial"/>
                <w:lang w:val="en-IN" w:eastAsia="zh-CN"/>
              </w:rPr>
              <w:t>Emergency call shall allow maximum flexibility for the UE to find all available networks and RAN5 shall not enforce capability restrictions without core spec justification</w:t>
            </w:r>
          </w:p>
        </w:tc>
      </w:tr>
      <w:tr w:rsidR="00AF3E71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AF3E71" w:rsidRDefault="00AF3E71" w:rsidP="00AF3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04CB9F73" w:rsidR="00AF3E71" w:rsidRDefault="00AF3E71" w:rsidP="00AF3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71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0E99245E" w:rsidR="00AF3E71" w:rsidRDefault="00AF3E71" w:rsidP="00AF3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45B409C5" w:rsidR="00AF3E71" w:rsidRPr="00A05579" w:rsidRDefault="00F80B0B" w:rsidP="001C0076">
            <w:pPr>
              <w:pStyle w:val="CRCoverPage"/>
              <w:rPr>
                <w:rFonts w:cs="Arial"/>
                <w:lang w:val="en-IN"/>
              </w:rPr>
            </w:pPr>
            <w:r w:rsidRPr="00F80B0B">
              <w:rPr>
                <w:rFonts w:cs="Arial"/>
              </w:rPr>
              <w:t>Skip check of pc_supportOfRedCap_r17 during emergency call test cases. List of such test cases to be defined in Change 2.</w:t>
            </w:r>
          </w:p>
        </w:tc>
      </w:tr>
      <w:tr w:rsidR="00EA12C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6A68D1B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67DFA307" w:rsidR="00EA12CF" w:rsidRDefault="001C0076" w:rsidP="00D21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Conformant UE may fail the test case</w:t>
            </w:r>
            <w:r w:rsidR="00D440F6">
              <w:rPr>
                <w:noProof/>
                <w:lang w:eastAsia="zh-CN"/>
              </w:rPr>
              <w:t xml:space="preserve"> unfairly</w:t>
            </w:r>
          </w:p>
        </w:tc>
      </w:tr>
      <w:tr w:rsidR="006656B6" w14:paraId="735637FB" w14:textId="77777777" w:rsidTr="000D09DB">
        <w:tc>
          <w:tcPr>
            <w:tcW w:w="2694" w:type="dxa"/>
            <w:gridSpan w:val="2"/>
          </w:tcPr>
          <w:p w14:paraId="0FB49A5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2B9F053F" w:rsidR="006656B6" w:rsidRDefault="002269D3" w:rsidP="00665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11.3.7.NR5GC, 11.4.</w:t>
            </w:r>
            <w:r w:rsidR="00F80B0B">
              <w:rPr>
                <w:noProof/>
              </w:rPr>
              <w:t>2</w:t>
            </w:r>
            <w:r>
              <w:rPr>
                <w:noProof/>
              </w:rPr>
              <w:t>.NR5GC</w:t>
            </w:r>
            <w:r w:rsidR="00F80B0B">
              <w:rPr>
                <w:noProof/>
              </w:rPr>
              <w:t>, 11.4.3.NR5GC, 11.4.5.NR5GC, 11.4.9.NR5GC</w:t>
            </w:r>
          </w:p>
        </w:tc>
      </w:tr>
      <w:tr w:rsidR="006656B6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16801495" w14:textId="77777777" w:rsidTr="001C0076">
        <w:trPr>
          <w:trHeight w:val="1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4FBB98DA" w:rsidR="006656B6" w:rsidRDefault="006656B6" w:rsidP="007E00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01C3CDD2" w:rsidR="006656B6" w:rsidRDefault="007E0027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0C77C66E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6B6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6656B6" w:rsidRPr="008863B9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6656B6" w:rsidRPr="008863B9" w:rsidRDefault="006656B6" w:rsidP="006656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6B6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4320517"/>
      <w:bookmarkStart w:id="1" w:name="_Toc216087045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  <w:bookmarkEnd w:id="1"/>
    </w:p>
    <w:p w14:paraId="44240AC3" w14:textId="4984C503" w:rsidR="00EC06E2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EC06E2" w:rsidRPr="004A6BFD">
        <w:rPr>
          <w:rFonts w:ascii="Arial" w:hAnsi="Arial" w:cs="Arial"/>
          <w:iCs/>
          <w:noProof/>
        </w:rPr>
        <w:t>Table of Contents</w:t>
      </w:r>
      <w:r w:rsidR="00EC06E2">
        <w:rPr>
          <w:noProof/>
        </w:rPr>
        <w:tab/>
      </w:r>
      <w:r w:rsidR="00EC06E2">
        <w:rPr>
          <w:noProof/>
        </w:rPr>
        <w:fldChar w:fldCharType="begin"/>
      </w:r>
      <w:r w:rsidR="00EC06E2">
        <w:rPr>
          <w:noProof/>
        </w:rPr>
        <w:instrText xml:space="preserve"> PAGEREF _Toc216087045 \h </w:instrText>
      </w:r>
      <w:r w:rsidR="00EC06E2">
        <w:rPr>
          <w:noProof/>
        </w:rPr>
      </w:r>
      <w:r w:rsidR="00EC06E2">
        <w:rPr>
          <w:noProof/>
        </w:rPr>
        <w:fldChar w:fldCharType="separate"/>
      </w:r>
      <w:r w:rsidR="00EC06E2">
        <w:rPr>
          <w:noProof/>
        </w:rPr>
        <w:t>2</w:t>
      </w:r>
      <w:r w:rsidR="00EC06E2">
        <w:rPr>
          <w:noProof/>
        </w:rPr>
        <w:fldChar w:fldCharType="end"/>
      </w:r>
    </w:p>
    <w:p w14:paraId="35BDC52A" w14:textId="213F0DAC" w:rsidR="00EC06E2" w:rsidRDefault="00EC06E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A6BF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A6BF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_Toc216087046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C41AC6E" w14:textId="08AED3DF" w:rsidR="00EC06E2" w:rsidRDefault="00EC06E2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A6BF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A6BF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_Toc216087047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E80DF71" w14:textId="2198F285" w:rsidR="00EC06E2" w:rsidRDefault="00EC06E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A6BFD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A6BFD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_Toc216087048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1089F9D" w14:textId="27723F02" w:rsidR="00EC06E2" w:rsidRDefault="00EC06E2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4A6BFD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4A6BFD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_Toc216087049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42DFE7EF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94320518"/>
      <w:bookmarkStart w:id="4" w:name="_Toc216087046"/>
      <w:r w:rsidRPr="00E12CDE">
        <w:rPr>
          <w:rFonts w:cs="Arial"/>
        </w:rPr>
        <w:lastRenderedPageBreak/>
        <w:t>Overview</w:t>
      </w:r>
      <w:bookmarkEnd w:id="2"/>
      <w:bookmarkEnd w:id="3"/>
      <w:bookmarkEnd w:id="4"/>
    </w:p>
    <w:p w14:paraId="74F2A0F9" w14:textId="77777777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bookmarkStart w:id="5" w:name="_Toc122434488"/>
      <w:bookmarkStart w:id="6" w:name="_Toc295288959"/>
      <w:bookmarkStart w:id="7" w:name="_Toc194320519"/>
      <w:r w:rsidRPr="00AE1F13">
        <w:rPr>
          <w:rFonts w:ascii="Arial" w:hAnsi="Arial" w:cs="Arial"/>
        </w:rPr>
        <w:t xml:space="preserve">This document lists all the changes needed to correct issues in the ATS </w:t>
      </w:r>
      <w:r w:rsidRPr="00AE1F13">
        <w:rPr>
          <w:rFonts w:ascii="Arial" w:hAnsi="Arial" w:cs="Arial"/>
          <w:lang w:val="en-US"/>
        </w:rPr>
        <w:t>iwd-TTCN3-B2024-06_D25wk</w:t>
      </w:r>
      <w:r>
        <w:rPr>
          <w:rFonts w:ascii="Arial" w:hAnsi="Arial" w:cs="Arial"/>
          <w:lang w:val="en-US"/>
        </w:rPr>
        <w:t>38</w:t>
      </w:r>
      <w:r w:rsidRPr="00AE1F13">
        <w:rPr>
          <w:rFonts w:ascii="Arial" w:hAnsi="Arial" w:cs="Arial"/>
        </w:rPr>
        <w:t xml:space="preserve"> related to the title of this CR.</w:t>
      </w:r>
    </w:p>
    <w:p w14:paraId="1B167861" w14:textId="77777777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  Kalahasti, Narendra</w:t>
      </w:r>
      <w:r w:rsidRPr="00AE1F13">
        <w:rPr>
          <w:rFonts w:ascii="Arial" w:hAnsi="Arial" w:cs="Arial"/>
          <w:sz w:val="24"/>
          <w:lang w:val="es-ES" w:eastAsia="ja-JP"/>
        </w:rPr>
        <w:br/>
      </w:r>
      <w:r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8" w:name="_Toc216087047"/>
      <w:r w:rsidRPr="00E12CDE">
        <w:rPr>
          <w:rFonts w:cs="Arial"/>
        </w:rPr>
        <w:t>Corrections required</w:t>
      </w:r>
      <w:bookmarkEnd w:id="5"/>
      <w:bookmarkEnd w:id="6"/>
      <w:bookmarkEnd w:id="7"/>
      <w:bookmarkEnd w:id="8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83764882"/>
      <w:bookmarkStart w:id="10" w:name="_Toc194320520"/>
      <w:bookmarkStart w:id="11" w:name="_Toc216087048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7E61F6AC" w:rsidR="00BB6C5E" w:rsidRPr="00014975" w:rsidRDefault="00EC06E2" w:rsidP="001C0076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EC06E2">
              <w:rPr>
                <w:rFonts w:ascii="Arial" w:hAnsi="Arial" w:cs="Arial"/>
                <w:bCs/>
                <w:lang w:val="en-IN"/>
              </w:rPr>
              <w:t xml:space="preserve">function </w:t>
            </w:r>
            <w:proofErr w:type="spellStart"/>
            <w:r w:rsidRPr="00EC06E2">
              <w:rPr>
                <w:rFonts w:ascii="Arial" w:hAnsi="Arial" w:cs="Arial"/>
                <w:bCs/>
                <w:lang w:val="en-IN"/>
              </w:rPr>
              <w:t>fl_NR_</w:t>
            </w:r>
            <w:proofErr w:type="gramStart"/>
            <w:r w:rsidRPr="00EC06E2">
              <w:rPr>
                <w:rFonts w:ascii="Arial" w:hAnsi="Arial" w:cs="Arial"/>
                <w:bCs/>
                <w:lang w:val="en-IN"/>
              </w:rPr>
              <w:t>CheckRedCapUEIndicator</w:t>
            </w:r>
            <w:proofErr w:type="spellEnd"/>
            <w:r>
              <w:rPr>
                <w:rFonts w:ascii="Arial" w:hAnsi="Arial" w:cs="Arial"/>
                <w:bCs/>
                <w:lang w:val="en-IN"/>
              </w:rPr>
              <w:t>(</w:t>
            </w:r>
            <w:proofErr w:type="gramEnd"/>
            <w:r>
              <w:rPr>
                <w:rFonts w:ascii="Arial" w:hAnsi="Arial" w:cs="Arial"/>
                <w:bCs/>
                <w:lang w:val="en-IN"/>
              </w:rPr>
              <w:t>)</w:t>
            </w:r>
          </w:p>
        </w:tc>
      </w:tr>
      <w:tr w:rsidR="00BB6C5E" w:rsidRPr="003A459F" w14:paraId="573A6ACC" w14:textId="77777777" w:rsidTr="00082D71">
        <w:trPr>
          <w:trHeight w:val="68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665BECC5" w:rsidR="00C91D28" w:rsidRPr="003A459F" w:rsidRDefault="00EC06E2" w:rsidP="00C72FB7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 w:rsidRPr="00EC06E2">
              <w:rPr>
                <w:rFonts w:eastAsia="SimSun" w:cs="Arial"/>
                <w:lang w:val="en-IN" w:eastAsia="zh-CN"/>
              </w:rPr>
              <w:t xml:space="preserve">Emergency call shall allow maximum flexibility for the </w:t>
            </w:r>
            <w:r>
              <w:rPr>
                <w:rFonts w:eastAsia="SimSun" w:cs="Arial"/>
                <w:lang w:val="en-IN" w:eastAsia="zh-CN"/>
              </w:rPr>
              <w:t>UE</w:t>
            </w:r>
            <w:r w:rsidRPr="00EC06E2">
              <w:rPr>
                <w:rFonts w:eastAsia="SimSun" w:cs="Arial"/>
                <w:lang w:val="en-IN" w:eastAsia="zh-CN"/>
              </w:rPr>
              <w:t xml:space="preserve"> to find all available networks and RAN5 shall not enforce capability restrictions without core spec justification</w:t>
            </w: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542CB6D0" w:rsidR="00DE686E" w:rsidRPr="00082D71" w:rsidRDefault="00EC06E2" w:rsidP="00082D71">
            <w:pPr>
              <w:rPr>
                <w:rFonts w:cs="Arial"/>
              </w:rPr>
            </w:pPr>
            <w:r>
              <w:rPr>
                <w:rFonts w:ascii="Arial" w:eastAsia="SimSun" w:hAnsi="Arial" w:cs="Arial"/>
                <w:lang w:val="en-IN" w:eastAsia="zh-CN"/>
              </w:rPr>
              <w:t xml:space="preserve">Skip check of pc_supportOfRedCap_r17 during </w:t>
            </w:r>
            <w:r w:rsidR="00353FA7">
              <w:rPr>
                <w:rFonts w:ascii="Arial" w:eastAsia="SimSun" w:hAnsi="Arial" w:cs="Arial"/>
                <w:lang w:val="en-IN" w:eastAsia="zh-CN"/>
              </w:rPr>
              <w:t xml:space="preserve">registration under emergency conditions. </w:t>
            </w:r>
            <w:proofErr w:type="spellStart"/>
            <w:r w:rsidR="00353FA7">
              <w:rPr>
                <w:rFonts w:ascii="Arial" w:eastAsia="SimSun" w:hAnsi="Arial" w:cs="Arial"/>
                <w:lang w:val="en-IN" w:eastAsia="zh-CN"/>
              </w:rPr>
              <w:t>p_RegType</w:t>
            </w:r>
            <w:proofErr w:type="spellEnd"/>
            <w:r w:rsidR="00353FA7">
              <w:rPr>
                <w:rFonts w:ascii="Arial" w:eastAsia="SimSun" w:hAnsi="Arial" w:cs="Arial"/>
                <w:lang w:val="en-IN" w:eastAsia="zh-CN"/>
              </w:rPr>
              <w:t xml:space="preserve"> to be passed from calling functions to implement this.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32AE1B77" w:rsidR="00BB6C5E" w:rsidRPr="000D7399" w:rsidRDefault="00EC06E2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NR5GC_RRCSteps.</w:t>
            </w:r>
            <w:r w:rsidR="009E379F" w:rsidRPr="009E379F">
              <w:rPr>
                <w:rFonts w:ascii="Arial" w:hAnsi="Arial" w:cs="Arial"/>
                <w:lang w:val="en-IN" w:eastAsia="en-GB"/>
              </w:rPr>
              <w:t>ttcn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3D883CD8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function </w:t>
            </w:r>
            <w:proofErr w:type="spellStart"/>
            <w:r w:rsidRPr="005F635C">
              <w:rPr>
                <w:rFonts w:ascii="Arial" w:hAnsi="Arial" w:cs="Arial"/>
                <w:bCs/>
              </w:rPr>
              <w:t>fl_NR_</w:t>
            </w:r>
            <w:proofErr w:type="gramStart"/>
            <w:r w:rsidRPr="005F635C">
              <w:rPr>
                <w:rFonts w:ascii="Arial" w:hAnsi="Arial" w:cs="Arial"/>
                <w:bCs/>
              </w:rPr>
              <w:t>CheckRedCapUEIndicator</w:t>
            </w:r>
            <w:proofErr w:type="spellEnd"/>
            <w:r w:rsidRPr="005F635C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5F635C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5F635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F635C">
              <w:rPr>
                <w:rFonts w:ascii="Arial" w:hAnsi="Arial" w:cs="Arial"/>
                <w:bCs/>
              </w:rPr>
              <w:t>p_NRCapability</w:t>
            </w:r>
            <w:proofErr w:type="spellEnd"/>
            <w:r w:rsidRPr="005F635C">
              <w:rPr>
                <w:rFonts w:ascii="Arial" w:hAnsi="Arial" w:cs="Arial"/>
                <w:bCs/>
              </w:rPr>
              <w:t>)</w:t>
            </w:r>
          </w:p>
          <w:p w14:paraId="2E9304C2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</w:t>
            </w:r>
            <w:proofErr w:type="gramStart"/>
            <w:r w:rsidRPr="005F635C">
              <w:rPr>
                <w:rFonts w:ascii="Arial" w:hAnsi="Arial" w:cs="Arial"/>
                <w:bCs/>
              </w:rPr>
              <w:t>{ /</w:t>
            </w:r>
            <w:proofErr w:type="gramEnd"/>
            <w:r w:rsidRPr="005F635C">
              <w:rPr>
                <w:rFonts w:ascii="Arial" w:hAnsi="Arial" w:cs="Arial"/>
                <w:bCs/>
              </w:rPr>
              <w:t>/ @sic R5s240258 sic@</w:t>
            </w:r>
          </w:p>
          <w:p w14:paraId="592A5B98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var </w:t>
            </w:r>
            <w:proofErr w:type="spellStart"/>
            <w:r w:rsidRPr="005F635C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5F635C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F635C">
              <w:rPr>
                <w:rFonts w:ascii="Arial" w:hAnsi="Arial" w:cs="Arial"/>
                <w:bCs/>
              </w:rPr>
              <w:t>v_Received_</w:t>
            </w:r>
            <w:proofErr w:type="gramStart"/>
            <w:r w:rsidRPr="005F635C">
              <w:rPr>
                <w:rFonts w:ascii="Arial" w:hAnsi="Arial" w:cs="Arial"/>
                <w:bCs/>
              </w:rPr>
              <w:t>NRCapabilityMsg</w:t>
            </w:r>
            <w:proofErr w:type="spellEnd"/>
            <w:r w:rsidRPr="005F635C">
              <w:rPr>
                <w:rFonts w:ascii="Arial" w:hAnsi="Arial" w:cs="Arial"/>
                <w:bCs/>
              </w:rPr>
              <w:t>;</w:t>
            </w:r>
            <w:proofErr w:type="gramEnd"/>
          </w:p>
          <w:p w14:paraId="4908BD3F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var template (omit) integer </w:t>
            </w:r>
            <w:proofErr w:type="spellStart"/>
            <w:r w:rsidRPr="005F635C">
              <w:rPr>
                <w:rFonts w:ascii="Arial" w:hAnsi="Arial" w:cs="Arial"/>
                <w:bCs/>
              </w:rPr>
              <w:t>v_UE_</w:t>
            </w:r>
            <w:proofErr w:type="gramStart"/>
            <w:r w:rsidRPr="005F635C">
              <w:rPr>
                <w:rFonts w:ascii="Arial" w:hAnsi="Arial" w:cs="Arial"/>
                <w:bCs/>
              </w:rPr>
              <w:t>Release</w:t>
            </w:r>
            <w:proofErr w:type="spellEnd"/>
            <w:r w:rsidRPr="005F635C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5F635C">
              <w:rPr>
                <w:rFonts w:ascii="Arial" w:hAnsi="Arial" w:cs="Arial"/>
                <w:bCs/>
              </w:rPr>
              <w:t>= omit;</w:t>
            </w:r>
          </w:p>
          <w:p w14:paraId="6F50EA5B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E3BA869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</w:t>
            </w:r>
            <w:proofErr w:type="spellStart"/>
            <w:r w:rsidRPr="005F635C">
              <w:rPr>
                <w:rFonts w:ascii="Arial" w:hAnsi="Arial" w:cs="Arial"/>
                <w:bCs/>
              </w:rPr>
              <w:t>v_Received_</w:t>
            </w:r>
            <w:proofErr w:type="gramStart"/>
            <w:r w:rsidRPr="005F635C">
              <w:rPr>
                <w:rFonts w:ascii="Arial" w:hAnsi="Arial" w:cs="Arial"/>
                <w:bCs/>
              </w:rPr>
              <w:t>NRCapabilityMsg</w:t>
            </w:r>
            <w:proofErr w:type="spellEnd"/>
            <w:r w:rsidRPr="005F635C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5F635C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5F635C">
              <w:rPr>
                <w:rFonts w:ascii="Arial" w:hAnsi="Arial" w:cs="Arial"/>
                <w:bCs/>
              </w:rPr>
              <w:t>p_NRCapability</w:t>
            </w:r>
            <w:proofErr w:type="spellEnd"/>
            <w:r w:rsidRPr="005F635C">
              <w:rPr>
                <w:rFonts w:ascii="Arial" w:hAnsi="Arial" w:cs="Arial"/>
                <w:bCs/>
              </w:rPr>
              <w:t>;</w:t>
            </w:r>
          </w:p>
          <w:p w14:paraId="21B887A8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3F3904C2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if (pc_supportOfRedCap_r17) </w:t>
            </w:r>
            <w:proofErr w:type="gramStart"/>
            <w:r w:rsidRPr="005F635C">
              <w:rPr>
                <w:rFonts w:ascii="Arial" w:hAnsi="Arial" w:cs="Arial"/>
                <w:bCs/>
              </w:rPr>
              <w:t>{ /</w:t>
            </w:r>
            <w:proofErr w:type="gramEnd"/>
            <w:r w:rsidRPr="005F635C">
              <w:rPr>
                <w:rFonts w:ascii="Arial" w:hAnsi="Arial" w:cs="Arial"/>
                <w:bCs/>
              </w:rPr>
              <w:t xml:space="preserve">/ Checks done in case support of </w:t>
            </w:r>
            <w:proofErr w:type="spellStart"/>
            <w:r w:rsidRPr="005F635C">
              <w:rPr>
                <w:rFonts w:ascii="Arial" w:hAnsi="Arial" w:cs="Arial"/>
                <w:bCs/>
              </w:rPr>
              <w:t>RedCap</w:t>
            </w:r>
            <w:proofErr w:type="spellEnd"/>
            <w:r w:rsidRPr="005F635C">
              <w:rPr>
                <w:rFonts w:ascii="Arial" w:hAnsi="Arial" w:cs="Arial"/>
                <w:bCs/>
              </w:rPr>
              <w:t xml:space="preserve"> PICS is set</w:t>
            </w:r>
          </w:p>
          <w:p w14:paraId="09786052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if (</w:t>
            </w:r>
            <w:proofErr w:type="spellStart"/>
            <w:r w:rsidRPr="005F635C">
              <w:rPr>
                <w:rFonts w:ascii="Arial" w:hAnsi="Arial" w:cs="Arial"/>
                <w:bCs/>
              </w:rPr>
              <w:t>isvalue</w:t>
            </w:r>
            <w:proofErr w:type="spellEnd"/>
            <w:r w:rsidRPr="005F635C">
              <w:rPr>
                <w:rFonts w:ascii="Arial" w:hAnsi="Arial" w:cs="Arial"/>
                <w:bCs/>
              </w:rPr>
              <w:t>(</w:t>
            </w:r>
            <w:proofErr w:type="spellStart"/>
            <w:r w:rsidRPr="005F635C">
              <w:rPr>
                <w:rFonts w:ascii="Arial" w:hAnsi="Arial" w:cs="Arial"/>
                <w:bCs/>
              </w:rPr>
              <w:t>v_Received_NRCapabilityMsg.accessStratumRelease</w:t>
            </w:r>
            <w:proofErr w:type="spellEnd"/>
            <w:r w:rsidRPr="005F635C">
              <w:rPr>
                <w:rFonts w:ascii="Arial" w:hAnsi="Arial" w:cs="Arial"/>
                <w:bCs/>
              </w:rPr>
              <w:t>)) {</w:t>
            </w:r>
          </w:p>
          <w:p w14:paraId="6A13D518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    </w:t>
            </w:r>
            <w:proofErr w:type="spellStart"/>
            <w:r w:rsidRPr="005F635C">
              <w:rPr>
                <w:rFonts w:ascii="Arial" w:hAnsi="Arial" w:cs="Arial"/>
                <w:bCs/>
              </w:rPr>
              <w:t>v_UE_</w:t>
            </w:r>
            <w:proofErr w:type="gramStart"/>
            <w:r w:rsidRPr="005F635C">
              <w:rPr>
                <w:rFonts w:ascii="Arial" w:hAnsi="Arial" w:cs="Arial"/>
                <w:bCs/>
              </w:rPr>
              <w:t>Release</w:t>
            </w:r>
            <w:proofErr w:type="spellEnd"/>
            <w:r w:rsidRPr="005F635C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5F635C">
              <w:rPr>
                <w:rFonts w:ascii="Arial" w:hAnsi="Arial" w:cs="Arial"/>
                <w:bCs/>
              </w:rPr>
              <w:t>= f_NR_ConvertAccessStratumReleaseToInteger(v_Received_NRCapabilityMsg.accessStratumRelease); // Check the UE release</w:t>
            </w:r>
          </w:p>
          <w:p w14:paraId="15E2F979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}</w:t>
            </w:r>
          </w:p>
          <w:p w14:paraId="3F89652F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if (</w:t>
            </w:r>
            <w:proofErr w:type="spellStart"/>
            <w:r w:rsidRPr="005F635C">
              <w:rPr>
                <w:rFonts w:ascii="Arial" w:hAnsi="Arial" w:cs="Arial"/>
                <w:bCs/>
              </w:rPr>
              <w:t>valueof</w:t>
            </w:r>
            <w:proofErr w:type="spellEnd"/>
            <w:r w:rsidRPr="005F635C">
              <w:rPr>
                <w:rFonts w:ascii="Arial" w:hAnsi="Arial" w:cs="Arial"/>
                <w:bCs/>
              </w:rPr>
              <w:t>(</w:t>
            </w:r>
            <w:proofErr w:type="spellStart"/>
            <w:r w:rsidRPr="005F635C">
              <w:rPr>
                <w:rFonts w:ascii="Arial" w:hAnsi="Arial" w:cs="Arial"/>
                <w:bCs/>
              </w:rPr>
              <w:t>v_UE_Release</w:t>
            </w:r>
            <w:proofErr w:type="spellEnd"/>
            <w:r w:rsidRPr="005F635C">
              <w:rPr>
                <w:rFonts w:ascii="Arial" w:hAnsi="Arial" w:cs="Arial"/>
                <w:bCs/>
              </w:rPr>
              <w:t xml:space="preserve">) &lt; </w:t>
            </w:r>
            <w:proofErr w:type="gramStart"/>
            <w:r w:rsidRPr="005F635C">
              <w:rPr>
                <w:rFonts w:ascii="Arial" w:hAnsi="Arial" w:cs="Arial"/>
                <w:bCs/>
              </w:rPr>
              <w:t>17 )</w:t>
            </w:r>
            <w:proofErr w:type="gramEnd"/>
            <w:r w:rsidRPr="005F635C">
              <w:rPr>
                <w:rFonts w:ascii="Arial" w:hAnsi="Arial" w:cs="Arial"/>
                <w:bCs/>
              </w:rPr>
              <w:t xml:space="preserve"> //</w:t>
            </w:r>
            <w:proofErr w:type="spellStart"/>
            <w:r w:rsidRPr="005F635C">
              <w:rPr>
                <w:rFonts w:ascii="Arial" w:hAnsi="Arial" w:cs="Arial"/>
                <w:bCs/>
              </w:rPr>
              <w:t>valueof</w:t>
            </w:r>
            <w:proofErr w:type="spellEnd"/>
            <w:r w:rsidRPr="005F635C">
              <w:rPr>
                <w:rFonts w:ascii="Arial" w:hAnsi="Arial" w:cs="Arial"/>
                <w:bCs/>
              </w:rPr>
              <w:t xml:space="preserve"> is OK as it is checked in </w:t>
            </w:r>
            <w:proofErr w:type="spellStart"/>
            <w:r w:rsidRPr="005F635C">
              <w:rPr>
                <w:rFonts w:ascii="Arial" w:hAnsi="Arial" w:cs="Arial"/>
                <w:bCs/>
              </w:rPr>
              <w:t>v_Received_NRCapabilityMsg.accessStratumRelease</w:t>
            </w:r>
            <w:proofErr w:type="spellEnd"/>
          </w:p>
          <w:p w14:paraId="14FB87D4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{</w:t>
            </w:r>
          </w:p>
          <w:p w14:paraId="10969BFF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5F635C">
              <w:rPr>
                <w:rFonts w:ascii="Arial" w:hAnsi="Arial" w:cs="Arial"/>
                <w:bCs/>
              </w:rPr>
              <w:t>f_</w:t>
            </w:r>
            <w:proofErr w:type="gramStart"/>
            <w:r w:rsidRPr="005F635C">
              <w:rPr>
                <w:rFonts w:ascii="Arial" w:hAnsi="Arial" w:cs="Arial"/>
                <w:bCs/>
              </w:rPr>
              <w:t>SetVerdictInconc</w:t>
            </w:r>
            <w:proofErr w:type="spellEnd"/>
            <w:r w:rsidRPr="005F635C">
              <w:rPr>
                <w:rFonts w:ascii="Arial" w:hAnsi="Arial" w:cs="Arial"/>
                <w:bCs/>
              </w:rPr>
              <w:t>(</w:t>
            </w:r>
            <w:proofErr w:type="gramEnd"/>
            <w:r w:rsidRPr="005F635C">
              <w:rPr>
                <w:rFonts w:ascii="Arial" w:hAnsi="Arial" w:cs="Arial"/>
                <w:bCs/>
              </w:rPr>
              <w:t>__FILE__, __LINE__, "UE did not report rel-17 or higher with pc_supportOfRedCap_r17 enabled");</w:t>
            </w:r>
          </w:p>
          <w:p w14:paraId="7CEB4027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}</w:t>
            </w:r>
          </w:p>
          <w:p w14:paraId="6809130C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</w:t>
            </w:r>
            <w:r w:rsidRPr="00212FC5">
              <w:rPr>
                <w:rFonts w:ascii="Arial" w:hAnsi="Arial" w:cs="Arial"/>
                <w:bCs/>
                <w:highlight w:val="yellow"/>
              </w:rPr>
              <w:t>else</w:t>
            </w:r>
          </w:p>
          <w:p w14:paraId="3F2CAF5E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{</w:t>
            </w:r>
          </w:p>
          <w:p w14:paraId="3050743A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   if (not (ispresent(v_Received_</w:t>
            </w:r>
            <w:proofErr w:type="gramStart"/>
            <w:r w:rsidRPr="005F635C">
              <w:rPr>
                <w:rFonts w:ascii="Arial" w:hAnsi="Arial" w:cs="Arial"/>
                <w:bCs/>
              </w:rPr>
              <w:t>NRCapabilityMsg.nonCriticalExtension.nonCriticalExtension.nonCriticalExtension</w:t>
            </w:r>
            <w:proofErr w:type="gramEnd"/>
            <w:r w:rsidRPr="005F635C">
              <w:rPr>
                <w:rFonts w:ascii="Arial" w:hAnsi="Arial" w:cs="Arial"/>
                <w:bCs/>
              </w:rPr>
              <w:t>.nonCriticalExtension.nonCriticalExtension.nonCriticalExtension.nonCriticalExtension.nonCriticalExtension.nonCriticalExtension.nonCriticalExtension.redCapParameters_r17.supportOfRedCap_r17)))</w:t>
            </w:r>
          </w:p>
          <w:p w14:paraId="1987AF10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   {</w:t>
            </w:r>
          </w:p>
          <w:p w14:paraId="0553B210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      </w:t>
            </w:r>
            <w:proofErr w:type="spellStart"/>
            <w:r w:rsidRPr="005F635C">
              <w:rPr>
                <w:rFonts w:ascii="Arial" w:hAnsi="Arial" w:cs="Arial"/>
                <w:bCs/>
              </w:rPr>
              <w:t>f_</w:t>
            </w:r>
            <w:proofErr w:type="gramStart"/>
            <w:r w:rsidRPr="005F635C">
              <w:rPr>
                <w:rFonts w:ascii="Arial" w:hAnsi="Arial" w:cs="Arial"/>
                <w:bCs/>
              </w:rPr>
              <w:t>SetVerdictInconc</w:t>
            </w:r>
            <w:proofErr w:type="spellEnd"/>
            <w:r w:rsidRPr="005F635C">
              <w:rPr>
                <w:rFonts w:ascii="Arial" w:hAnsi="Arial" w:cs="Arial"/>
                <w:bCs/>
              </w:rPr>
              <w:t>(</w:t>
            </w:r>
            <w:proofErr w:type="gramEnd"/>
            <w:r w:rsidRPr="005F635C">
              <w:rPr>
                <w:rFonts w:ascii="Arial" w:hAnsi="Arial" w:cs="Arial"/>
                <w:bCs/>
              </w:rPr>
              <w:t>__FILE__, __LINE__, "pc_supportOfRedCap_r17 is set but UE did not signal capability for supportOfRedCap_r17");</w:t>
            </w:r>
          </w:p>
          <w:p w14:paraId="76E2BA98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   }</w:t>
            </w:r>
          </w:p>
          <w:p w14:paraId="731D4E8E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    }</w:t>
            </w:r>
          </w:p>
          <w:p w14:paraId="465B88CF" w14:textId="77777777" w:rsidR="005F635C" w:rsidRPr="005F635C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   }</w:t>
            </w:r>
          </w:p>
          <w:p w14:paraId="104484C7" w14:textId="409C4457" w:rsidR="00BB6C5E" w:rsidRPr="00AE1F13" w:rsidRDefault="005F635C" w:rsidP="005F635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F635C">
              <w:rPr>
                <w:rFonts w:ascii="Arial" w:hAnsi="Arial" w:cs="Arial"/>
                <w:bCs/>
              </w:rPr>
              <w:t xml:space="preserve">   }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7CDA4CE2" w14:textId="34BA706C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</w:rPr>
            </w:pPr>
            <w:r w:rsidRPr="005227C2">
              <w:rPr>
                <w:rFonts w:ascii="Arial" w:hAnsi="Arial" w:cs="Arial"/>
                <w:bCs/>
              </w:rPr>
              <w:t xml:space="preserve">   function </w:t>
            </w:r>
            <w:proofErr w:type="spellStart"/>
            <w:r w:rsidRPr="005227C2">
              <w:rPr>
                <w:rFonts w:ascii="Arial" w:hAnsi="Arial" w:cs="Arial"/>
                <w:bCs/>
              </w:rPr>
              <w:t>fl_NR_</w:t>
            </w:r>
            <w:proofErr w:type="gramStart"/>
            <w:r w:rsidRPr="005227C2">
              <w:rPr>
                <w:rFonts w:ascii="Arial" w:hAnsi="Arial" w:cs="Arial"/>
                <w:bCs/>
              </w:rPr>
              <w:t>CheckRedCapUEIndicator</w:t>
            </w:r>
            <w:proofErr w:type="spellEnd"/>
            <w:r w:rsidRPr="005227C2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5227C2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5227C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227C2">
              <w:rPr>
                <w:rFonts w:ascii="Arial" w:hAnsi="Arial" w:cs="Arial"/>
                <w:bCs/>
              </w:rPr>
              <w:t>p_NRCapability</w:t>
            </w:r>
            <w:proofErr w:type="spellEnd"/>
            <w:r w:rsidRPr="005227C2">
              <w:rPr>
                <w:rFonts w:ascii="Arial" w:hAnsi="Arial" w:cs="Arial"/>
                <w:bCs/>
                <w:highlight w:val="yellow"/>
              </w:rPr>
              <w:t>,</w:t>
            </w:r>
          </w:p>
          <w:p w14:paraId="5DC46EC3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  <w:highlight w:val="yellow"/>
              </w:rPr>
              <w:t xml:space="preserve">                                        </w:t>
            </w:r>
            <w:proofErr w:type="spellStart"/>
            <w:r w:rsidRPr="005227C2">
              <w:rPr>
                <w:rFonts w:ascii="Arial" w:hAnsi="Arial" w:cs="Arial"/>
                <w:bCs/>
                <w:highlight w:val="yellow"/>
              </w:rPr>
              <w:t>TypeOfRegistration_Type</w:t>
            </w:r>
            <w:proofErr w:type="spellEnd"/>
            <w:r w:rsidRPr="005227C2">
              <w:rPr>
                <w:rFonts w:ascii="Arial" w:hAnsi="Arial" w:cs="Arial"/>
                <w:bCs/>
                <w:highlight w:val="yellow"/>
              </w:rPr>
              <w:t xml:space="preserve"> </w:t>
            </w:r>
            <w:proofErr w:type="spellStart"/>
            <w:r w:rsidRPr="005227C2">
              <w:rPr>
                <w:rFonts w:ascii="Arial" w:hAnsi="Arial" w:cs="Arial"/>
                <w:bCs/>
                <w:highlight w:val="yellow"/>
              </w:rPr>
              <w:t>p_</w:t>
            </w:r>
            <w:proofErr w:type="gramStart"/>
            <w:r w:rsidRPr="005227C2">
              <w:rPr>
                <w:rFonts w:ascii="Arial" w:hAnsi="Arial" w:cs="Arial"/>
                <w:bCs/>
                <w:highlight w:val="yellow"/>
              </w:rPr>
              <w:t>RegType</w:t>
            </w:r>
            <w:proofErr w:type="spellEnd"/>
            <w:r w:rsidRPr="005227C2">
              <w:rPr>
                <w:rFonts w:ascii="Arial" w:hAnsi="Arial" w:cs="Arial"/>
                <w:bCs/>
                <w:highlight w:val="yellow"/>
              </w:rPr>
              <w:t xml:space="preserve"> :</w:t>
            </w:r>
            <w:proofErr w:type="gramEnd"/>
            <w:r w:rsidRPr="005227C2">
              <w:rPr>
                <w:rFonts w:ascii="Arial" w:hAnsi="Arial" w:cs="Arial"/>
                <w:bCs/>
                <w:highlight w:val="yellow"/>
              </w:rPr>
              <w:t xml:space="preserve">= </w:t>
            </w:r>
            <w:proofErr w:type="spellStart"/>
            <w:r w:rsidRPr="005227C2">
              <w:rPr>
                <w:rFonts w:ascii="Arial" w:hAnsi="Arial" w:cs="Arial"/>
                <w:bCs/>
                <w:highlight w:val="yellow"/>
              </w:rPr>
              <w:t>Initial_Secure</w:t>
            </w:r>
            <w:proofErr w:type="spellEnd"/>
            <w:r w:rsidRPr="005227C2">
              <w:rPr>
                <w:rFonts w:ascii="Arial" w:hAnsi="Arial" w:cs="Arial"/>
                <w:bCs/>
              </w:rPr>
              <w:t>)</w:t>
            </w:r>
          </w:p>
          <w:p w14:paraId="53DA27FF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</w:t>
            </w:r>
            <w:proofErr w:type="gramStart"/>
            <w:r w:rsidRPr="005227C2">
              <w:rPr>
                <w:rFonts w:ascii="Arial" w:hAnsi="Arial" w:cs="Arial"/>
                <w:bCs/>
              </w:rPr>
              <w:t>{ /</w:t>
            </w:r>
            <w:proofErr w:type="gramEnd"/>
            <w:r w:rsidRPr="005227C2">
              <w:rPr>
                <w:rFonts w:ascii="Arial" w:hAnsi="Arial" w:cs="Arial"/>
                <w:bCs/>
              </w:rPr>
              <w:t>/ @sic R5s240258 sic@</w:t>
            </w:r>
          </w:p>
          <w:p w14:paraId="733D56D2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var </w:t>
            </w:r>
            <w:proofErr w:type="spellStart"/>
            <w:r w:rsidRPr="005227C2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5227C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5227C2">
              <w:rPr>
                <w:rFonts w:ascii="Arial" w:hAnsi="Arial" w:cs="Arial"/>
                <w:bCs/>
              </w:rPr>
              <w:t>v_Received_</w:t>
            </w:r>
            <w:proofErr w:type="gramStart"/>
            <w:r w:rsidRPr="005227C2">
              <w:rPr>
                <w:rFonts w:ascii="Arial" w:hAnsi="Arial" w:cs="Arial"/>
                <w:bCs/>
              </w:rPr>
              <w:t>NRCapabilityMsg</w:t>
            </w:r>
            <w:proofErr w:type="spellEnd"/>
            <w:r w:rsidRPr="005227C2">
              <w:rPr>
                <w:rFonts w:ascii="Arial" w:hAnsi="Arial" w:cs="Arial"/>
                <w:bCs/>
              </w:rPr>
              <w:t>;</w:t>
            </w:r>
            <w:proofErr w:type="gramEnd"/>
          </w:p>
          <w:p w14:paraId="1338B9CB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var template (omit) integer </w:t>
            </w:r>
            <w:proofErr w:type="spellStart"/>
            <w:r w:rsidRPr="005227C2">
              <w:rPr>
                <w:rFonts w:ascii="Arial" w:hAnsi="Arial" w:cs="Arial"/>
                <w:bCs/>
              </w:rPr>
              <w:t>v_UE_</w:t>
            </w:r>
            <w:proofErr w:type="gramStart"/>
            <w:r w:rsidRPr="005227C2">
              <w:rPr>
                <w:rFonts w:ascii="Arial" w:hAnsi="Arial" w:cs="Arial"/>
                <w:bCs/>
              </w:rPr>
              <w:t>Release</w:t>
            </w:r>
            <w:proofErr w:type="spellEnd"/>
            <w:r w:rsidRPr="005227C2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5227C2">
              <w:rPr>
                <w:rFonts w:ascii="Arial" w:hAnsi="Arial" w:cs="Arial"/>
                <w:bCs/>
              </w:rPr>
              <w:t>= omit;</w:t>
            </w:r>
          </w:p>
          <w:p w14:paraId="023C4BD5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5E35EEDD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</w:t>
            </w:r>
            <w:proofErr w:type="spellStart"/>
            <w:r w:rsidRPr="005227C2">
              <w:rPr>
                <w:rFonts w:ascii="Arial" w:hAnsi="Arial" w:cs="Arial"/>
                <w:bCs/>
              </w:rPr>
              <w:t>v_Received_</w:t>
            </w:r>
            <w:proofErr w:type="gramStart"/>
            <w:r w:rsidRPr="005227C2">
              <w:rPr>
                <w:rFonts w:ascii="Arial" w:hAnsi="Arial" w:cs="Arial"/>
                <w:bCs/>
              </w:rPr>
              <w:t>NRCapabilityMsg</w:t>
            </w:r>
            <w:proofErr w:type="spellEnd"/>
            <w:r w:rsidRPr="005227C2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5227C2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5227C2">
              <w:rPr>
                <w:rFonts w:ascii="Arial" w:hAnsi="Arial" w:cs="Arial"/>
                <w:bCs/>
              </w:rPr>
              <w:t>p_NRCapability</w:t>
            </w:r>
            <w:proofErr w:type="spellEnd"/>
            <w:r w:rsidRPr="005227C2">
              <w:rPr>
                <w:rFonts w:ascii="Arial" w:hAnsi="Arial" w:cs="Arial"/>
                <w:bCs/>
              </w:rPr>
              <w:t>;</w:t>
            </w:r>
          </w:p>
          <w:p w14:paraId="56196EE0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8BF6902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if (pc_supportOfRedCap_r17) </w:t>
            </w:r>
            <w:proofErr w:type="gramStart"/>
            <w:r w:rsidRPr="005227C2">
              <w:rPr>
                <w:rFonts w:ascii="Arial" w:hAnsi="Arial" w:cs="Arial"/>
                <w:bCs/>
              </w:rPr>
              <w:t>{ /</w:t>
            </w:r>
            <w:proofErr w:type="gramEnd"/>
            <w:r w:rsidRPr="005227C2">
              <w:rPr>
                <w:rFonts w:ascii="Arial" w:hAnsi="Arial" w:cs="Arial"/>
                <w:bCs/>
              </w:rPr>
              <w:t xml:space="preserve">/ Checks done in case support of </w:t>
            </w:r>
            <w:proofErr w:type="spellStart"/>
            <w:r w:rsidRPr="005227C2">
              <w:rPr>
                <w:rFonts w:ascii="Arial" w:hAnsi="Arial" w:cs="Arial"/>
                <w:bCs/>
              </w:rPr>
              <w:t>RedCap</w:t>
            </w:r>
            <w:proofErr w:type="spellEnd"/>
            <w:r w:rsidRPr="005227C2">
              <w:rPr>
                <w:rFonts w:ascii="Arial" w:hAnsi="Arial" w:cs="Arial"/>
                <w:bCs/>
              </w:rPr>
              <w:t xml:space="preserve"> PICS is set</w:t>
            </w:r>
          </w:p>
          <w:p w14:paraId="522C3F34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if (</w:t>
            </w:r>
            <w:proofErr w:type="spellStart"/>
            <w:r w:rsidRPr="005227C2">
              <w:rPr>
                <w:rFonts w:ascii="Arial" w:hAnsi="Arial" w:cs="Arial"/>
                <w:bCs/>
              </w:rPr>
              <w:t>isvalue</w:t>
            </w:r>
            <w:proofErr w:type="spellEnd"/>
            <w:r w:rsidRPr="005227C2">
              <w:rPr>
                <w:rFonts w:ascii="Arial" w:hAnsi="Arial" w:cs="Arial"/>
                <w:bCs/>
              </w:rPr>
              <w:t>(</w:t>
            </w:r>
            <w:proofErr w:type="spellStart"/>
            <w:r w:rsidRPr="005227C2">
              <w:rPr>
                <w:rFonts w:ascii="Arial" w:hAnsi="Arial" w:cs="Arial"/>
                <w:bCs/>
              </w:rPr>
              <w:t>v_Received_NRCapabilityMsg.accessStratumRelease</w:t>
            </w:r>
            <w:proofErr w:type="spellEnd"/>
            <w:r w:rsidRPr="005227C2">
              <w:rPr>
                <w:rFonts w:ascii="Arial" w:hAnsi="Arial" w:cs="Arial"/>
                <w:bCs/>
              </w:rPr>
              <w:t>)) {</w:t>
            </w:r>
          </w:p>
          <w:p w14:paraId="068180B1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    </w:t>
            </w:r>
            <w:proofErr w:type="spellStart"/>
            <w:r w:rsidRPr="005227C2">
              <w:rPr>
                <w:rFonts w:ascii="Arial" w:hAnsi="Arial" w:cs="Arial"/>
                <w:bCs/>
              </w:rPr>
              <w:t>v_UE_</w:t>
            </w:r>
            <w:proofErr w:type="gramStart"/>
            <w:r w:rsidRPr="005227C2">
              <w:rPr>
                <w:rFonts w:ascii="Arial" w:hAnsi="Arial" w:cs="Arial"/>
                <w:bCs/>
              </w:rPr>
              <w:t>Release</w:t>
            </w:r>
            <w:proofErr w:type="spellEnd"/>
            <w:r w:rsidRPr="005227C2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5227C2">
              <w:rPr>
                <w:rFonts w:ascii="Arial" w:hAnsi="Arial" w:cs="Arial"/>
                <w:bCs/>
              </w:rPr>
              <w:t>= f_NR_ConvertAccessStratumReleaseToInteger(v_Received_NRCapabilityMsg.accessStratumRelease); // Check the UE release</w:t>
            </w:r>
          </w:p>
          <w:p w14:paraId="3132AEC3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}</w:t>
            </w:r>
          </w:p>
          <w:p w14:paraId="00674BFB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if (</w:t>
            </w:r>
            <w:proofErr w:type="spellStart"/>
            <w:r w:rsidRPr="005227C2">
              <w:rPr>
                <w:rFonts w:ascii="Arial" w:hAnsi="Arial" w:cs="Arial"/>
                <w:bCs/>
              </w:rPr>
              <w:t>valueof</w:t>
            </w:r>
            <w:proofErr w:type="spellEnd"/>
            <w:r w:rsidRPr="005227C2">
              <w:rPr>
                <w:rFonts w:ascii="Arial" w:hAnsi="Arial" w:cs="Arial"/>
                <w:bCs/>
              </w:rPr>
              <w:t>(</w:t>
            </w:r>
            <w:proofErr w:type="spellStart"/>
            <w:r w:rsidRPr="005227C2">
              <w:rPr>
                <w:rFonts w:ascii="Arial" w:hAnsi="Arial" w:cs="Arial"/>
                <w:bCs/>
              </w:rPr>
              <w:t>v_UE_Release</w:t>
            </w:r>
            <w:proofErr w:type="spellEnd"/>
            <w:r w:rsidRPr="005227C2">
              <w:rPr>
                <w:rFonts w:ascii="Arial" w:hAnsi="Arial" w:cs="Arial"/>
                <w:bCs/>
              </w:rPr>
              <w:t xml:space="preserve">) &lt; </w:t>
            </w:r>
            <w:proofErr w:type="gramStart"/>
            <w:r w:rsidRPr="005227C2">
              <w:rPr>
                <w:rFonts w:ascii="Arial" w:hAnsi="Arial" w:cs="Arial"/>
                <w:bCs/>
              </w:rPr>
              <w:t>17 )</w:t>
            </w:r>
            <w:proofErr w:type="gramEnd"/>
            <w:r w:rsidRPr="005227C2">
              <w:rPr>
                <w:rFonts w:ascii="Arial" w:hAnsi="Arial" w:cs="Arial"/>
                <w:bCs/>
              </w:rPr>
              <w:t xml:space="preserve"> //</w:t>
            </w:r>
            <w:proofErr w:type="spellStart"/>
            <w:r w:rsidRPr="005227C2">
              <w:rPr>
                <w:rFonts w:ascii="Arial" w:hAnsi="Arial" w:cs="Arial"/>
                <w:bCs/>
              </w:rPr>
              <w:t>valueof</w:t>
            </w:r>
            <w:proofErr w:type="spellEnd"/>
            <w:r w:rsidRPr="005227C2">
              <w:rPr>
                <w:rFonts w:ascii="Arial" w:hAnsi="Arial" w:cs="Arial"/>
                <w:bCs/>
              </w:rPr>
              <w:t xml:space="preserve"> is OK as it is checked in </w:t>
            </w:r>
            <w:proofErr w:type="spellStart"/>
            <w:r w:rsidRPr="005227C2">
              <w:rPr>
                <w:rFonts w:ascii="Arial" w:hAnsi="Arial" w:cs="Arial"/>
                <w:bCs/>
              </w:rPr>
              <w:t>v_Received_NRCapabilityMsg.accessStratumRelease</w:t>
            </w:r>
            <w:proofErr w:type="spellEnd"/>
          </w:p>
          <w:p w14:paraId="15DA8732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{</w:t>
            </w:r>
          </w:p>
          <w:p w14:paraId="7B8146AE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   </w:t>
            </w:r>
            <w:proofErr w:type="spellStart"/>
            <w:r w:rsidRPr="005227C2">
              <w:rPr>
                <w:rFonts w:ascii="Arial" w:hAnsi="Arial" w:cs="Arial"/>
                <w:bCs/>
              </w:rPr>
              <w:t>f_</w:t>
            </w:r>
            <w:proofErr w:type="gramStart"/>
            <w:r w:rsidRPr="005227C2">
              <w:rPr>
                <w:rFonts w:ascii="Arial" w:hAnsi="Arial" w:cs="Arial"/>
                <w:bCs/>
              </w:rPr>
              <w:t>SetVerdictInconc</w:t>
            </w:r>
            <w:proofErr w:type="spellEnd"/>
            <w:r w:rsidRPr="005227C2">
              <w:rPr>
                <w:rFonts w:ascii="Arial" w:hAnsi="Arial" w:cs="Arial"/>
                <w:bCs/>
              </w:rPr>
              <w:t>(</w:t>
            </w:r>
            <w:proofErr w:type="gramEnd"/>
            <w:r w:rsidRPr="005227C2">
              <w:rPr>
                <w:rFonts w:ascii="Arial" w:hAnsi="Arial" w:cs="Arial"/>
                <w:bCs/>
              </w:rPr>
              <w:t>__FILE__, __LINE__, "UE did not report rel-17 or higher with pc_supportOfRedCap_r17 enabled");</w:t>
            </w:r>
          </w:p>
          <w:p w14:paraId="29816E4A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}</w:t>
            </w:r>
          </w:p>
          <w:p w14:paraId="6570DA48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</w:t>
            </w:r>
            <w:r w:rsidRPr="005227C2">
              <w:rPr>
                <w:rFonts w:ascii="Arial" w:hAnsi="Arial" w:cs="Arial"/>
                <w:bCs/>
                <w:highlight w:val="yellow"/>
              </w:rPr>
              <w:t>else if (</w:t>
            </w:r>
            <w:proofErr w:type="spellStart"/>
            <w:r w:rsidRPr="005227C2">
              <w:rPr>
                <w:rFonts w:ascii="Arial" w:hAnsi="Arial" w:cs="Arial"/>
                <w:bCs/>
                <w:highlight w:val="yellow"/>
              </w:rPr>
              <w:t>p_</w:t>
            </w:r>
            <w:proofErr w:type="gramStart"/>
            <w:r w:rsidRPr="005227C2">
              <w:rPr>
                <w:rFonts w:ascii="Arial" w:hAnsi="Arial" w:cs="Arial"/>
                <w:bCs/>
                <w:highlight w:val="yellow"/>
              </w:rPr>
              <w:t>RegType</w:t>
            </w:r>
            <w:proofErr w:type="spellEnd"/>
            <w:r w:rsidRPr="005227C2">
              <w:rPr>
                <w:rFonts w:ascii="Arial" w:hAnsi="Arial" w:cs="Arial"/>
                <w:bCs/>
                <w:highlight w:val="yellow"/>
              </w:rPr>
              <w:t xml:space="preserve"> !</w:t>
            </w:r>
            <w:proofErr w:type="gramEnd"/>
            <w:r w:rsidRPr="005227C2">
              <w:rPr>
                <w:rFonts w:ascii="Arial" w:hAnsi="Arial" w:cs="Arial"/>
                <w:bCs/>
                <w:highlight w:val="yellow"/>
              </w:rPr>
              <w:t xml:space="preserve">= Emergency) // relax </w:t>
            </w:r>
            <w:proofErr w:type="spellStart"/>
            <w:r w:rsidRPr="005227C2">
              <w:rPr>
                <w:rFonts w:ascii="Arial" w:hAnsi="Arial" w:cs="Arial"/>
                <w:bCs/>
                <w:highlight w:val="yellow"/>
              </w:rPr>
              <w:t>RedCap</w:t>
            </w:r>
            <w:proofErr w:type="spellEnd"/>
            <w:r w:rsidRPr="005227C2">
              <w:rPr>
                <w:rFonts w:ascii="Arial" w:hAnsi="Arial" w:cs="Arial"/>
                <w:bCs/>
                <w:highlight w:val="yellow"/>
              </w:rPr>
              <w:t xml:space="preserve"> check for emergency call</w:t>
            </w:r>
          </w:p>
          <w:p w14:paraId="3572EE59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{</w:t>
            </w:r>
          </w:p>
          <w:p w14:paraId="152E9F48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   if (not (ispresent(v_Received_</w:t>
            </w:r>
            <w:proofErr w:type="gramStart"/>
            <w:r w:rsidRPr="005227C2">
              <w:rPr>
                <w:rFonts w:ascii="Arial" w:hAnsi="Arial" w:cs="Arial"/>
                <w:bCs/>
              </w:rPr>
              <w:t>NRCapabilityMsg.nonCriticalExtension.nonCriticalExtension.nonCriticalExtension</w:t>
            </w:r>
            <w:proofErr w:type="gramEnd"/>
            <w:r w:rsidRPr="005227C2">
              <w:rPr>
                <w:rFonts w:ascii="Arial" w:hAnsi="Arial" w:cs="Arial"/>
                <w:bCs/>
              </w:rPr>
              <w:t>.nonCriticalExtension.nonCriticalExtension.nonCriticalExtension.nonCriticalExtension.nonCriticalExtension.nonCriticalExtension.nonCriticalExtension.redCapParameters_r17.supportOfRedCap_r17)))</w:t>
            </w:r>
          </w:p>
          <w:p w14:paraId="38A1438E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   {</w:t>
            </w:r>
          </w:p>
          <w:p w14:paraId="1DA9737B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      </w:t>
            </w:r>
            <w:proofErr w:type="spellStart"/>
            <w:r w:rsidRPr="005227C2">
              <w:rPr>
                <w:rFonts w:ascii="Arial" w:hAnsi="Arial" w:cs="Arial"/>
                <w:bCs/>
              </w:rPr>
              <w:t>f_</w:t>
            </w:r>
            <w:proofErr w:type="gramStart"/>
            <w:r w:rsidRPr="005227C2">
              <w:rPr>
                <w:rFonts w:ascii="Arial" w:hAnsi="Arial" w:cs="Arial"/>
                <w:bCs/>
              </w:rPr>
              <w:t>SetVerdictInconc</w:t>
            </w:r>
            <w:proofErr w:type="spellEnd"/>
            <w:r w:rsidRPr="005227C2">
              <w:rPr>
                <w:rFonts w:ascii="Arial" w:hAnsi="Arial" w:cs="Arial"/>
                <w:bCs/>
              </w:rPr>
              <w:t>(</w:t>
            </w:r>
            <w:proofErr w:type="gramEnd"/>
            <w:r w:rsidRPr="005227C2">
              <w:rPr>
                <w:rFonts w:ascii="Arial" w:hAnsi="Arial" w:cs="Arial"/>
                <w:bCs/>
              </w:rPr>
              <w:t>__FILE__, __LINE__, "pc_supportOfRedCap_r17 is set but UE did not signal capability for supportOfRedCap_r17");</w:t>
            </w:r>
          </w:p>
          <w:p w14:paraId="08C007CF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   }</w:t>
            </w:r>
          </w:p>
          <w:p w14:paraId="49F846AC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    }</w:t>
            </w:r>
          </w:p>
          <w:p w14:paraId="54BC1058" w14:textId="77777777" w:rsidR="005227C2" w:rsidRPr="005227C2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   }</w:t>
            </w:r>
          </w:p>
          <w:p w14:paraId="244FCDBF" w14:textId="4DCBF455" w:rsidR="00BB6C5E" w:rsidRPr="00AE1F13" w:rsidRDefault="005227C2" w:rsidP="005227C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5227C2">
              <w:rPr>
                <w:rFonts w:ascii="Arial" w:hAnsi="Arial" w:cs="Arial"/>
                <w:bCs/>
              </w:rPr>
              <w:t xml:space="preserve">   }</w:t>
            </w:r>
          </w:p>
        </w:tc>
      </w:tr>
    </w:tbl>
    <w:p w14:paraId="0B35E37C" w14:textId="77777777" w:rsidR="008506B4" w:rsidRDefault="008506B4" w:rsidP="00B93E75">
      <w:pPr>
        <w:rPr>
          <w:rFonts w:ascii="Arial" w:hAnsi="Arial" w:cs="Arial"/>
          <w:b/>
        </w:rPr>
      </w:pPr>
    </w:p>
    <w:p w14:paraId="79F0914D" w14:textId="2BB73F03" w:rsidR="005227C2" w:rsidRPr="00E12CDE" w:rsidRDefault="005227C2" w:rsidP="005227C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 w:rsidR="00D115EC">
        <w:rPr>
          <w:b/>
          <w:lang w:val="pt-BR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5227C2" w:rsidRPr="00E12CDE" w14:paraId="0E83A140" w14:textId="77777777" w:rsidTr="00631750">
        <w:trPr>
          <w:trHeight w:val="447"/>
        </w:trPr>
        <w:tc>
          <w:tcPr>
            <w:tcW w:w="1985" w:type="dxa"/>
          </w:tcPr>
          <w:p w14:paraId="1D033A66" w14:textId="77777777" w:rsidR="005227C2" w:rsidRPr="00E12CDE" w:rsidRDefault="005227C2" w:rsidP="0063175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FE4259C" w14:textId="571A53A3" w:rsidR="005227C2" w:rsidRPr="00014975" w:rsidRDefault="005227C2" w:rsidP="00631750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EC06E2">
              <w:rPr>
                <w:rFonts w:ascii="Arial" w:hAnsi="Arial" w:cs="Arial"/>
                <w:bCs/>
                <w:lang w:val="en-IN"/>
              </w:rPr>
              <w:t xml:space="preserve">function </w:t>
            </w:r>
            <w:proofErr w:type="spellStart"/>
            <w:r w:rsidRPr="00EC06E2">
              <w:rPr>
                <w:rFonts w:ascii="Arial" w:hAnsi="Arial" w:cs="Arial"/>
                <w:bCs/>
                <w:lang w:val="en-IN"/>
              </w:rPr>
              <w:t>fl_NR_</w:t>
            </w:r>
            <w:proofErr w:type="gramStart"/>
            <w:r w:rsidRPr="00EC06E2">
              <w:rPr>
                <w:rFonts w:ascii="Arial" w:hAnsi="Arial" w:cs="Arial"/>
                <w:bCs/>
                <w:lang w:val="en-IN"/>
              </w:rPr>
              <w:t>C</w:t>
            </w:r>
            <w:r w:rsidR="00D115EC">
              <w:rPr>
                <w:rFonts w:ascii="Arial" w:hAnsi="Arial" w:cs="Arial"/>
                <w:bCs/>
                <w:lang w:val="en-IN"/>
              </w:rPr>
              <w:t>apability</w:t>
            </w:r>
            <w:proofErr w:type="spellEnd"/>
            <w:r>
              <w:rPr>
                <w:rFonts w:ascii="Arial" w:hAnsi="Arial" w:cs="Arial"/>
                <w:bCs/>
                <w:lang w:val="en-IN"/>
              </w:rPr>
              <w:t>(</w:t>
            </w:r>
            <w:proofErr w:type="gramEnd"/>
            <w:r>
              <w:rPr>
                <w:rFonts w:ascii="Arial" w:hAnsi="Arial" w:cs="Arial"/>
                <w:bCs/>
                <w:lang w:val="en-IN"/>
              </w:rPr>
              <w:t>)</w:t>
            </w:r>
          </w:p>
        </w:tc>
      </w:tr>
      <w:tr w:rsidR="005227C2" w:rsidRPr="003A459F" w14:paraId="39E00161" w14:textId="77777777" w:rsidTr="00631750">
        <w:trPr>
          <w:trHeight w:val="682"/>
        </w:trPr>
        <w:tc>
          <w:tcPr>
            <w:tcW w:w="1985" w:type="dxa"/>
          </w:tcPr>
          <w:p w14:paraId="6ACDC3FA" w14:textId="77777777" w:rsidR="005227C2" w:rsidRPr="00E12CDE" w:rsidRDefault="005227C2" w:rsidP="0063175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2E442B5" w14:textId="35EFD770" w:rsidR="005227C2" w:rsidRPr="003A459F" w:rsidRDefault="00353FA7" w:rsidP="00631750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Same as Change 1</w:t>
            </w:r>
          </w:p>
        </w:tc>
      </w:tr>
      <w:tr w:rsidR="005227C2" w:rsidRPr="00E12CDE" w14:paraId="2143CCC5" w14:textId="77777777" w:rsidTr="00631750">
        <w:tc>
          <w:tcPr>
            <w:tcW w:w="1985" w:type="dxa"/>
          </w:tcPr>
          <w:p w14:paraId="61A1C82B" w14:textId="77777777" w:rsidR="005227C2" w:rsidRPr="00E12CDE" w:rsidRDefault="005227C2" w:rsidP="0063175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68902F9" w14:textId="5E6443FA" w:rsidR="005227C2" w:rsidRPr="00082D71" w:rsidRDefault="00353FA7" w:rsidP="00631750">
            <w:pPr>
              <w:rPr>
                <w:rFonts w:cs="Arial"/>
              </w:rPr>
            </w:pPr>
            <w:r>
              <w:rPr>
                <w:rFonts w:ascii="Arial" w:eastAsia="SimSun" w:hAnsi="Arial" w:cs="Arial"/>
                <w:lang w:val="en-IN" w:eastAsia="zh-CN"/>
              </w:rPr>
              <w:t>Same as Change 1</w:t>
            </w:r>
          </w:p>
        </w:tc>
      </w:tr>
      <w:tr w:rsidR="005227C2" w:rsidRPr="00E12CDE" w14:paraId="35E5B16B" w14:textId="77777777" w:rsidTr="00631750">
        <w:tc>
          <w:tcPr>
            <w:tcW w:w="1985" w:type="dxa"/>
          </w:tcPr>
          <w:p w14:paraId="411371E4" w14:textId="77777777" w:rsidR="005227C2" w:rsidRPr="00E12CDE" w:rsidRDefault="005227C2" w:rsidP="0063175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20506E1" w14:textId="77777777" w:rsidR="005227C2" w:rsidRPr="000D7399" w:rsidRDefault="005227C2" w:rsidP="00631750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NR5GC_RRCSteps.</w:t>
            </w:r>
            <w:r w:rsidRPr="009E379F">
              <w:rPr>
                <w:rFonts w:ascii="Arial" w:hAnsi="Arial" w:cs="Arial"/>
                <w:lang w:val="en-IN" w:eastAsia="en-GB"/>
              </w:rPr>
              <w:t>ttcn</w:t>
            </w:r>
          </w:p>
        </w:tc>
      </w:tr>
    </w:tbl>
    <w:p w14:paraId="47D41AE1" w14:textId="77777777" w:rsidR="005227C2" w:rsidRDefault="005227C2" w:rsidP="005227C2">
      <w:pPr>
        <w:rPr>
          <w:rFonts w:ascii="Arial" w:hAnsi="Arial" w:cs="Arial"/>
          <w:b/>
        </w:rPr>
      </w:pPr>
    </w:p>
    <w:p w14:paraId="2F180EBE" w14:textId="77777777" w:rsidR="005227C2" w:rsidRPr="005571C5" w:rsidRDefault="005227C2" w:rsidP="005227C2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5227C2" w:rsidRPr="00AE1F13" w14:paraId="788C275C" w14:textId="77777777" w:rsidTr="00631750">
        <w:tc>
          <w:tcPr>
            <w:tcW w:w="9629" w:type="dxa"/>
          </w:tcPr>
          <w:p w14:paraId="36DEB25B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function </w:t>
            </w:r>
            <w:proofErr w:type="spellStart"/>
            <w:r w:rsidRPr="00901767">
              <w:rPr>
                <w:rFonts w:ascii="Arial" w:hAnsi="Arial" w:cs="Arial"/>
                <w:bCs/>
              </w:rPr>
              <w:t>f_NR_</w:t>
            </w:r>
            <w:proofErr w:type="gramStart"/>
            <w:r w:rsidRPr="00901767">
              <w:rPr>
                <w:rFonts w:ascii="Arial" w:hAnsi="Arial" w:cs="Arial"/>
                <w:bCs/>
              </w:rPr>
              <w:t>Capability</w:t>
            </w:r>
            <w:proofErr w:type="spellEnd"/>
            <w:r w:rsidRPr="00901767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901767">
              <w:rPr>
                <w:rFonts w:ascii="Arial" w:hAnsi="Arial" w:cs="Arial"/>
                <w:bCs/>
              </w:rPr>
              <w:t>NR_CellId_Type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901767">
              <w:rPr>
                <w:rFonts w:ascii="Arial" w:hAnsi="Arial" w:cs="Arial"/>
                <w:bCs/>
              </w:rPr>
              <w:t>p_NR_CellId</w:t>
            </w:r>
            <w:proofErr w:type="spellEnd"/>
            <w:r w:rsidRPr="00901767">
              <w:rPr>
                <w:rFonts w:ascii="Arial" w:hAnsi="Arial" w:cs="Arial"/>
                <w:bCs/>
              </w:rPr>
              <w:t>) runs on NR_BASE_PTC</w:t>
            </w:r>
          </w:p>
          <w:p w14:paraId="186D269A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{</w:t>
            </w:r>
          </w:p>
          <w:p w14:paraId="2E6E97BF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NR_SRB_COMMON_IND </w:t>
            </w:r>
            <w:proofErr w:type="spellStart"/>
            <w:r w:rsidRPr="00901767">
              <w:rPr>
                <w:rFonts w:ascii="Arial" w:hAnsi="Arial" w:cs="Arial"/>
                <w:bCs/>
              </w:rPr>
              <w:t>v_</w:t>
            </w:r>
            <w:proofErr w:type="gramStart"/>
            <w:r w:rsidRPr="00901767">
              <w:rPr>
                <w:rFonts w:ascii="Arial" w:hAnsi="Arial" w:cs="Arial"/>
                <w:bCs/>
              </w:rPr>
              <w:t>ReceivedAspForUeCapabilityInfo</w:t>
            </w:r>
            <w:proofErr w:type="spellEnd"/>
            <w:r w:rsidRPr="00901767">
              <w:rPr>
                <w:rFonts w:ascii="Arial" w:hAnsi="Arial" w:cs="Arial"/>
                <w:bCs/>
              </w:rPr>
              <w:t>;</w:t>
            </w:r>
            <w:proofErr w:type="gramEnd"/>
          </w:p>
          <w:p w14:paraId="63C03DE5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901767">
              <w:rPr>
                <w:rFonts w:ascii="Arial" w:hAnsi="Arial" w:cs="Arial"/>
                <w:bCs/>
              </w:rPr>
              <w:t>v_</w:t>
            </w:r>
            <w:proofErr w:type="gramStart"/>
            <w:r w:rsidRPr="00901767">
              <w:rPr>
                <w:rFonts w:ascii="Arial" w:hAnsi="Arial" w:cs="Arial"/>
                <w:bCs/>
              </w:rPr>
              <w:t>NRBandInd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01767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901767">
              <w:rPr>
                <w:rFonts w:ascii="Arial" w:hAnsi="Arial" w:cs="Arial"/>
                <w:bCs/>
              </w:rPr>
              <w:t>f_NR_CellInfo_GetBandIndicator</w:t>
            </w:r>
            <w:proofErr w:type="spellEnd"/>
            <w:r w:rsidRPr="00901767">
              <w:rPr>
                <w:rFonts w:ascii="Arial" w:hAnsi="Arial" w:cs="Arial"/>
                <w:bCs/>
              </w:rPr>
              <w:t>(</w:t>
            </w:r>
            <w:proofErr w:type="spellStart"/>
            <w:r w:rsidRPr="00901767">
              <w:rPr>
                <w:rFonts w:ascii="Arial" w:hAnsi="Arial" w:cs="Arial"/>
                <w:bCs/>
              </w:rPr>
              <w:t>p_NR_CellId</w:t>
            </w:r>
            <w:proofErr w:type="spellEnd"/>
            <w:r w:rsidRPr="00901767">
              <w:rPr>
                <w:rFonts w:ascii="Arial" w:hAnsi="Arial" w:cs="Arial"/>
                <w:bCs/>
              </w:rPr>
              <w:t>);</w:t>
            </w:r>
          </w:p>
          <w:p w14:paraId="61136D48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901767">
              <w:rPr>
                <w:rFonts w:ascii="Arial" w:hAnsi="Arial" w:cs="Arial"/>
                <w:bCs/>
              </w:rPr>
              <w:t>FreqBandIndicatorNR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901767">
              <w:rPr>
                <w:rFonts w:ascii="Arial" w:hAnsi="Arial" w:cs="Arial"/>
                <w:bCs/>
              </w:rPr>
              <w:t>v_MFBI_</w:t>
            </w:r>
            <w:proofErr w:type="gramStart"/>
            <w:r w:rsidRPr="00901767">
              <w:rPr>
                <w:rFonts w:ascii="Arial" w:hAnsi="Arial" w:cs="Arial"/>
                <w:bCs/>
              </w:rPr>
              <w:t>Band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01767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901767">
              <w:rPr>
                <w:rFonts w:ascii="Arial" w:hAnsi="Arial" w:cs="Arial"/>
                <w:bCs/>
              </w:rPr>
              <w:t>f_NR_CellInfo_GetMFBI_Band</w:t>
            </w:r>
            <w:proofErr w:type="spellEnd"/>
            <w:r w:rsidRPr="00901767">
              <w:rPr>
                <w:rFonts w:ascii="Arial" w:hAnsi="Arial" w:cs="Arial"/>
                <w:bCs/>
              </w:rPr>
              <w:t>(</w:t>
            </w:r>
            <w:proofErr w:type="spellStart"/>
            <w:r w:rsidRPr="00901767">
              <w:rPr>
                <w:rFonts w:ascii="Arial" w:hAnsi="Arial" w:cs="Arial"/>
                <w:bCs/>
              </w:rPr>
              <w:t>p_NR_CellId</w:t>
            </w:r>
            <w:proofErr w:type="spellEnd"/>
            <w:r w:rsidRPr="00901767">
              <w:rPr>
                <w:rFonts w:ascii="Arial" w:hAnsi="Arial" w:cs="Arial"/>
                <w:bCs/>
              </w:rPr>
              <w:t>);</w:t>
            </w:r>
          </w:p>
          <w:p w14:paraId="41543CFF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901767">
              <w:rPr>
                <w:rFonts w:ascii="Arial" w:hAnsi="Arial" w:cs="Arial"/>
                <w:bCs/>
              </w:rPr>
              <w:t>UE_NR_Capability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901767">
              <w:rPr>
                <w:rFonts w:ascii="Arial" w:hAnsi="Arial" w:cs="Arial"/>
                <w:bCs/>
              </w:rPr>
              <w:t>v_</w:t>
            </w:r>
            <w:proofErr w:type="gramStart"/>
            <w:r w:rsidRPr="00901767">
              <w:rPr>
                <w:rFonts w:ascii="Arial" w:hAnsi="Arial" w:cs="Arial"/>
                <w:bCs/>
              </w:rPr>
              <w:t>NrCapability</w:t>
            </w:r>
            <w:proofErr w:type="spellEnd"/>
            <w:r w:rsidRPr="00901767">
              <w:rPr>
                <w:rFonts w:ascii="Arial" w:hAnsi="Arial" w:cs="Arial"/>
                <w:bCs/>
              </w:rPr>
              <w:t>;</w:t>
            </w:r>
            <w:proofErr w:type="gramEnd"/>
          </w:p>
          <w:p w14:paraId="57B4D44F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proofErr w:type="gramStart"/>
            <w:r w:rsidRPr="00901767">
              <w:rPr>
                <w:rFonts w:ascii="Arial" w:hAnsi="Arial" w:cs="Arial"/>
                <w:bCs/>
              </w:rPr>
              <w:t>i</w:t>
            </w:r>
            <w:proofErr w:type="spellEnd"/>
            <w:r w:rsidRPr="00901767">
              <w:rPr>
                <w:rFonts w:ascii="Arial" w:hAnsi="Arial" w:cs="Arial"/>
                <w:bCs/>
              </w:rPr>
              <w:t>;</w:t>
            </w:r>
            <w:proofErr w:type="gramEnd"/>
          </w:p>
          <w:p w14:paraId="4F41B417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901767">
              <w:rPr>
                <w:rFonts w:ascii="Arial" w:hAnsi="Arial" w:cs="Arial"/>
                <w:bCs/>
              </w:rPr>
              <w:t>boolean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v_Found1</w:t>
            </w:r>
            <w:proofErr w:type="gramStart"/>
            <w:r w:rsidRPr="00901767">
              <w:rPr>
                <w:rFonts w:ascii="Arial" w:hAnsi="Arial" w:cs="Arial"/>
                <w:bCs/>
              </w:rPr>
              <w:t>stBand :</w:t>
            </w:r>
            <w:proofErr w:type="gramEnd"/>
            <w:r w:rsidRPr="00901767">
              <w:rPr>
                <w:rFonts w:ascii="Arial" w:hAnsi="Arial" w:cs="Arial"/>
                <w:bCs/>
              </w:rPr>
              <w:t>= false;</w:t>
            </w:r>
          </w:p>
          <w:p w14:paraId="26A6A495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lastRenderedPageBreak/>
              <w:t xml:space="preserve">    var </w:t>
            </w:r>
            <w:proofErr w:type="spellStart"/>
            <w:r w:rsidRPr="00901767">
              <w:rPr>
                <w:rFonts w:ascii="Arial" w:hAnsi="Arial" w:cs="Arial"/>
                <w:bCs/>
              </w:rPr>
              <w:t>boolean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v_Found2</w:t>
            </w:r>
            <w:proofErr w:type="gramStart"/>
            <w:r w:rsidRPr="00901767">
              <w:rPr>
                <w:rFonts w:ascii="Arial" w:hAnsi="Arial" w:cs="Arial"/>
                <w:bCs/>
              </w:rPr>
              <w:t>ndBand :</w:t>
            </w:r>
            <w:proofErr w:type="gramEnd"/>
            <w:r w:rsidRPr="00901767">
              <w:rPr>
                <w:rFonts w:ascii="Arial" w:hAnsi="Arial" w:cs="Arial"/>
                <w:bCs/>
              </w:rPr>
              <w:t>= false;</w:t>
            </w:r>
          </w:p>
          <w:p w14:paraId="6204B3E1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901767">
              <w:rPr>
                <w:rFonts w:ascii="Arial" w:hAnsi="Arial" w:cs="Arial"/>
                <w:bCs/>
              </w:rPr>
              <w:t>FreqBandInformation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901767">
              <w:rPr>
                <w:rFonts w:ascii="Arial" w:hAnsi="Arial" w:cs="Arial"/>
                <w:bCs/>
              </w:rPr>
              <w:t>v_</w:t>
            </w:r>
            <w:proofErr w:type="gramStart"/>
            <w:r w:rsidRPr="00901767">
              <w:rPr>
                <w:rFonts w:ascii="Arial" w:hAnsi="Arial" w:cs="Arial"/>
                <w:bCs/>
              </w:rPr>
              <w:t>FirstBand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01767">
              <w:rPr>
                <w:rFonts w:ascii="Arial" w:hAnsi="Arial" w:cs="Arial"/>
                <w:bCs/>
              </w:rPr>
              <w:t>= cs_NR_BandInformationNR(f_NR_CellInfo_GetBandIndicator(p_NR_CellId)); // @sic R5s200933 sic@</w:t>
            </w:r>
          </w:p>
          <w:p w14:paraId="6975B114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901767">
              <w:rPr>
                <w:rFonts w:ascii="Arial" w:hAnsi="Arial" w:cs="Arial"/>
                <w:bCs/>
              </w:rPr>
              <w:t>FreqBandInformation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901767">
              <w:rPr>
                <w:rFonts w:ascii="Arial" w:hAnsi="Arial" w:cs="Arial"/>
                <w:bCs/>
              </w:rPr>
              <w:t>v_</w:t>
            </w:r>
            <w:proofErr w:type="gramStart"/>
            <w:r w:rsidRPr="00901767">
              <w:rPr>
                <w:rFonts w:ascii="Arial" w:hAnsi="Arial" w:cs="Arial"/>
                <w:bCs/>
              </w:rPr>
              <w:t>SecondaryBand</w:t>
            </w:r>
            <w:proofErr w:type="spellEnd"/>
            <w:r w:rsidRPr="00901767">
              <w:rPr>
                <w:rFonts w:ascii="Arial" w:hAnsi="Arial" w:cs="Arial"/>
                <w:bCs/>
              </w:rPr>
              <w:t>;</w:t>
            </w:r>
            <w:proofErr w:type="gramEnd"/>
          </w:p>
          <w:p w14:paraId="63172D25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901767">
              <w:rPr>
                <w:rFonts w:ascii="Arial" w:hAnsi="Arial" w:cs="Arial"/>
                <w:bCs/>
              </w:rPr>
              <w:t>FreqBandList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901767">
              <w:rPr>
                <w:rFonts w:ascii="Arial" w:hAnsi="Arial" w:cs="Arial"/>
                <w:bCs/>
              </w:rPr>
              <w:t>v_</w:t>
            </w:r>
            <w:proofErr w:type="gramStart"/>
            <w:r w:rsidRPr="00901767">
              <w:rPr>
                <w:rFonts w:ascii="Arial" w:hAnsi="Arial" w:cs="Arial"/>
                <w:bCs/>
              </w:rPr>
              <w:t>FreqBandList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01767">
              <w:rPr>
                <w:rFonts w:ascii="Arial" w:hAnsi="Arial" w:cs="Arial"/>
                <w:bCs/>
              </w:rPr>
              <w:t xml:space="preserve">= { </w:t>
            </w:r>
            <w:proofErr w:type="spellStart"/>
            <w:r w:rsidRPr="00901767">
              <w:rPr>
                <w:rFonts w:ascii="Arial" w:hAnsi="Arial" w:cs="Arial"/>
                <w:bCs/>
              </w:rPr>
              <w:t>v_FirstBand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};</w:t>
            </w:r>
          </w:p>
          <w:p w14:paraId="0B2BDF54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901767">
              <w:rPr>
                <w:rFonts w:ascii="Arial" w:hAnsi="Arial" w:cs="Arial"/>
                <w:bCs/>
              </w:rPr>
              <w:t>octetstring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901767">
              <w:rPr>
                <w:rFonts w:ascii="Arial" w:hAnsi="Arial" w:cs="Arial"/>
                <w:bCs/>
              </w:rPr>
              <w:t>v_</w:t>
            </w:r>
            <w:proofErr w:type="gramStart"/>
            <w:r w:rsidRPr="00901767">
              <w:rPr>
                <w:rFonts w:ascii="Arial" w:hAnsi="Arial" w:cs="Arial"/>
                <w:bCs/>
              </w:rPr>
              <w:t>EncodeCapRequestNR</w:t>
            </w:r>
            <w:proofErr w:type="spellEnd"/>
            <w:r w:rsidRPr="00901767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D2348CC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901767">
              <w:rPr>
                <w:rFonts w:ascii="Arial" w:hAnsi="Arial" w:cs="Arial"/>
                <w:bCs/>
              </w:rPr>
              <w:t>boolean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901767">
              <w:rPr>
                <w:rFonts w:ascii="Arial" w:hAnsi="Arial" w:cs="Arial"/>
                <w:bCs/>
              </w:rPr>
              <w:t>v_CA_</w:t>
            </w:r>
            <w:proofErr w:type="gramStart"/>
            <w:r w:rsidRPr="00901767">
              <w:rPr>
                <w:rFonts w:ascii="Arial" w:hAnsi="Arial" w:cs="Arial"/>
                <w:bCs/>
              </w:rPr>
              <w:t>InterBand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01767">
              <w:rPr>
                <w:rFonts w:ascii="Arial" w:hAnsi="Arial" w:cs="Arial"/>
                <w:bCs/>
              </w:rPr>
              <w:t>= false;</w:t>
            </w:r>
          </w:p>
          <w:p w14:paraId="3DAC8530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901767">
              <w:rPr>
                <w:rFonts w:ascii="Arial" w:hAnsi="Arial" w:cs="Arial"/>
                <w:bCs/>
              </w:rPr>
              <w:t>boolean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901767">
              <w:rPr>
                <w:rFonts w:ascii="Arial" w:hAnsi="Arial" w:cs="Arial"/>
                <w:bCs/>
              </w:rPr>
              <w:t>v_NR_DC_</w:t>
            </w:r>
            <w:proofErr w:type="gramStart"/>
            <w:r w:rsidRPr="00901767">
              <w:rPr>
                <w:rFonts w:ascii="Arial" w:hAnsi="Arial" w:cs="Arial"/>
                <w:bCs/>
              </w:rPr>
              <w:t>Band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01767">
              <w:rPr>
                <w:rFonts w:ascii="Arial" w:hAnsi="Arial" w:cs="Arial"/>
                <w:bCs/>
              </w:rPr>
              <w:t>= false;</w:t>
            </w:r>
          </w:p>
          <w:p w14:paraId="1E7E5C6E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901767">
              <w:rPr>
                <w:rFonts w:ascii="Arial" w:hAnsi="Arial" w:cs="Arial"/>
                <w:bCs/>
              </w:rPr>
              <w:t>octetstring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v_Enquiry_v</w:t>
            </w:r>
            <w:proofErr w:type="gramStart"/>
            <w:r w:rsidRPr="00901767">
              <w:rPr>
                <w:rFonts w:ascii="Arial" w:hAnsi="Arial" w:cs="Arial"/>
                <w:bCs/>
              </w:rPr>
              <w:t>1560 :</w:t>
            </w:r>
            <w:proofErr w:type="gramEnd"/>
            <w:r w:rsidRPr="00901767">
              <w:rPr>
                <w:rFonts w:ascii="Arial" w:hAnsi="Arial" w:cs="Arial"/>
                <w:bCs/>
              </w:rPr>
              <w:t>= omit;</w:t>
            </w:r>
          </w:p>
          <w:p w14:paraId="70ACA134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901767">
              <w:rPr>
                <w:rFonts w:ascii="Arial" w:hAnsi="Arial" w:cs="Arial"/>
                <w:bCs/>
              </w:rPr>
              <w:t>octetstring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901767">
              <w:rPr>
                <w:rFonts w:ascii="Arial" w:hAnsi="Arial" w:cs="Arial"/>
                <w:bCs/>
              </w:rPr>
              <w:t>v_</w:t>
            </w:r>
            <w:proofErr w:type="gramStart"/>
            <w:r w:rsidRPr="00901767">
              <w:rPr>
                <w:rFonts w:ascii="Arial" w:hAnsi="Arial" w:cs="Arial"/>
                <w:bCs/>
              </w:rPr>
              <w:t>EncodeCapRequestEUTRANR</w:t>
            </w:r>
            <w:proofErr w:type="spellEnd"/>
            <w:r w:rsidRPr="00901767">
              <w:rPr>
                <w:rFonts w:ascii="Arial" w:hAnsi="Arial" w:cs="Arial"/>
                <w:bCs/>
              </w:rPr>
              <w:t>;</w:t>
            </w:r>
            <w:proofErr w:type="gramEnd"/>
          </w:p>
          <w:p w14:paraId="29B13F67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template (value) </w:t>
            </w:r>
            <w:proofErr w:type="spellStart"/>
            <w:r w:rsidRPr="00901767">
              <w:rPr>
                <w:rFonts w:ascii="Arial" w:hAnsi="Arial" w:cs="Arial"/>
                <w:bCs/>
              </w:rPr>
              <w:t>DL_DCCH_Message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901767">
              <w:rPr>
                <w:rFonts w:ascii="Arial" w:hAnsi="Arial" w:cs="Arial"/>
                <w:bCs/>
              </w:rPr>
              <w:t>v_DL_DCCH_</w:t>
            </w:r>
            <w:proofErr w:type="gramStart"/>
            <w:r w:rsidRPr="00901767">
              <w:rPr>
                <w:rFonts w:ascii="Arial" w:hAnsi="Arial" w:cs="Arial"/>
                <w:bCs/>
              </w:rPr>
              <w:t>Message</w:t>
            </w:r>
            <w:proofErr w:type="spellEnd"/>
            <w:r w:rsidRPr="00901767">
              <w:rPr>
                <w:rFonts w:ascii="Arial" w:hAnsi="Arial" w:cs="Arial"/>
                <w:bCs/>
              </w:rPr>
              <w:t>;</w:t>
            </w:r>
            <w:proofErr w:type="gramEnd"/>
          </w:p>
          <w:p w14:paraId="0FDA2178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integer </w:t>
            </w:r>
            <w:proofErr w:type="spellStart"/>
            <w:r w:rsidRPr="00901767">
              <w:rPr>
                <w:rFonts w:ascii="Arial" w:hAnsi="Arial" w:cs="Arial"/>
                <w:bCs/>
              </w:rPr>
              <w:t>v_EUTRA_</w:t>
            </w:r>
            <w:proofErr w:type="gramStart"/>
            <w:r w:rsidRPr="00901767">
              <w:rPr>
                <w:rFonts w:ascii="Arial" w:hAnsi="Arial" w:cs="Arial"/>
                <w:bCs/>
              </w:rPr>
              <w:t>Band</w:t>
            </w:r>
            <w:proofErr w:type="spellEnd"/>
            <w:r w:rsidRPr="00901767">
              <w:rPr>
                <w:rFonts w:ascii="Arial" w:hAnsi="Arial" w:cs="Arial"/>
                <w:bCs/>
              </w:rPr>
              <w:t>;</w:t>
            </w:r>
            <w:proofErr w:type="gramEnd"/>
          </w:p>
          <w:p w14:paraId="3E42C446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901767">
              <w:rPr>
                <w:rFonts w:ascii="Arial" w:hAnsi="Arial" w:cs="Arial"/>
                <w:bCs/>
              </w:rPr>
              <w:t>boolean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901767">
              <w:rPr>
                <w:rFonts w:ascii="Arial" w:hAnsi="Arial" w:cs="Arial"/>
                <w:bCs/>
              </w:rPr>
              <w:t>v_NEDC_</w:t>
            </w:r>
            <w:proofErr w:type="gramStart"/>
            <w:r w:rsidRPr="00901767">
              <w:rPr>
                <w:rFonts w:ascii="Arial" w:hAnsi="Arial" w:cs="Arial"/>
                <w:bCs/>
              </w:rPr>
              <w:t>Band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01767">
              <w:rPr>
                <w:rFonts w:ascii="Arial" w:hAnsi="Arial" w:cs="Arial"/>
                <w:bCs/>
              </w:rPr>
              <w:t>= false;</w:t>
            </w:r>
          </w:p>
          <w:p w14:paraId="22707671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901767">
              <w:rPr>
                <w:rFonts w:ascii="Arial" w:hAnsi="Arial" w:cs="Arial"/>
                <w:bCs/>
              </w:rPr>
              <w:t>UE_MRDC_Capability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901767">
              <w:rPr>
                <w:rFonts w:ascii="Arial" w:hAnsi="Arial" w:cs="Arial"/>
                <w:bCs/>
              </w:rPr>
              <w:t>v_NrCapability_</w:t>
            </w:r>
            <w:proofErr w:type="gramStart"/>
            <w:r w:rsidRPr="00901767">
              <w:rPr>
                <w:rFonts w:ascii="Arial" w:hAnsi="Arial" w:cs="Arial"/>
                <w:bCs/>
              </w:rPr>
              <w:t>MRDC</w:t>
            </w:r>
            <w:proofErr w:type="spellEnd"/>
            <w:r w:rsidRPr="00901767">
              <w:rPr>
                <w:rFonts w:ascii="Arial" w:hAnsi="Arial" w:cs="Arial"/>
                <w:bCs/>
              </w:rPr>
              <w:t>;</w:t>
            </w:r>
            <w:proofErr w:type="gramEnd"/>
          </w:p>
          <w:p w14:paraId="4F7C8BB1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807D971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901767">
              <w:rPr>
                <w:rFonts w:ascii="Arial" w:hAnsi="Arial" w:cs="Arial"/>
                <w:bCs/>
              </w:rPr>
              <w:t>isvalue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901767">
              <w:rPr>
                <w:rFonts w:ascii="Arial" w:hAnsi="Arial" w:cs="Arial"/>
                <w:bCs/>
              </w:rPr>
              <w:t>v_MFBI_Band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)) </w:t>
            </w:r>
            <w:proofErr w:type="gramStart"/>
            <w:r w:rsidRPr="00901767">
              <w:rPr>
                <w:rFonts w:ascii="Arial" w:hAnsi="Arial" w:cs="Arial"/>
                <w:bCs/>
              </w:rPr>
              <w:t>{ /</w:t>
            </w:r>
            <w:proofErr w:type="gramEnd"/>
            <w:r w:rsidRPr="00901767">
              <w:rPr>
                <w:rFonts w:ascii="Arial" w:hAnsi="Arial" w:cs="Arial"/>
                <w:bCs/>
              </w:rPr>
              <w:t>/ @sic R5s200826 R5s201305 R5s250353 sic@</w:t>
            </w:r>
          </w:p>
          <w:p w14:paraId="602DC394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901767">
              <w:rPr>
                <w:rFonts w:ascii="Arial" w:hAnsi="Arial" w:cs="Arial"/>
                <w:bCs/>
              </w:rPr>
              <w:t>v_</w:t>
            </w:r>
            <w:proofErr w:type="gramStart"/>
            <w:r w:rsidRPr="00901767">
              <w:rPr>
                <w:rFonts w:ascii="Arial" w:hAnsi="Arial" w:cs="Arial"/>
                <w:bCs/>
              </w:rPr>
              <w:t>NRBandInd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01767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901767">
              <w:rPr>
                <w:rFonts w:ascii="Arial" w:hAnsi="Arial" w:cs="Arial"/>
                <w:bCs/>
              </w:rPr>
              <w:t>valueof</w:t>
            </w:r>
            <w:proofErr w:type="spellEnd"/>
            <w:r w:rsidRPr="00901767">
              <w:rPr>
                <w:rFonts w:ascii="Arial" w:hAnsi="Arial" w:cs="Arial"/>
                <w:bCs/>
              </w:rPr>
              <w:t>(</w:t>
            </w:r>
            <w:proofErr w:type="spellStart"/>
            <w:r w:rsidRPr="00901767">
              <w:rPr>
                <w:rFonts w:ascii="Arial" w:hAnsi="Arial" w:cs="Arial"/>
                <w:bCs/>
              </w:rPr>
              <w:t>v_MFBI_Band</w:t>
            </w:r>
            <w:proofErr w:type="spellEnd"/>
            <w:r w:rsidRPr="00901767">
              <w:rPr>
                <w:rFonts w:ascii="Arial" w:hAnsi="Arial" w:cs="Arial"/>
                <w:bCs/>
              </w:rPr>
              <w:t>);</w:t>
            </w:r>
          </w:p>
          <w:p w14:paraId="56B4E499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901767">
              <w:rPr>
                <w:rFonts w:ascii="Arial" w:hAnsi="Arial" w:cs="Arial"/>
                <w:bCs/>
              </w:rPr>
              <w:t>v_</w:t>
            </w:r>
            <w:proofErr w:type="gramStart"/>
            <w:r w:rsidRPr="00901767">
              <w:rPr>
                <w:rFonts w:ascii="Arial" w:hAnsi="Arial" w:cs="Arial"/>
                <w:bCs/>
              </w:rPr>
              <w:t>FreqBandList</w:t>
            </w:r>
            <w:proofErr w:type="spellEnd"/>
            <w:r w:rsidRPr="00901767">
              <w:rPr>
                <w:rFonts w:ascii="Arial" w:hAnsi="Arial" w:cs="Arial"/>
                <w:bCs/>
              </w:rPr>
              <w:t>[</w:t>
            </w:r>
            <w:proofErr w:type="gramEnd"/>
            <w:r w:rsidRPr="00901767">
              <w:rPr>
                <w:rFonts w:ascii="Arial" w:hAnsi="Arial" w:cs="Arial"/>
                <w:bCs/>
              </w:rPr>
              <w:t>0].</w:t>
            </w:r>
            <w:proofErr w:type="spellStart"/>
            <w:r w:rsidRPr="00901767">
              <w:rPr>
                <w:rFonts w:ascii="Arial" w:hAnsi="Arial" w:cs="Arial"/>
                <w:bCs/>
              </w:rPr>
              <w:t>bandInformationNR.bandNR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:= </w:t>
            </w:r>
            <w:proofErr w:type="spellStart"/>
            <w:r w:rsidRPr="00901767">
              <w:rPr>
                <w:rFonts w:ascii="Arial" w:hAnsi="Arial" w:cs="Arial"/>
                <w:bCs/>
              </w:rPr>
              <w:t>v_NRBandInd</w:t>
            </w:r>
            <w:proofErr w:type="spellEnd"/>
            <w:r w:rsidRPr="00901767">
              <w:rPr>
                <w:rFonts w:ascii="Arial" w:hAnsi="Arial" w:cs="Arial"/>
                <w:bCs/>
              </w:rPr>
              <w:t>;</w:t>
            </w:r>
          </w:p>
          <w:p w14:paraId="74B2A7A2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</w:t>
            </w:r>
          </w:p>
          <w:p w14:paraId="04D5DAD4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B38BCED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901767">
              <w:rPr>
                <w:rFonts w:ascii="Arial" w:hAnsi="Arial" w:cs="Arial"/>
                <w:bCs/>
              </w:rPr>
              <w:t>f_GetTestcaseAttrib_NR_</w:t>
            </w:r>
            <w:proofErr w:type="gramStart"/>
            <w:r w:rsidRPr="00901767">
              <w:rPr>
                <w:rFonts w:ascii="Arial" w:hAnsi="Arial" w:cs="Arial"/>
                <w:bCs/>
              </w:rPr>
              <w:t>CA</w:t>
            </w:r>
            <w:proofErr w:type="spellEnd"/>
            <w:r w:rsidRPr="00901767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901767">
              <w:rPr>
                <w:rFonts w:ascii="Arial" w:hAnsi="Arial" w:cs="Arial"/>
                <w:bCs/>
              </w:rPr>
              <w:t>testcasename</w:t>
            </w:r>
            <w:proofErr w:type="spellEnd"/>
            <w:r w:rsidRPr="00901767">
              <w:rPr>
                <w:rFonts w:ascii="Arial" w:hAnsi="Arial" w:cs="Arial"/>
                <w:bCs/>
              </w:rPr>
              <w:t>())) {    //@sic R5-204397 sic@</w:t>
            </w:r>
          </w:p>
          <w:p w14:paraId="6AB495A1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if (</w:t>
            </w:r>
            <w:proofErr w:type="spellStart"/>
            <w:r w:rsidRPr="00901767">
              <w:rPr>
                <w:rFonts w:ascii="Arial" w:hAnsi="Arial" w:cs="Arial"/>
                <w:bCs/>
              </w:rPr>
              <w:t>f_NR_GetCA_CombinationType</w:t>
            </w:r>
            <w:proofErr w:type="spellEnd"/>
            <w:r w:rsidRPr="00901767">
              <w:rPr>
                <w:rFonts w:ascii="Arial" w:hAnsi="Arial" w:cs="Arial"/>
                <w:bCs/>
              </w:rPr>
              <w:t>(</w:t>
            </w:r>
            <w:proofErr w:type="spellStart"/>
            <w:r w:rsidRPr="00901767">
              <w:rPr>
                <w:rFonts w:ascii="Arial" w:hAnsi="Arial" w:cs="Arial"/>
                <w:bCs/>
              </w:rPr>
              <w:t>px_NR_CA_BandCombination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) == </w:t>
            </w:r>
            <w:proofErr w:type="spellStart"/>
            <w:r w:rsidRPr="00901767">
              <w:rPr>
                <w:rFonts w:ascii="Arial" w:hAnsi="Arial" w:cs="Arial"/>
                <w:bCs/>
              </w:rPr>
              <w:t>CA_InterBand</w:t>
            </w:r>
            <w:proofErr w:type="spellEnd"/>
            <w:r w:rsidRPr="00901767">
              <w:rPr>
                <w:rFonts w:ascii="Arial" w:hAnsi="Arial" w:cs="Arial"/>
                <w:bCs/>
              </w:rPr>
              <w:t>) {</w:t>
            </w:r>
          </w:p>
          <w:p w14:paraId="2CDD30E8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//For CA </w:t>
            </w:r>
            <w:proofErr w:type="spellStart"/>
            <w:r w:rsidRPr="00901767">
              <w:rPr>
                <w:rFonts w:ascii="Arial" w:hAnsi="Arial" w:cs="Arial"/>
                <w:bCs/>
              </w:rPr>
              <w:t>interBand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includes 2 entries as per 38.508-1 Table 4.6.4-21: </w:t>
            </w:r>
            <w:proofErr w:type="spellStart"/>
            <w:r w:rsidRPr="00901767">
              <w:rPr>
                <w:rFonts w:ascii="Arial" w:hAnsi="Arial" w:cs="Arial"/>
                <w:bCs/>
              </w:rPr>
              <w:t>FreqBandList</w:t>
            </w:r>
            <w:proofErr w:type="spellEnd"/>
          </w:p>
          <w:p w14:paraId="3CAA11F1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901767">
              <w:rPr>
                <w:rFonts w:ascii="Arial" w:hAnsi="Arial" w:cs="Arial"/>
                <w:bCs/>
              </w:rPr>
              <w:t>v_CA_</w:t>
            </w:r>
            <w:proofErr w:type="gramStart"/>
            <w:r w:rsidRPr="00901767">
              <w:rPr>
                <w:rFonts w:ascii="Arial" w:hAnsi="Arial" w:cs="Arial"/>
                <w:bCs/>
              </w:rPr>
              <w:t>InterBand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01767">
              <w:rPr>
                <w:rFonts w:ascii="Arial" w:hAnsi="Arial" w:cs="Arial"/>
                <w:bCs/>
              </w:rPr>
              <w:t>= true;       // @sic R5-204397 sic@</w:t>
            </w:r>
          </w:p>
          <w:p w14:paraId="637F2656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901767">
              <w:rPr>
                <w:rFonts w:ascii="Arial" w:hAnsi="Arial" w:cs="Arial"/>
                <w:bCs/>
              </w:rPr>
              <w:t>v_</w:t>
            </w:r>
            <w:proofErr w:type="gramStart"/>
            <w:r w:rsidRPr="00901767">
              <w:rPr>
                <w:rFonts w:ascii="Arial" w:hAnsi="Arial" w:cs="Arial"/>
                <w:bCs/>
              </w:rPr>
              <w:t>SecondaryBand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01767">
              <w:rPr>
                <w:rFonts w:ascii="Arial" w:hAnsi="Arial" w:cs="Arial"/>
                <w:bCs/>
              </w:rPr>
              <w:t>= cs_NR_BandInformationNR(f_NR_GetCA_SecondaryBand(px_NR_CA_BandCombination));</w:t>
            </w:r>
          </w:p>
          <w:p w14:paraId="1FEE9EA4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</w:t>
            </w:r>
            <w:proofErr w:type="spellStart"/>
            <w:r w:rsidRPr="00901767">
              <w:rPr>
                <w:rFonts w:ascii="Arial" w:hAnsi="Arial" w:cs="Arial"/>
                <w:bCs/>
              </w:rPr>
              <w:t>v_</w:t>
            </w:r>
            <w:proofErr w:type="gramStart"/>
            <w:r w:rsidRPr="00901767">
              <w:rPr>
                <w:rFonts w:ascii="Arial" w:hAnsi="Arial" w:cs="Arial"/>
                <w:bCs/>
              </w:rPr>
              <w:t>FreqBandList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01767">
              <w:rPr>
                <w:rFonts w:ascii="Arial" w:hAnsi="Arial" w:cs="Arial"/>
                <w:bCs/>
              </w:rPr>
              <w:t xml:space="preserve">= { </w:t>
            </w:r>
            <w:proofErr w:type="spellStart"/>
            <w:r w:rsidRPr="00901767">
              <w:rPr>
                <w:rFonts w:ascii="Arial" w:hAnsi="Arial" w:cs="Arial"/>
                <w:bCs/>
              </w:rPr>
              <w:t>v_FirstBand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901767">
              <w:rPr>
                <w:rFonts w:ascii="Arial" w:hAnsi="Arial" w:cs="Arial"/>
                <w:bCs/>
              </w:rPr>
              <w:t>v_SecondaryBand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};</w:t>
            </w:r>
          </w:p>
          <w:p w14:paraId="2048B48D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}</w:t>
            </w:r>
          </w:p>
          <w:p w14:paraId="204336D4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</w:t>
            </w:r>
          </w:p>
          <w:p w14:paraId="4D9B1FEF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901767">
              <w:rPr>
                <w:rFonts w:ascii="Arial" w:hAnsi="Arial" w:cs="Arial"/>
                <w:bCs/>
              </w:rPr>
              <w:t>f_GetTestcaseAttrib_NR_</w:t>
            </w:r>
            <w:proofErr w:type="gramStart"/>
            <w:r w:rsidRPr="00901767">
              <w:rPr>
                <w:rFonts w:ascii="Arial" w:hAnsi="Arial" w:cs="Arial"/>
                <w:bCs/>
              </w:rPr>
              <w:t>DC</w:t>
            </w:r>
            <w:proofErr w:type="spellEnd"/>
            <w:r w:rsidRPr="00901767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901767">
              <w:rPr>
                <w:rFonts w:ascii="Arial" w:hAnsi="Arial" w:cs="Arial"/>
                <w:bCs/>
              </w:rPr>
              <w:t>testcasename</w:t>
            </w:r>
            <w:proofErr w:type="spellEnd"/>
            <w:r w:rsidRPr="00901767">
              <w:rPr>
                <w:rFonts w:ascii="Arial" w:hAnsi="Arial" w:cs="Arial"/>
                <w:bCs/>
              </w:rPr>
              <w:t>())) {   // @sic R5-215679 sic@</w:t>
            </w:r>
          </w:p>
          <w:p w14:paraId="5324E126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901767">
              <w:rPr>
                <w:rFonts w:ascii="Arial" w:hAnsi="Arial" w:cs="Arial"/>
                <w:bCs/>
              </w:rPr>
              <w:t>v_NR_DC_</w:t>
            </w:r>
            <w:proofErr w:type="gramStart"/>
            <w:r w:rsidRPr="00901767">
              <w:rPr>
                <w:rFonts w:ascii="Arial" w:hAnsi="Arial" w:cs="Arial"/>
                <w:bCs/>
              </w:rPr>
              <w:t>Band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01767">
              <w:rPr>
                <w:rFonts w:ascii="Arial" w:hAnsi="Arial" w:cs="Arial"/>
                <w:bCs/>
              </w:rPr>
              <w:t>= true;</w:t>
            </w:r>
          </w:p>
          <w:p w14:paraId="48DE5A07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901767">
              <w:rPr>
                <w:rFonts w:ascii="Arial" w:hAnsi="Arial" w:cs="Arial"/>
                <w:bCs/>
              </w:rPr>
              <w:t>v_</w:t>
            </w:r>
            <w:proofErr w:type="gramStart"/>
            <w:r w:rsidRPr="00901767">
              <w:rPr>
                <w:rFonts w:ascii="Arial" w:hAnsi="Arial" w:cs="Arial"/>
                <w:bCs/>
              </w:rPr>
              <w:t>SecondaryBand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01767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901767">
              <w:rPr>
                <w:rFonts w:ascii="Arial" w:hAnsi="Arial" w:cs="Arial"/>
                <w:bCs/>
              </w:rPr>
              <w:t>cs_NR_BandInformationNR</w:t>
            </w:r>
            <w:proofErr w:type="spellEnd"/>
            <w:r w:rsidRPr="00901767">
              <w:rPr>
                <w:rFonts w:ascii="Arial" w:hAnsi="Arial" w:cs="Arial"/>
                <w:bCs/>
              </w:rPr>
              <w:t>(</w:t>
            </w:r>
            <w:proofErr w:type="spellStart"/>
            <w:r w:rsidRPr="00901767">
              <w:rPr>
                <w:rFonts w:ascii="Arial" w:hAnsi="Arial" w:cs="Arial"/>
                <w:bCs/>
              </w:rPr>
              <w:t>f_NR_GetNR_DC_SecondaryBand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(</w:t>
            </w:r>
            <w:proofErr w:type="spellStart"/>
            <w:r w:rsidRPr="00901767">
              <w:rPr>
                <w:rFonts w:ascii="Arial" w:hAnsi="Arial" w:cs="Arial"/>
                <w:bCs/>
              </w:rPr>
              <w:t>px_NR_DC_BandCombination</w:t>
            </w:r>
            <w:proofErr w:type="spellEnd"/>
            <w:r w:rsidRPr="00901767">
              <w:rPr>
                <w:rFonts w:ascii="Arial" w:hAnsi="Arial" w:cs="Arial"/>
                <w:bCs/>
              </w:rPr>
              <w:t>));</w:t>
            </w:r>
          </w:p>
          <w:p w14:paraId="1530959D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901767">
              <w:rPr>
                <w:rFonts w:ascii="Arial" w:hAnsi="Arial" w:cs="Arial"/>
                <w:bCs/>
              </w:rPr>
              <w:t>v_</w:t>
            </w:r>
            <w:proofErr w:type="gramStart"/>
            <w:r w:rsidRPr="00901767">
              <w:rPr>
                <w:rFonts w:ascii="Arial" w:hAnsi="Arial" w:cs="Arial"/>
                <w:bCs/>
              </w:rPr>
              <w:t>FreqBandList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01767">
              <w:rPr>
                <w:rFonts w:ascii="Arial" w:hAnsi="Arial" w:cs="Arial"/>
                <w:bCs/>
              </w:rPr>
              <w:t xml:space="preserve">= { </w:t>
            </w:r>
            <w:proofErr w:type="spellStart"/>
            <w:r w:rsidRPr="00901767">
              <w:rPr>
                <w:rFonts w:ascii="Arial" w:hAnsi="Arial" w:cs="Arial"/>
                <w:bCs/>
              </w:rPr>
              <w:t>v_FirstBand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901767">
              <w:rPr>
                <w:rFonts w:ascii="Arial" w:hAnsi="Arial" w:cs="Arial"/>
                <w:bCs/>
              </w:rPr>
              <w:t>v_SecondaryBand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};</w:t>
            </w:r>
          </w:p>
          <w:p w14:paraId="03E85E10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// Table 4.6.1-31: </w:t>
            </w:r>
            <w:proofErr w:type="spellStart"/>
            <w:r w:rsidRPr="00901767">
              <w:rPr>
                <w:rFonts w:ascii="Arial" w:hAnsi="Arial" w:cs="Arial"/>
                <w:bCs/>
              </w:rPr>
              <w:t>UECapabilityEnquiry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with condition NR-DC - Include UE-</w:t>
            </w:r>
            <w:proofErr w:type="spellStart"/>
            <w:r w:rsidRPr="00901767">
              <w:rPr>
                <w:rFonts w:ascii="Arial" w:hAnsi="Arial" w:cs="Arial"/>
                <w:bCs/>
              </w:rPr>
              <w:t>CapabilityRequestFilterCommon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with </w:t>
            </w:r>
            <w:proofErr w:type="spellStart"/>
            <w:r w:rsidRPr="00901767">
              <w:rPr>
                <w:rFonts w:ascii="Arial" w:hAnsi="Arial" w:cs="Arial"/>
                <w:bCs/>
              </w:rPr>
              <w:t>consition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NR-DC</w:t>
            </w:r>
          </w:p>
          <w:p w14:paraId="046D3DDE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v_Enquiry_v</w:t>
            </w:r>
            <w:proofErr w:type="gramStart"/>
            <w:r w:rsidRPr="00901767">
              <w:rPr>
                <w:rFonts w:ascii="Arial" w:hAnsi="Arial" w:cs="Arial"/>
                <w:bCs/>
              </w:rPr>
              <w:t>1560 :</w:t>
            </w:r>
            <w:proofErr w:type="gramEnd"/>
            <w:r w:rsidRPr="00901767">
              <w:rPr>
                <w:rFonts w:ascii="Arial" w:hAnsi="Arial" w:cs="Arial"/>
                <w:bCs/>
              </w:rPr>
              <w:t>=  bit2oct(</w:t>
            </w:r>
            <w:proofErr w:type="spellStart"/>
            <w:r w:rsidRPr="00901767">
              <w:rPr>
                <w:rFonts w:ascii="Arial" w:hAnsi="Arial" w:cs="Arial"/>
                <w:bCs/>
              </w:rPr>
              <w:t>encvalue</w:t>
            </w:r>
            <w:proofErr w:type="spellEnd"/>
            <w:r w:rsidRPr="00901767">
              <w:rPr>
                <w:rFonts w:ascii="Arial" w:hAnsi="Arial" w:cs="Arial"/>
                <w:bCs/>
              </w:rPr>
              <w:t>( cs_UECapabilityEnquiry_v1560_Def(cs_UE_CapabilityRequestFilterCommon)));  //@sic R5s253066 sic@</w:t>
            </w:r>
          </w:p>
          <w:p w14:paraId="6DEB2E02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</w:t>
            </w:r>
          </w:p>
          <w:p w14:paraId="7251040D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901767">
              <w:rPr>
                <w:rFonts w:ascii="Arial" w:hAnsi="Arial" w:cs="Arial"/>
                <w:bCs/>
              </w:rPr>
              <w:t>f_GetTestcaseAttrib_</w:t>
            </w:r>
            <w:proofErr w:type="gramStart"/>
            <w:r w:rsidRPr="00901767">
              <w:rPr>
                <w:rFonts w:ascii="Arial" w:hAnsi="Arial" w:cs="Arial"/>
                <w:bCs/>
              </w:rPr>
              <w:t>NEDC</w:t>
            </w:r>
            <w:proofErr w:type="spellEnd"/>
            <w:r w:rsidRPr="00901767">
              <w:rPr>
                <w:rFonts w:ascii="Arial" w:hAnsi="Arial" w:cs="Arial"/>
                <w:bCs/>
              </w:rPr>
              <w:t>(</w:t>
            </w:r>
            <w:proofErr w:type="spellStart"/>
            <w:proofErr w:type="gramEnd"/>
            <w:r w:rsidRPr="00901767">
              <w:rPr>
                <w:rFonts w:ascii="Arial" w:hAnsi="Arial" w:cs="Arial"/>
                <w:bCs/>
              </w:rPr>
              <w:t>testcasename</w:t>
            </w:r>
            <w:proofErr w:type="spellEnd"/>
            <w:r w:rsidRPr="00901767">
              <w:rPr>
                <w:rFonts w:ascii="Arial" w:hAnsi="Arial" w:cs="Arial"/>
                <w:bCs/>
              </w:rPr>
              <w:t>())) {   // @sic R5-221422 sic@</w:t>
            </w:r>
          </w:p>
          <w:p w14:paraId="29155458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901767">
              <w:rPr>
                <w:rFonts w:ascii="Arial" w:hAnsi="Arial" w:cs="Arial"/>
                <w:bCs/>
              </w:rPr>
              <w:t>v_NEDC_</w:t>
            </w:r>
            <w:proofErr w:type="gramStart"/>
            <w:r w:rsidRPr="00901767">
              <w:rPr>
                <w:rFonts w:ascii="Arial" w:hAnsi="Arial" w:cs="Arial"/>
                <w:bCs/>
              </w:rPr>
              <w:t>Band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01767">
              <w:rPr>
                <w:rFonts w:ascii="Arial" w:hAnsi="Arial" w:cs="Arial"/>
                <w:bCs/>
              </w:rPr>
              <w:t>= true;</w:t>
            </w:r>
          </w:p>
          <w:p w14:paraId="325183EB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901767">
              <w:rPr>
                <w:rFonts w:ascii="Arial" w:hAnsi="Arial" w:cs="Arial"/>
                <w:bCs/>
              </w:rPr>
              <w:t>v_EUTRA_</w:t>
            </w:r>
            <w:proofErr w:type="gramStart"/>
            <w:r w:rsidRPr="00901767">
              <w:rPr>
                <w:rFonts w:ascii="Arial" w:hAnsi="Arial" w:cs="Arial"/>
                <w:bCs/>
              </w:rPr>
              <w:t>Band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01767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901767">
              <w:rPr>
                <w:rFonts w:ascii="Arial" w:hAnsi="Arial" w:cs="Arial"/>
                <w:bCs/>
              </w:rPr>
              <w:t>f_NEDC_GetEUTRA_Band</w:t>
            </w:r>
            <w:proofErr w:type="spellEnd"/>
            <w:r w:rsidRPr="00901767">
              <w:rPr>
                <w:rFonts w:ascii="Arial" w:hAnsi="Arial" w:cs="Arial"/>
                <w:bCs/>
              </w:rPr>
              <w:t>(</w:t>
            </w:r>
            <w:proofErr w:type="spellStart"/>
            <w:r w:rsidRPr="00901767">
              <w:rPr>
                <w:rFonts w:ascii="Arial" w:hAnsi="Arial" w:cs="Arial"/>
                <w:bCs/>
              </w:rPr>
              <w:t>px_NEDC_BandCombination</w:t>
            </w:r>
            <w:proofErr w:type="spellEnd"/>
            <w:r w:rsidRPr="00901767">
              <w:rPr>
                <w:rFonts w:ascii="Arial" w:hAnsi="Arial" w:cs="Arial"/>
                <w:bCs/>
              </w:rPr>
              <w:t>);</w:t>
            </w:r>
          </w:p>
          <w:p w14:paraId="7C3EA0F0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901767">
              <w:rPr>
                <w:rFonts w:ascii="Arial" w:hAnsi="Arial" w:cs="Arial"/>
                <w:bCs/>
              </w:rPr>
              <w:t>v_</w:t>
            </w:r>
            <w:proofErr w:type="gramStart"/>
            <w:r w:rsidRPr="00901767">
              <w:rPr>
                <w:rFonts w:ascii="Arial" w:hAnsi="Arial" w:cs="Arial"/>
                <w:bCs/>
              </w:rPr>
              <w:t>FreqBandList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01767">
              <w:rPr>
                <w:rFonts w:ascii="Arial" w:hAnsi="Arial" w:cs="Arial"/>
                <w:bCs/>
              </w:rPr>
              <w:t xml:space="preserve">= { </w:t>
            </w:r>
            <w:proofErr w:type="spellStart"/>
            <w:r w:rsidRPr="00901767">
              <w:rPr>
                <w:rFonts w:ascii="Arial" w:hAnsi="Arial" w:cs="Arial"/>
                <w:bCs/>
              </w:rPr>
              <w:t>v_FirstBand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};</w:t>
            </w:r>
          </w:p>
          <w:p w14:paraId="09B11DD6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901767">
              <w:rPr>
                <w:rFonts w:ascii="Arial" w:hAnsi="Arial" w:cs="Arial"/>
                <w:bCs/>
              </w:rPr>
              <w:t>v_</w:t>
            </w:r>
            <w:proofErr w:type="gramStart"/>
            <w:r w:rsidRPr="00901767">
              <w:rPr>
                <w:rFonts w:ascii="Arial" w:hAnsi="Arial" w:cs="Arial"/>
                <w:bCs/>
              </w:rPr>
              <w:t>EncodeCapRequestEUTRANR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01767">
              <w:rPr>
                <w:rFonts w:ascii="Arial" w:hAnsi="Arial" w:cs="Arial"/>
                <w:bCs/>
              </w:rPr>
              <w:t>= bit2oct(</w:t>
            </w:r>
            <w:proofErr w:type="spellStart"/>
            <w:r w:rsidRPr="00901767">
              <w:rPr>
                <w:rFonts w:ascii="Arial" w:hAnsi="Arial" w:cs="Arial"/>
                <w:bCs/>
              </w:rPr>
              <w:t>encvalue</w:t>
            </w:r>
            <w:proofErr w:type="spellEnd"/>
            <w:r w:rsidRPr="00901767">
              <w:rPr>
                <w:rFonts w:ascii="Arial" w:hAnsi="Arial" w:cs="Arial"/>
                <w:bCs/>
              </w:rPr>
              <w:t>( cs_38508_UECapabilityRequestFilterNR( {</w:t>
            </w:r>
            <w:proofErr w:type="spellStart"/>
            <w:r w:rsidRPr="00901767">
              <w:rPr>
                <w:rFonts w:ascii="Arial" w:hAnsi="Arial" w:cs="Arial"/>
                <w:bCs/>
              </w:rPr>
              <w:t>cs_NR_BandInformationEUTRA</w:t>
            </w:r>
            <w:proofErr w:type="spellEnd"/>
            <w:r w:rsidRPr="00901767">
              <w:rPr>
                <w:rFonts w:ascii="Arial" w:hAnsi="Arial" w:cs="Arial"/>
                <w:bCs/>
              </w:rPr>
              <w:t>(</w:t>
            </w:r>
            <w:proofErr w:type="spellStart"/>
            <w:r w:rsidRPr="00901767">
              <w:rPr>
                <w:rFonts w:ascii="Arial" w:hAnsi="Arial" w:cs="Arial"/>
                <w:bCs/>
              </w:rPr>
              <w:t>v_EUTRA_Band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), </w:t>
            </w:r>
            <w:proofErr w:type="spellStart"/>
            <w:r w:rsidRPr="00901767">
              <w:rPr>
                <w:rFonts w:ascii="Arial" w:hAnsi="Arial" w:cs="Arial"/>
                <w:bCs/>
              </w:rPr>
              <w:t>v_FirstBand</w:t>
            </w:r>
            <w:proofErr w:type="spellEnd"/>
            <w:r w:rsidRPr="00901767">
              <w:rPr>
                <w:rFonts w:ascii="Arial" w:hAnsi="Arial" w:cs="Arial"/>
                <w:bCs/>
              </w:rPr>
              <w:t>})));</w:t>
            </w:r>
          </w:p>
          <w:p w14:paraId="6AD25DF3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</w:t>
            </w:r>
          </w:p>
          <w:p w14:paraId="236B30DC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901767">
              <w:rPr>
                <w:rFonts w:ascii="Arial" w:hAnsi="Arial" w:cs="Arial"/>
                <w:bCs/>
              </w:rPr>
              <w:t>v_</w:t>
            </w:r>
            <w:proofErr w:type="gramStart"/>
            <w:r w:rsidRPr="00901767">
              <w:rPr>
                <w:rFonts w:ascii="Arial" w:hAnsi="Arial" w:cs="Arial"/>
                <w:bCs/>
              </w:rPr>
              <w:t>EncodeCapRequestNR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01767">
              <w:rPr>
                <w:rFonts w:ascii="Arial" w:hAnsi="Arial" w:cs="Arial"/>
                <w:bCs/>
              </w:rPr>
              <w:t>= bit2oct(</w:t>
            </w:r>
            <w:proofErr w:type="spellStart"/>
            <w:r w:rsidRPr="00901767">
              <w:rPr>
                <w:rFonts w:ascii="Arial" w:hAnsi="Arial" w:cs="Arial"/>
                <w:bCs/>
              </w:rPr>
              <w:t>encvalue</w:t>
            </w:r>
            <w:proofErr w:type="spellEnd"/>
            <w:r w:rsidRPr="00901767">
              <w:rPr>
                <w:rFonts w:ascii="Arial" w:hAnsi="Arial" w:cs="Arial"/>
                <w:bCs/>
              </w:rPr>
              <w:t>( cs_38508_UECapabilityRequestFilterNR(</w:t>
            </w:r>
            <w:proofErr w:type="spellStart"/>
            <w:r w:rsidRPr="00901767">
              <w:rPr>
                <w:rFonts w:ascii="Arial" w:hAnsi="Arial" w:cs="Arial"/>
                <w:bCs/>
              </w:rPr>
              <w:t>v_FreqBandList</w:t>
            </w:r>
            <w:proofErr w:type="spellEnd"/>
            <w:r w:rsidRPr="00901767">
              <w:rPr>
                <w:rFonts w:ascii="Arial" w:hAnsi="Arial" w:cs="Arial"/>
                <w:bCs/>
              </w:rPr>
              <w:t>) ));</w:t>
            </w:r>
          </w:p>
          <w:p w14:paraId="623E2BE1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06264D47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// @sic R5-213580 R5-221422 sic@</w:t>
            </w:r>
          </w:p>
          <w:p w14:paraId="066F5DE9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901767">
              <w:rPr>
                <w:rFonts w:ascii="Arial" w:hAnsi="Arial" w:cs="Arial"/>
                <w:bCs/>
              </w:rPr>
              <w:t>v_NEDC_Band</w:t>
            </w:r>
            <w:proofErr w:type="spellEnd"/>
            <w:r w:rsidRPr="00901767">
              <w:rPr>
                <w:rFonts w:ascii="Arial" w:hAnsi="Arial" w:cs="Arial"/>
                <w:bCs/>
              </w:rPr>
              <w:t>) {</w:t>
            </w:r>
          </w:p>
          <w:p w14:paraId="79726133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901767">
              <w:rPr>
                <w:rFonts w:ascii="Arial" w:hAnsi="Arial" w:cs="Arial"/>
                <w:bCs/>
              </w:rPr>
              <w:t>v_DL_DCCH_</w:t>
            </w:r>
            <w:proofErr w:type="gramStart"/>
            <w:r w:rsidRPr="00901767">
              <w:rPr>
                <w:rFonts w:ascii="Arial" w:hAnsi="Arial" w:cs="Arial"/>
                <w:bCs/>
              </w:rPr>
              <w:t>Message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01767">
              <w:rPr>
                <w:rFonts w:ascii="Arial" w:hAnsi="Arial" w:cs="Arial"/>
                <w:bCs/>
              </w:rPr>
              <w:t>= cs_38508_UECapabilityEnquiryMultipleEntries (</w:t>
            </w:r>
            <w:proofErr w:type="spellStart"/>
            <w:r w:rsidRPr="00901767">
              <w:rPr>
                <w:rFonts w:ascii="Arial" w:hAnsi="Arial" w:cs="Arial"/>
                <w:bCs/>
              </w:rPr>
              <w:t>tsc_NR_RRC_TI_Def</w:t>
            </w:r>
            <w:proofErr w:type="spellEnd"/>
            <w:r w:rsidRPr="00901767">
              <w:rPr>
                <w:rFonts w:ascii="Arial" w:hAnsi="Arial" w:cs="Arial"/>
                <w:bCs/>
              </w:rPr>
              <w:t>, {</w:t>
            </w:r>
            <w:proofErr w:type="spellStart"/>
            <w:r w:rsidRPr="00901767">
              <w:rPr>
                <w:rFonts w:ascii="Arial" w:hAnsi="Arial" w:cs="Arial"/>
                <w:bCs/>
              </w:rPr>
              <w:t>cs_UE_CapabilityRAT_Request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( nr, </w:t>
            </w:r>
            <w:proofErr w:type="spellStart"/>
            <w:r w:rsidRPr="00901767">
              <w:rPr>
                <w:rFonts w:ascii="Arial" w:hAnsi="Arial" w:cs="Arial"/>
                <w:bCs/>
              </w:rPr>
              <w:t>v_EncodeCapRequestNR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), </w:t>
            </w:r>
            <w:proofErr w:type="spellStart"/>
            <w:r w:rsidRPr="00901767">
              <w:rPr>
                <w:rFonts w:ascii="Arial" w:hAnsi="Arial" w:cs="Arial"/>
                <w:bCs/>
              </w:rPr>
              <w:t>cs_UE_CapabilityRAT_Request</w:t>
            </w:r>
            <w:proofErr w:type="spellEnd"/>
            <w:r w:rsidRPr="00901767">
              <w:rPr>
                <w:rFonts w:ascii="Arial" w:hAnsi="Arial" w:cs="Arial"/>
                <w:bCs/>
              </w:rPr>
              <w:t>(</w:t>
            </w:r>
            <w:proofErr w:type="spellStart"/>
            <w:r w:rsidRPr="00901767">
              <w:rPr>
                <w:rFonts w:ascii="Arial" w:hAnsi="Arial" w:cs="Arial"/>
                <w:bCs/>
              </w:rPr>
              <w:t>eutra_nr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901767">
              <w:rPr>
                <w:rFonts w:ascii="Arial" w:hAnsi="Arial" w:cs="Arial"/>
                <w:bCs/>
              </w:rPr>
              <w:t>v_EncodeCapRequestEUTRANR</w:t>
            </w:r>
            <w:proofErr w:type="spellEnd"/>
            <w:r w:rsidRPr="00901767">
              <w:rPr>
                <w:rFonts w:ascii="Arial" w:hAnsi="Arial" w:cs="Arial"/>
                <w:bCs/>
              </w:rPr>
              <w:t>)}, v_Enquiry_v1560);</w:t>
            </w:r>
          </w:p>
          <w:p w14:paraId="3407CC27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 else {</w:t>
            </w:r>
          </w:p>
          <w:p w14:paraId="2A2FB9EE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901767">
              <w:rPr>
                <w:rFonts w:ascii="Arial" w:hAnsi="Arial" w:cs="Arial"/>
                <w:bCs/>
              </w:rPr>
              <w:t>v_DL_DCCH_</w:t>
            </w:r>
            <w:proofErr w:type="gramStart"/>
            <w:r w:rsidRPr="00901767">
              <w:rPr>
                <w:rFonts w:ascii="Arial" w:hAnsi="Arial" w:cs="Arial"/>
                <w:bCs/>
              </w:rPr>
              <w:t>Message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01767">
              <w:rPr>
                <w:rFonts w:ascii="Arial" w:hAnsi="Arial" w:cs="Arial"/>
                <w:bCs/>
              </w:rPr>
              <w:t>= cs_38508_UECapabilityEnquiry(</w:t>
            </w:r>
            <w:proofErr w:type="spellStart"/>
            <w:r w:rsidRPr="00901767">
              <w:rPr>
                <w:rFonts w:ascii="Arial" w:hAnsi="Arial" w:cs="Arial"/>
                <w:bCs/>
              </w:rPr>
              <w:t>tsc_NR_RRC_TI_Def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, nr, </w:t>
            </w:r>
            <w:proofErr w:type="spellStart"/>
            <w:r w:rsidRPr="00901767">
              <w:rPr>
                <w:rFonts w:ascii="Arial" w:hAnsi="Arial" w:cs="Arial"/>
                <w:bCs/>
              </w:rPr>
              <w:t>v_EncodeCapRequestNR</w:t>
            </w:r>
            <w:proofErr w:type="spellEnd"/>
            <w:r w:rsidRPr="00901767">
              <w:rPr>
                <w:rFonts w:ascii="Arial" w:hAnsi="Arial" w:cs="Arial"/>
                <w:bCs/>
              </w:rPr>
              <w:t>, v_Enquiry_v1560);</w:t>
            </w:r>
          </w:p>
          <w:p w14:paraId="03FC9710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</w:t>
            </w:r>
          </w:p>
          <w:p w14:paraId="0C3BEBC0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901767">
              <w:rPr>
                <w:rFonts w:ascii="Arial" w:hAnsi="Arial" w:cs="Arial"/>
                <w:bCs/>
              </w:rPr>
              <w:t>SRB.send</w:t>
            </w:r>
            <w:proofErr w:type="spellEnd"/>
            <w:r w:rsidRPr="00901767">
              <w:rPr>
                <w:rFonts w:ascii="Arial" w:hAnsi="Arial" w:cs="Arial"/>
                <w:bCs/>
              </w:rPr>
              <w:t>(cas_NR_SRB1_RrcPdu_</w:t>
            </w:r>
            <w:proofErr w:type="gramStart"/>
            <w:r w:rsidRPr="00901767">
              <w:rPr>
                <w:rFonts w:ascii="Arial" w:hAnsi="Arial" w:cs="Arial"/>
                <w:bCs/>
              </w:rPr>
              <w:t>REQ(</w:t>
            </w:r>
            <w:proofErr w:type="spellStart"/>
            <w:proofErr w:type="gramEnd"/>
            <w:r w:rsidRPr="00901767">
              <w:rPr>
                <w:rFonts w:ascii="Arial" w:hAnsi="Arial" w:cs="Arial"/>
                <w:bCs/>
              </w:rPr>
              <w:t>p_NR_CellId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, -, </w:t>
            </w:r>
            <w:proofErr w:type="spellStart"/>
            <w:r w:rsidRPr="00901767">
              <w:rPr>
                <w:rFonts w:ascii="Arial" w:hAnsi="Arial" w:cs="Arial"/>
                <w:bCs/>
              </w:rPr>
              <w:t>v_DL_DCCH_Message</w:t>
            </w:r>
            <w:proofErr w:type="spellEnd"/>
            <w:r w:rsidRPr="00901767">
              <w:rPr>
                <w:rFonts w:ascii="Arial" w:hAnsi="Arial" w:cs="Arial"/>
                <w:bCs/>
              </w:rPr>
              <w:t>)); // @sic R5s200933 R5-210414 R5-221422 sic@</w:t>
            </w:r>
          </w:p>
          <w:p w14:paraId="71CFDB4C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901767">
              <w:rPr>
                <w:rFonts w:ascii="Arial" w:hAnsi="Arial" w:cs="Arial"/>
                <w:bCs/>
              </w:rPr>
              <w:t>SRB.receive</w:t>
            </w:r>
            <w:proofErr w:type="spellEnd"/>
            <w:r w:rsidRPr="00901767">
              <w:rPr>
                <w:rFonts w:ascii="Arial" w:hAnsi="Arial" w:cs="Arial"/>
                <w:bCs/>
              </w:rPr>
              <w:t>(car_NR_SRB1_RrcPdu_</w:t>
            </w:r>
            <w:proofErr w:type="gramStart"/>
            <w:r w:rsidRPr="00901767">
              <w:rPr>
                <w:rFonts w:ascii="Arial" w:hAnsi="Arial" w:cs="Arial"/>
                <w:bCs/>
              </w:rPr>
              <w:t>IND(</w:t>
            </w:r>
            <w:proofErr w:type="spellStart"/>
            <w:proofErr w:type="gramEnd"/>
            <w:r w:rsidRPr="00901767">
              <w:rPr>
                <w:rFonts w:ascii="Arial" w:hAnsi="Arial" w:cs="Arial"/>
                <w:bCs/>
              </w:rPr>
              <w:t>p_NR_CellId</w:t>
            </w:r>
            <w:proofErr w:type="spellEnd"/>
            <w:r w:rsidRPr="00901767">
              <w:rPr>
                <w:rFonts w:ascii="Arial" w:hAnsi="Arial" w:cs="Arial"/>
                <w:bCs/>
              </w:rPr>
              <w:t>, cr_38508_UECapabilityInformationAny(</w:t>
            </w:r>
            <w:proofErr w:type="spellStart"/>
            <w:r w:rsidRPr="00901767">
              <w:rPr>
                <w:rFonts w:ascii="Arial" w:hAnsi="Arial" w:cs="Arial"/>
                <w:bCs/>
              </w:rPr>
              <w:t>tsc_NR_RRC_TI_Def</w:t>
            </w:r>
            <w:proofErr w:type="spellEnd"/>
            <w:r w:rsidRPr="00901767">
              <w:rPr>
                <w:rFonts w:ascii="Arial" w:hAnsi="Arial" w:cs="Arial"/>
                <w:bCs/>
              </w:rPr>
              <w:t>)))</w:t>
            </w:r>
          </w:p>
          <w:p w14:paraId="4E1CD570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lastRenderedPageBreak/>
              <w:t xml:space="preserve">      -&gt; value </w:t>
            </w:r>
            <w:proofErr w:type="spellStart"/>
            <w:r w:rsidRPr="00901767">
              <w:rPr>
                <w:rFonts w:ascii="Arial" w:hAnsi="Arial" w:cs="Arial"/>
                <w:bCs/>
              </w:rPr>
              <w:t>v_</w:t>
            </w:r>
            <w:proofErr w:type="gramStart"/>
            <w:r w:rsidRPr="00901767">
              <w:rPr>
                <w:rFonts w:ascii="Arial" w:hAnsi="Arial" w:cs="Arial"/>
                <w:bCs/>
              </w:rPr>
              <w:t>ReceivedAspForUeCapabilityInfo</w:t>
            </w:r>
            <w:proofErr w:type="spellEnd"/>
            <w:r w:rsidRPr="00901767">
              <w:rPr>
                <w:rFonts w:ascii="Arial" w:hAnsi="Arial" w:cs="Arial"/>
                <w:bCs/>
              </w:rPr>
              <w:t>;</w:t>
            </w:r>
            <w:proofErr w:type="gramEnd"/>
          </w:p>
          <w:p w14:paraId="43351A01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7337CEA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// Decode and store the UE-CapabilityRAT-Container</w:t>
            </w:r>
          </w:p>
          <w:p w14:paraId="3D4C1412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901767">
              <w:rPr>
                <w:rFonts w:ascii="Arial" w:hAnsi="Arial" w:cs="Arial"/>
                <w:bCs/>
              </w:rPr>
              <w:t>v_NEDC_Band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901767">
              <w:rPr>
                <w:rFonts w:ascii="Arial" w:hAnsi="Arial" w:cs="Arial"/>
                <w:bCs/>
              </w:rPr>
              <w:t>{ /</w:t>
            </w:r>
            <w:proofErr w:type="gramEnd"/>
            <w:r w:rsidRPr="00901767">
              <w:rPr>
                <w:rFonts w:ascii="Arial" w:hAnsi="Arial" w:cs="Arial"/>
                <w:bCs/>
              </w:rPr>
              <w:t>/@sic R5-221422 sic@</w:t>
            </w:r>
          </w:p>
          <w:p w14:paraId="2AAAC212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if (v_</w:t>
            </w:r>
            <w:proofErr w:type="gramStart"/>
            <w:r w:rsidRPr="00901767">
              <w:rPr>
                <w:rFonts w:ascii="Arial" w:hAnsi="Arial" w:cs="Arial"/>
                <w:bCs/>
              </w:rPr>
              <w:t>ReceivedAspForUeCapabilityInfo.Signalling.Rrc.Dcch</w:t>
            </w:r>
            <w:proofErr w:type="gramEnd"/>
            <w:r w:rsidRPr="00901767">
              <w:rPr>
                <w:rFonts w:ascii="Arial" w:hAnsi="Arial" w:cs="Arial"/>
                <w:bCs/>
              </w:rPr>
              <w:t>.message_.c1.ueCapabilityInformation.criticalExtensions.ueCapabilityInformation.ue_CapabilityRAT_ContainerList[0].rat_Type == nr) {</w:t>
            </w:r>
          </w:p>
          <w:p w14:paraId="73E3E39C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// First entry is nr, second </w:t>
            </w:r>
            <w:proofErr w:type="spellStart"/>
            <w:r w:rsidRPr="00901767">
              <w:rPr>
                <w:rFonts w:ascii="Arial" w:hAnsi="Arial" w:cs="Arial"/>
                <w:bCs/>
              </w:rPr>
              <w:t>enry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is </w:t>
            </w:r>
            <w:proofErr w:type="spellStart"/>
            <w:r w:rsidRPr="00901767">
              <w:rPr>
                <w:rFonts w:ascii="Arial" w:hAnsi="Arial" w:cs="Arial"/>
                <w:bCs/>
              </w:rPr>
              <w:t>eutra_nr</w:t>
            </w:r>
            <w:proofErr w:type="spellEnd"/>
          </w:p>
          <w:p w14:paraId="089FC4EC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901767">
              <w:rPr>
                <w:rFonts w:ascii="Arial" w:hAnsi="Arial" w:cs="Arial"/>
                <w:bCs/>
              </w:rPr>
              <w:t>v_</w:t>
            </w:r>
            <w:proofErr w:type="gramStart"/>
            <w:r w:rsidRPr="00901767">
              <w:rPr>
                <w:rFonts w:ascii="Arial" w:hAnsi="Arial" w:cs="Arial"/>
                <w:bCs/>
              </w:rPr>
              <w:t>NrCapability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01767">
              <w:rPr>
                <w:rFonts w:ascii="Arial" w:hAnsi="Arial" w:cs="Arial"/>
                <w:bCs/>
              </w:rPr>
              <w:t>= f_NR_DecodeNrCapMsg(v_ReceivedAspForUeCapabilityInfo.Signalling.Rrc.Dcch.message_.c1.ueCapabilityInformation.criticalExtensions.ueCapabilityInformation.ue_CapabilityRAT_ContainerList[0].ue_CapabilityRAT_Container);</w:t>
            </w:r>
          </w:p>
          <w:p w14:paraId="74523EEA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901767">
              <w:rPr>
                <w:rFonts w:ascii="Arial" w:hAnsi="Arial" w:cs="Arial"/>
                <w:bCs/>
              </w:rPr>
              <w:t>v_NrCapability_</w:t>
            </w:r>
            <w:proofErr w:type="gramStart"/>
            <w:r w:rsidRPr="00901767">
              <w:rPr>
                <w:rFonts w:ascii="Arial" w:hAnsi="Arial" w:cs="Arial"/>
                <w:bCs/>
              </w:rPr>
              <w:t>MRDC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01767">
              <w:rPr>
                <w:rFonts w:ascii="Arial" w:hAnsi="Arial" w:cs="Arial"/>
                <w:bCs/>
              </w:rPr>
              <w:t>= f_NR_DecodeNrCapMsg_MRDC(v_ReceivedAspForUeCapabilityInfo.Signalling.Rrc.Dcch.message_.c1.ueCapabilityInformation.criticalExtensions.ueCapabilityInformation.ue_CapabilityRAT_ContainerList[1].ue_CapabilityRAT_Container);</w:t>
            </w:r>
          </w:p>
          <w:p w14:paraId="12448528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} else {</w:t>
            </w:r>
          </w:p>
          <w:p w14:paraId="69B5039B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// First entry is </w:t>
            </w:r>
            <w:proofErr w:type="spellStart"/>
            <w:r w:rsidRPr="00901767">
              <w:rPr>
                <w:rFonts w:ascii="Arial" w:hAnsi="Arial" w:cs="Arial"/>
                <w:bCs/>
              </w:rPr>
              <w:t>eutra_nr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, second </w:t>
            </w:r>
            <w:proofErr w:type="spellStart"/>
            <w:r w:rsidRPr="00901767">
              <w:rPr>
                <w:rFonts w:ascii="Arial" w:hAnsi="Arial" w:cs="Arial"/>
                <w:bCs/>
              </w:rPr>
              <w:t>enry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is nr</w:t>
            </w:r>
          </w:p>
          <w:p w14:paraId="6058345D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901767">
              <w:rPr>
                <w:rFonts w:ascii="Arial" w:hAnsi="Arial" w:cs="Arial"/>
                <w:bCs/>
              </w:rPr>
              <w:t>v_NrCapability_</w:t>
            </w:r>
            <w:proofErr w:type="gramStart"/>
            <w:r w:rsidRPr="00901767">
              <w:rPr>
                <w:rFonts w:ascii="Arial" w:hAnsi="Arial" w:cs="Arial"/>
                <w:bCs/>
              </w:rPr>
              <w:t>MRDC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01767">
              <w:rPr>
                <w:rFonts w:ascii="Arial" w:hAnsi="Arial" w:cs="Arial"/>
                <w:bCs/>
              </w:rPr>
              <w:t>= f_NR_DecodeNrCapMsg_MRDC(v_ReceivedAspForUeCapabilityInfo.Signalling.Rrc.Dcch.message_.c1.ueCapabilityInformation.criticalExtensions.ueCapabilityInformation.ue_CapabilityRAT_ContainerList[0].ue_CapabilityRAT_Container);</w:t>
            </w:r>
          </w:p>
          <w:p w14:paraId="32DDB292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</w:t>
            </w:r>
            <w:proofErr w:type="spellStart"/>
            <w:r w:rsidRPr="00901767">
              <w:rPr>
                <w:rFonts w:ascii="Arial" w:hAnsi="Arial" w:cs="Arial"/>
                <w:bCs/>
              </w:rPr>
              <w:t>v_</w:t>
            </w:r>
            <w:proofErr w:type="gramStart"/>
            <w:r w:rsidRPr="00901767">
              <w:rPr>
                <w:rFonts w:ascii="Arial" w:hAnsi="Arial" w:cs="Arial"/>
                <w:bCs/>
              </w:rPr>
              <w:t>NrCapability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01767">
              <w:rPr>
                <w:rFonts w:ascii="Arial" w:hAnsi="Arial" w:cs="Arial"/>
                <w:bCs/>
              </w:rPr>
              <w:t>= f_NR_DecodeNrCapMsg(v_ReceivedAspForUeCapabilityInfo.Signalling.Rrc.Dcch.message_.c1.ueCapabilityInformation.criticalExtensions.ueCapabilityInformation.ue_CapabilityRAT_ContainerList[1].ue_CapabilityRAT_Container);</w:t>
            </w:r>
          </w:p>
          <w:p w14:paraId="7E185C42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}</w:t>
            </w:r>
          </w:p>
          <w:p w14:paraId="07984C49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 else {</w:t>
            </w:r>
          </w:p>
          <w:p w14:paraId="78B34D2E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901767">
              <w:rPr>
                <w:rFonts w:ascii="Arial" w:hAnsi="Arial" w:cs="Arial"/>
                <w:bCs/>
              </w:rPr>
              <w:t>v_</w:t>
            </w:r>
            <w:proofErr w:type="gramStart"/>
            <w:r w:rsidRPr="00901767">
              <w:rPr>
                <w:rFonts w:ascii="Arial" w:hAnsi="Arial" w:cs="Arial"/>
                <w:bCs/>
              </w:rPr>
              <w:t>NrCapability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01767">
              <w:rPr>
                <w:rFonts w:ascii="Arial" w:hAnsi="Arial" w:cs="Arial"/>
                <w:bCs/>
              </w:rPr>
              <w:t>= f_NR_DecodeNrCapMsg(v_ReceivedAspForUeCapabilityInfo.Signalling.Rrc.Dcch.message_.c1.ueCapabilityInformation.criticalExtensions.ueCapabilityInformation.ue_CapabilityRAT_ContainerList[0].ue_CapabilityRAT_Container);</w:t>
            </w:r>
          </w:p>
          <w:p w14:paraId="11A4D48D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</w:t>
            </w:r>
          </w:p>
          <w:p w14:paraId="7B7ADBFE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901767">
              <w:rPr>
                <w:rFonts w:ascii="Arial" w:hAnsi="Arial" w:cs="Arial"/>
                <w:bCs/>
              </w:rPr>
              <w:t>f_NR_MobileInfo_NRCap_Set</w:t>
            </w:r>
            <w:proofErr w:type="spellEnd"/>
            <w:r w:rsidRPr="00901767">
              <w:rPr>
                <w:rFonts w:ascii="Arial" w:hAnsi="Arial" w:cs="Arial"/>
                <w:bCs/>
              </w:rPr>
              <w:t>(</w:t>
            </w:r>
            <w:proofErr w:type="spellStart"/>
            <w:r w:rsidRPr="00901767">
              <w:rPr>
                <w:rFonts w:ascii="Arial" w:hAnsi="Arial" w:cs="Arial"/>
                <w:bCs/>
              </w:rPr>
              <w:t>v_NrCapability</w:t>
            </w:r>
            <w:proofErr w:type="spellEnd"/>
            <w:proofErr w:type="gramStart"/>
            <w:r w:rsidRPr="00901767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33569703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// Check the </w:t>
            </w:r>
            <w:proofErr w:type="spellStart"/>
            <w:r w:rsidRPr="00901767">
              <w:rPr>
                <w:rFonts w:ascii="Arial" w:hAnsi="Arial" w:cs="Arial"/>
                <w:bCs/>
              </w:rPr>
              <w:t>RedCap</w:t>
            </w:r>
            <w:proofErr w:type="spellEnd"/>
          </w:p>
          <w:p w14:paraId="1BEC0BC2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B75F5C">
              <w:rPr>
                <w:rFonts w:ascii="Arial" w:hAnsi="Arial" w:cs="Arial"/>
                <w:bCs/>
                <w:highlight w:val="yellow"/>
              </w:rPr>
              <w:t>fl_NR_CheckRedCapUEIndicator</w:t>
            </w:r>
            <w:proofErr w:type="spellEnd"/>
            <w:r w:rsidRPr="00B75F5C">
              <w:rPr>
                <w:rFonts w:ascii="Arial" w:hAnsi="Arial" w:cs="Arial"/>
                <w:bCs/>
                <w:highlight w:val="yellow"/>
              </w:rPr>
              <w:t>(</w:t>
            </w:r>
            <w:proofErr w:type="spellStart"/>
            <w:r w:rsidRPr="00B75F5C">
              <w:rPr>
                <w:rFonts w:ascii="Arial" w:hAnsi="Arial" w:cs="Arial"/>
                <w:bCs/>
                <w:highlight w:val="yellow"/>
              </w:rPr>
              <w:t>v_NrCapability</w:t>
            </w:r>
            <w:proofErr w:type="spellEnd"/>
            <w:r w:rsidRPr="00B75F5C">
              <w:rPr>
                <w:rFonts w:ascii="Arial" w:hAnsi="Arial" w:cs="Arial"/>
                <w:bCs/>
                <w:highlight w:val="yellow"/>
              </w:rPr>
              <w:t>); // @sic R5s240258 sic@</w:t>
            </w:r>
          </w:p>
          <w:p w14:paraId="498BD7C2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// Check the UE release</w:t>
            </w:r>
          </w:p>
          <w:p w14:paraId="14E115DB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901767">
              <w:rPr>
                <w:rFonts w:ascii="Arial" w:hAnsi="Arial" w:cs="Arial"/>
                <w:bCs/>
              </w:rPr>
              <w:t>f_NR_CheckReleaseIndicator</w:t>
            </w:r>
            <w:proofErr w:type="spellEnd"/>
            <w:r w:rsidRPr="00901767">
              <w:rPr>
                <w:rFonts w:ascii="Arial" w:hAnsi="Arial" w:cs="Arial"/>
                <w:bCs/>
              </w:rPr>
              <w:t>(</w:t>
            </w:r>
            <w:proofErr w:type="spellStart"/>
            <w:r w:rsidRPr="00901767">
              <w:rPr>
                <w:rFonts w:ascii="Arial" w:hAnsi="Arial" w:cs="Arial"/>
                <w:bCs/>
              </w:rPr>
              <w:t>v_NrCapability.accessStratumRelease</w:t>
            </w:r>
            <w:proofErr w:type="spellEnd"/>
            <w:proofErr w:type="gramStart"/>
            <w:r w:rsidRPr="00901767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1A102703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78B55742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select (</w:t>
            </w:r>
            <w:proofErr w:type="spellStart"/>
            <w:r w:rsidRPr="00901767">
              <w:rPr>
                <w:rFonts w:ascii="Arial" w:hAnsi="Arial" w:cs="Arial"/>
                <w:bCs/>
              </w:rPr>
              <w:t>v_NrCapability.accessStratumRelease</w:t>
            </w:r>
            <w:proofErr w:type="spellEnd"/>
            <w:r w:rsidRPr="00901767">
              <w:rPr>
                <w:rFonts w:ascii="Arial" w:hAnsi="Arial" w:cs="Arial"/>
                <w:bCs/>
              </w:rPr>
              <w:t>) {</w:t>
            </w:r>
          </w:p>
          <w:p w14:paraId="5FE16F84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case (rel15, rel16, rel17, rel18) </w:t>
            </w:r>
            <w:proofErr w:type="gramStart"/>
            <w:r w:rsidRPr="00901767">
              <w:rPr>
                <w:rFonts w:ascii="Arial" w:hAnsi="Arial" w:cs="Arial"/>
                <w:bCs/>
              </w:rPr>
              <w:t>{  /</w:t>
            </w:r>
            <w:proofErr w:type="gramEnd"/>
            <w:r w:rsidRPr="00901767">
              <w:rPr>
                <w:rFonts w:ascii="Arial" w:hAnsi="Arial" w:cs="Arial"/>
                <w:bCs/>
              </w:rPr>
              <w:t>/ @sic R5s201387 BASELINE MOVING 2020 R5s221179 BASELINE MOVING 2022 rel-17 R5s240531 BASELINE MOVING 2024 rel-18 sic@</w:t>
            </w:r>
          </w:p>
          <w:p w14:paraId="6680148F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}</w:t>
            </w:r>
          </w:p>
          <w:p w14:paraId="5AA1AA95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case </w:t>
            </w:r>
            <w:proofErr w:type="gramStart"/>
            <w:r w:rsidRPr="00901767">
              <w:rPr>
                <w:rFonts w:ascii="Arial" w:hAnsi="Arial" w:cs="Arial"/>
                <w:bCs/>
              </w:rPr>
              <w:t>else{</w:t>
            </w:r>
            <w:proofErr w:type="gramEnd"/>
          </w:p>
          <w:p w14:paraId="071A00E8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</w:t>
            </w:r>
            <w:proofErr w:type="spellStart"/>
            <w:r w:rsidRPr="00901767">
              <w:rPr>
                <w:rFonts w:ascii="Arial" w:hAnsi="Arial" w:cs="Arial"/>
                <w:bCs/>
              </w:rPr>
              <w:t>FatalError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(__FILE__, __LINE__, "</w:t>
            </w:r>
            <w:proofErr w:type="spellStart"/>
            <w:r w:rsidRPr="00901767">
              <w:rPr>
                <w:rFonts w:ascii="Arial" w:hAnsi="Arial" w:cs="Arial"/>
                <w:bCs/>
              </w:rPr>
              <w:t>accessStratumRelease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not yet considered"</w:t>
            </w:r>
            <w:proofErr w:type="gramStart"/>
            <w:r w:rsidRPr="00901767">
              <w:rPr>
                <w:rFonts w:ascii="Arial" w:hAnsi="Arial" w:cs="Arial"/>
                <w:bCs/>
              </w:rPr>
              <w:t>);</w:t>
            </w:r>
            <w:proofErr w:type="gramEnd"/>
          </w:p>
          <w:p w14:paraId="0BA1718B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}</w:t>
            </w:r>
          </w:p>
          <w:p w14:paraId="4B8D89E2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</w:t>
            </w:r>
          </w:p>
          <w:p w14:paraId="0FEF7946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for (</w:t>
            </w:r>
            <w:proofErr w:type="spellStart"/>
            <w:proofErr w:type="gramStart"/>
            <w:r w:rsidRPr="00901767">
              <w:rPr>
                <w:rFonts w:ascii="Arial" w:hAnsi="Arial" w:cs="Arial"/>
                <w:bCs/>
              </w:rPr>
              <w:t>i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01767">
              <w:rPr>
                <w:rFonts w:ascii="Arial" w:hAnsi="Arial" w:cs="Arial"/>
                <w:bCs/>
              </w:rPr>
              <w:t xml:space="preserve">= 0; </w:t>
            </w:r>
            <w:proofErr w:type="spellStart"/>
            <w:r w:rsidRPr="00901767">
              <w:rPr>
                <w:rFonts w:ascii="Arial" w:hAnsi="Arial" w:cs="Arial"/>
                <w:bCs/>
              </w:rPr>
              <w:t>i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&lt; </w:t>
            </w:r>
            <w:proofErr w:type="spellStart"/>
            <w:r w:rsidRPr="00901767">
              <w:rPr>
                <w:rFonts w:ascii="Arial" w:hAnsi="Arial" w:cs="Arial"/>
                <w:bCs/>
              </w:rPr>
              <w:t>lengthof</w:t>
            </w:r>
            <w:proofErr w:type="spellEnd"/>
            <w:r w:rsidRPr="00901767">
              <w:rPr>
                <w:rFonts w:ascii="Arial" w:hAnsi="Arial" w:cs="Arial"/>
                <w:bCs/>
              </w:rPr>
              <w:t>(</w:t>
            </w:r>
            <w:proofErr w:type="spellStart"/>
            <w:r w:rsidRPr="00901767">
              <w:rPr>
                <w:rFonts w:ascii="Arial" w:hAnsi="Arial" w:cs="Arial"/>
                <w:bCs/>
              </w:rPr>
              <w:t>v_NrCapability.rf_Parameters.supportedBandListNR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); </w:t>
            </w:r>
            <w:proofErr w:type="spellStart"/>
            <w:r w:rsidRPr="00901767">
              <w:rPr>
                <w:rFonts w:ascii="Arial" w:hAnsi="Arial" w:cs="Arial"/>
                <w:bCs/>
              </w:rPr>
              <w:t>i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:= i+1) { // @sic R5-190783 sic@</w:t>
            </w:r>
          </w:p>
          <w:p w14:paraId="710C218F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if (match(v_NrCapability.rf_Parameters.supportedBandListNR[i</w:t>
            </w:r>
            <w:proofErr w:type="gramStart"/>
            <w:r w:rsidRPr="00901767">
              <w:rPr>
                <w:rFonts w:ascii="Arial" w:hAnsi="Arial" w:cs="Arial"/>
                <w:bCs/>
              </w:rPr>
              <w:t>].bandNR</w:t>
            </w:r>
            <w:proofErr w:type="gramEnd"/>
            <w:r w:rsidRPr="00901767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901767">
              <w:rPr>
                <w:rFonts w:ascii="Arial" w:hAnsi="Arial" w:cs="Arial"/>
                <w:bCs/>
              </w:rPr>
              <w:t>v_NRBandInd</w:t>
            </w:r>
            <w:proofErr w:type="spellEnd"/>
            <w:r w:rsidRPr="00901767">
              <w:rPr>
                <w:rFonts w:ascii="Arial" w:hAnsi="Arial" w:cs="Arial"/>
                <w:bCs/>
              </w:rPr>
              <w:t>)) {</w:t>
            </w:r>
          </w:p>
          <w:p w14:paraId="79704E73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    v_Found1</w:t>
            </w:r>
            <w:proofErr w:type="gramStart"/>
            <w:r w:rsidRPr="00901767">
              <w:rPr>
                <w:rFonts w:ascii="Arial" w:hAnsi="Arial" w:cs="Arial"/>
                <w:bCs/>
              </w:rPr>
              <w:t>stBand :</w:t>
            </w:r>
            <w:proofErr w:type="gramEnd"/>
            <w:r w:rsidRPr="00901767">
              <w:rPr>
                <w:rFonts w:ascii="Arial" w:hAnsi="Arial" w:cs="Arial"/>
                <w:bCs/>
              </w:rPr>
              <w:t>= true;</w:t>
            </w:r>
          </w:p>
          <w:p w14:paraId="647E9A5F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    </w:t>
            </w:r>
            <w:proofErr w:type="gramStart"/>
            <w:r w:rsidRPr="00901767">
              <w:rPr>
                <w:rFonts w:ascii="Arial" w:hAnsi="Arial" w:cs="Arial"/>
                <w:bCs/>
              </w:rPr>
              <w:t>break;</w:t>
            </w:r>
            <w:proofErr w:type="gramEnd"/>
          </w:p>
          <w:p w14:paraId="67F50D72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}</w:t>
            </w:r>
          </w:p>
          <w:p w14:paraId="3F11AD93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}</w:t>
            </w:r>
          </w:p>
          <w:p w14:paraId="243CAE1B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901767">
              <w:rPr>
                <w:rFonts w:ascii="Arial" w:hAnsi="Arial" w:cs="Arial"/>
                <w:bCs/>
              </w:rPr>
              <w:t>v_CA_InterBand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901767">
              <w:rPr>
                <w:rFonts w:ascii="Arial" w:hAnsi="Arial" w:cs="Arial"/>
                <w:bCs/>
              </w:rPr>
              <w:t>{ /</w:t>
            </w:r>
            <w:proofErr w:type="gramEnd"/>
            <w:r w:rsidRPr="00901767">
              <w:rPr>
                <w:rFonts w:ascii="Arial" w:hAnsi="Arial" w:cs="Arial"/>
                <w:bCs/>
              </w:rPr>
              <w:t>/ @sic R5-204397 sic@</w:t>
            </w:r>
          </w:p>
          <w:p w14:paraId="46F00325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for (</w:t>
            </w:r>
            <w:proofErr w:type="spellStart"/>
            <w:proofErr w:type="gramStart"/>
            <w:r w:rsidRPr="00901767">
              <w:rPr>
                <w:rFonts w:ascii="Arial" w:hAnsi="Arial" w:cs="Arial"/>
                <w:bCs/>
              </w:rPr>
              <w:t>i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01767">
              <w:rPr>
                <w:rFonts w:ascii="Arial" w:hAnsi="Arial" w:cs="Arial"/>
                <w:bCs/>
              </w:rPr>
              <w:t xml:space="preserve">= 0; </w:t>
            </w:r>
            <w:proofErr w:type="spellStart"/>
            <w:r w:rsidRPr="00901767">
              <w:rPr>
                <w:rFonts w:ascii="Arial" w:hAnsi="Arial" w:cs="Arial"/>
                <w:bCs/>
              </w:rPr>
              <w:t>i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&lt; </w:t>
            </w:r>
            <w:proofErr w:type="spellStart"/>
            <w:r w:rsidRPr="00901767">
              <w:rPr>
                <w:rFonts w:ascii="Arial" w:hAnsi="Arial" w:cs="Arial"/>
                <w:bCs/>
              </w:rPr>
              <w:t>lengthof</w:t>
            </w:r>
            <w:proofErr w:type="spellEnd"/>
            <w:r w:rsidRPr="00901767">
              <w:rPr>
                <w:rFonts w:ascii="Arial" w:hAnsi="Arial" w:cs="Arial"/>
                <w:bCs/>
              </w:rPr>
              <w:t>(</w:t>
            </w:r>
            <w:proofErr w:type="spellStart"/>
            <w:r w:rsidRPr="00901767">
              <w:rPr>
                <w:rFonts w:ascii="Arial" w:hAnsi="Arial" w:cs="Arial"/>
                <w:bCs/>
              </w:rPr>
              <w:t>v_NrCapability.rf_Parameters.supportedBandListNR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); </w:t>
            </w:r>
            <w:proofErr w:type="spellStart"/>
            <w:r w:rsidRPr="00901767">
              <w:rPr>
                <w:rFonts w:ascii="Arial" w:hAnsi="Arial" w:cs="Arial"/>
                <w:bCs/>
              </w:rPr>
              <w:t>i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:= i+1) { // @sic R5-190783 sic@</w:t>
            </w:r>
          </w:p>
          <w:p w14:paraId="00B58B45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if (match(v_NrCapability.rf_Parameters.supportedBandListNR[i</w:t>
            </w:r>
            <w:proofErr w:type="gramStart"/>
            <w:r w:rsidRPr="00901767">
              <w:rPr>
                <w:rFonts w:ascii="Arial" w:hAnsi="Arial" w:cs="Arial"/>
                <w:bCs/>
              </w:rPr>
              <w:t>].bandNR</w:t>
            </w:r>
            <w:proofErr w:type="gramEnd"/>
            <w:r w:rsidRPr="00901767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901767">
              <w:rPr>
                <w:rFonts w:ascii="Arial" w:hAnsi="Arial" w:cs="Arial"/>
                <w:bCs/>
              </w:rPr>
              <w:t>v_SecondaryBand.bandInformationNR.bandNR</w:t>
            </w:r>
            <w:proofErr w:type="spellEnd"/>
            <w:r w:rsidRPr="00901767">
              <w:rPr>
                <w:rFonts w:ascii="Arial" w:hAnsi="Arial" w:cs="Arial"/>
                <w:bCs/>
              </w:rPr>
              <w:t>)) {</w:t>
            </w:r>
          </w:p>
          <w:p w14:paraId="4FAC8DF6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v_Found2</w:t>
            </w:r>
            <w:proofErr w:type="gramStart"/>
            <w:r w:rsidRPr="00901767">
              <w:rPr>
                <w:rFonts w:ascii="Arial" w:hAnsi="Arial" w:cs="Arial"/>
                <w:bCs/>
              </w:rPr>
              <w:t>ndBand :</w:t>
            </w:r>
            <w:proofErr w:type="gramEnd"/>
            <w:r w:rsidRPr="00901767">
              <w:rPr>
                <w:rFonts w:ascii="Arial" w:hAnsi="Arial" w:cs="Arial"/>
                <w:bCs/>
              </w:rPr>
              <w:t>= true;</w:t>
            </w:r>
          </w:p>
          <w:p w14:paraId="29CF038A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</w:t>
            </w:r>
            <w:proofErr w:type="gramStart"/>
            <w:r w:rsidRPr="00901767">
              <w:rPr>
                <w:rFonts w:ascii="Arial" w:hAnsi="Arial" w:cs="Arial"/>
                <w:bCs/>
              </w:rPr>
              <w:t>break;</w:t>
            </w:r>
            <w:proofErr w:type="gramEnd"/>
          </w:p>
          <w:p w14:paraId="05C79D07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}</w:t>
            </w:r>
          </w:p>
          <w:p w14:paraId="55DFCB7E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lastRenderedPageBreak/>
              <w:t xml:space="preserve">      }</w:t>
            </w:r>
          </w:p>
          <w:p w14:paraId="058E7239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</w:t>
            </w:r>
          </w:p>
          <w:p w14:paraId="44C0B931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901767">
              <w:rPr>
                <w:rFonts w:ascii="Arial" w:hAnsi="Arial" w:cs="Arial"/>
                <w:bCs/>
              </w:rPr>
              <w:t>v_NR_DC_Band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901767">
              <w:rPr>
                <w:rFonts w:ascii="Arial" w:hAnsi="Arial" w:cs="Arial"/>
                <w:bCs/>
              </w:rPr>
              <w:t>{ /</w:t>
            </w:r>
            <w:proofErr w:type="gramEnd"/>
            <w:r w:rsidRPr="00901767">
              <w:rPr>
                <w:rFonts w:ascii="Arial" w:hAnsi="Arial" w:cs="Arial"/>
                <w:bCs/>
              </w:rPr>
              <w:t>/ @sic R5-215679 sic@</w:t>
            </w:r>
          </w:p>
          <w:p w14:paraId="308D6764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for (</w:t>
            </w:r>
            <w:proofErr w:type="spellStart"/>
            <w:proofErr w:type="gramStart"/>
            <w:r w:rsidRPr="00901767">
              <w:rPr>
                <w:rFonts w:ascii="Arial" w:hAnsi="Arial" w:cs="Arial"/>
                <w:bCs/>
              </w:rPr>
              <w:t>i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01767">
              <w:rPr>
                <w:rFonts w:ascii="Arial" w:hAnsi="Arial" w:cs="Arial"/>
                <w:bCs/>
              </w:rPr>
              <w:t xml:space="preserve">= 0; </w:t>
            </w:r>
            <w:proofErr w:type="spellStart"/>
            <w:r w:rsidRPr="00901767">
              <w:rPr>
                <w:rFonts w:ascii="Arial" w:hAnsi="Arial" w:cs="Arial"/>
                <w:bCs/>
              </w:rPr>
              <w:t>i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&lt; </w:t>
            </w:r>
            <w:proofErr w:type="spellStart"/>
            <w:r w:rsidRPr="00901767">
              <w:rPr>
                <w:rFonts w:ascii="Arial" w:hAnsi="Arial" w:cs="Arial"/>
                <w:bCs/>
              </w:rPr>
              <w:t>lengthof</w:t>
            </w:r>
            <w:proofErr w:type="spellEnd"/>
            <w:r w:rsidRPr="00901767">
              <w:rPr>
                <w:rFonts w:ascii="Arial" w:hAnsi="Arial" w:cs="Arial"/>
                <w:bCs/>
              </w:rPr>
              <w:t>(</w:t>
            </w:r>
            <w:proofErr w:type="spellStart"/>
            <w:r w:rsidRPr="00901767">
              <w:rPr>
                <w:rFonts w:ascii="Arial" w:hAnsi="Arial" w:cs="Arial"/>
                <w:bCs/>
              </w:rPr>
              <w:t>v_NrCapability.rf_Parameters.supportedBandListNR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); </w:t>
            </w:r>
            <w:proofErr w:type="spellStart"/>
            <w:r w:rsidRPr="00901767">
              <w:rPr>
                <w:rFonts w:ascii="Arial" w:hAnsi="Arial" w:cs="Arial"/>
                <w:bCs/>
              </w:rPr>
              <w:t>i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:= i+1) { // @sic R5-190783 sic@</w:t>
            </w:r>
          </w:p>
          <w:p w14:paraId="3BC431F5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if (match(v_NrCapability.rf_Parameters.supportedBandListNR[i</w:t>
            </w:r>
            <w:proofErr w:type="gramStart"/>
            <w:r w:rsidRPr="00901767">
              <w:rPr>
                <w:rFonts w:ascii="Arial" w:hAnsi="Arial" w:cs="Arial"/>
                <w:bCs/>
              </w:rPr>
              <w:t>].bandNR</w:t>
            </w:r>
            <w:proofErr w:type="gramEnd"/>
            <w:r w:rsidRPr="00901767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901767">
              <w:rPr>
                <w:rFonts w:ascii="Arial" w:hAnsi="Arial" w:cs="Arial"/>
                <w:bCs/>
              </w:rPr>
              <w:t>v_SecondaryBand.bandInformationNR.bandNR</w:t>
            </w:r>
            <w:proofErr w:type="spellEnd"/>
            <w:r w:rsidRPr="00901767">
              <w:rPr>
                <w:rFonts w:ascii="Arial" w:hAnsi="Arial" w:cs="Arial"/>
                <w:bCs/>
              </w:rPr>
              <w:t>)) {</w:t>
            </w:r>
          </w:p>
          <w:p w14:paraId="70BD5A8B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v_Found2</w:t>
            </w:r>
            <w:proofErr w:type="gramStart"/>
            <w:r w:rsidRPr="00901767">
              <w:rPr>
                <w:rFonts w:ascii="Arial" w:hAnsi="Arial" w:cs="Arial"/>
                <w:bCs/>
              </w:rPr>
              <w:t>ndBand :</w:t>
            </w:r>
            <w:proofErr w:type="gramEnd"/>
            <w:r w:rsidRPr="00901767">
              <w:rPr>
                <w:rFonts w:ascii="Arial" w:hAnsi="Arial" w:cs="Arial"/>
                <w:bCs/>
              </w:rPr>
              <w:t>= true;</w:t>
            </w:r>
          </w:p>
          <w:p w14:paraId="2B477ED5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</w:t>
            </w:r>
            <w:proofErr w:type="gramStart"/>
            <w:r w:rsidRPr="00901767">
              <w:rPr>
                <w:rFonts w:ascii="Arial" w:hAnsi="Arial" w:cs="Arial"/>
                <w:bCs/>
              </w:rPr>
              <w:t>break;</w:t>
            </w:r>
            <w:proofErr w:type="gramEnd"/>
          </w:p>
          <w:p w14:paraId="70D9806D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}</w:t>
            </w:r>
          </w:p>
          <w:p w14:paraId="6320C7A3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}</w:t>
            </w:r>
          </w:p>
          <w:p w14:paraId="7B97A3BC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</w:t>
            </w:r>
          </w:p>
          <w:p w14:paraId="0371563E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901767">
              <w:rPr>
                <w:rFonts w:ascii="Arial" w:hAnsi="Arial" w:cs="Arial"/>
                <w:bCs/>
              </w:rPr>
              <w:t>v_NEDC_Band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) </w:t>
            </w:r>
            <w:proofErr w:type="gramStart"/>
            <w:r w:rsidRPr="00901767">
              <w:rPr>
                <w:rFonts w:ascii="Arial" w:hAnsi="Arial" w:cs="Arial"/>
                <w:bCs/>
              </w:rPr>
              <w:t>{ /</w:t>
            </w:r>
            <w:proofErr w:type="gramEnd"/>
            <w:r w:rsidRPr="00901767">
              <w:rPr>
                <w:rFonts w:ascii="Arial" w:hAnsi="Arial" w:cs="Arial"/>
                <w:bCs/>
              </w:rPr>
              <w:t>/@sic R5-221422 sic@</w:t>
            </w:r>
          </w:p>
          <w:p w14:paraId="2E062E37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// Check MRDC capabilities</w:t>
            </w:r>
          </w:p>
          <w:p w14:paraId="3E27B578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for (</w:t>
            </w:r>
            <w:proofErr w:type="spellStart"/>
            <w:proofErr w:type="gramStart"/>
            <w:r w:rsidRPr="00901767">
              <w:rPr>
                <w:rFonts w:ascii="Arial" w:hAnsi="Arial" w:cs="Arial"/>
                <w:bCs/>
              </w:rPr>
              <w:t>i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</w:t>
            </w:r>
            <w:proofErr w:type="gramEnd"/>
            <w:r w:rsidRPr="00901767">
              <w:rPr>
                <w:rFonts w:ascii="Arial" w:hAnsi="Arial" w:cs="Arial"/>
                <w:bCs/>
              </w:rPr>
              <w:t xml:space="preserve">= 0; </w:t>
            </w:r>
            <w:proofErr w:type="spellStart"/>
            <w:r w:rsidRPr="00901767">
              <w:rPr>
                <w:rFonts w:ascii="Arial" w:hAnsi="Arial" w:cs="Arial"/>
                <w:bCs/>
              </w:rPr>
              <w:t>i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&lt; lengthof(v_NrCapability_MRDC.rf_ParametersMRDC.appliedFreqBandListFilter); </w:t>
            </w:r>
            <w:proofErr w:type="spellStart"/>
            <w:r w:rsidRPr="00901767">
              <w:rPr>
                <w:rFonts w:ascii="Arial" w:hAnsi="Arial" w:cs="Arial"/>
                <w:bCs/>
              </w:rPr>
              <w:t>i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:= i+1) {</w:t>
            </w:r>
          </w:p>
          <w:p w14:paraId="14698CFF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if (match(v_NrCapability_MRDC.rf_ParametersMRDC.appliedFreqBandListFilter[i</w:t>
            </w:r>
            <w:proofErr w:type="gramStart"/>
            <w:r w:rsidRPr="00901767">
              <w:rPr>
                <w:rFonts w:ascii="Arial" w:hAnsi="Arial" w:cs="Arial"/>
                <w:bCs/>
              </w:rPr>
              <w:t>].bandInformationEUTRA.bandEUTRA</w:t>
            </w:r>
            <w:proofErr w:type="gramEnd"/>
            <w:r w:rsidRPr="00901767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901767">
              <w:rPr>
                <w:rFonts w:ascii="Arial" w:hAnsi="Arial" w:cs="Arial"/>
                <w:bCs/>
              </w:rPr>
              <w:t>v_EUTRA_Band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) and</w:t>
            </w:r>
          </w:p>
          <w:p w14:paraId="3052C24B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  match(v_NrCapability_MRDC.rf_ParametersMRDC.appliedFreqBandListFilter[i</w:t>
            </w:r>
            <w:proofErr w:type="gramStart"/>
            <w:r w:rsidRPr="00901767">
              <w:rPr>
                <w:rFonts w:ascii="Arial" w:hAnsi="Arial" w:cs="Arial"/>
                <w:bCs/>
              </w:rPr>
              <w:t>].bandInformationNR.bandNR</w:t>
            </w:r>
            <w:proofErr w:type="gramEnd"/>
            <w:r w:rsidRPr="00901767">
              <w:rPr>
                <w:rFonts w:ascii="Arial" w:hAnsi="Arial" w:cs="Arial"/>
                <w:bCs/>
              </w:rPr>
              <w:t xml:space="preserve">, </w:t>
            </w:r>
            <w:proofErr w:type="spellStart"/>
            <w:r w:rsidRPr="00901767">
              <w:rPr>
                <w:rFonts w:ascii="Arial" w:hAnsi="Arial" w:cs="Arial"/>
                <w:bCs/>
              </w:rPr>
              <w:t>v_NRBandInd</w:t>
            </w:r>
            <w:proofErr w:type="spellEnd"/>
            <w:r w:rsidRPr="00901767">
              <w:rPr>
                <w:rFonts w:ascii="Arial" w:hAnsi="Arial" w:cs="Arial"/>
                <w:bCs/>
              </w:rPr>
              <w:t>)) {</w:t>
            </w:r>
          </w:p>
          <w:p w14:paraId="71F47ECD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v_Found2</w:t>
            </w:r>
            <w:proofErr w:type="gramStart"/>
            <w:r w:rsidRPr="00901767">
              <w:rPr>
                <w:rFonts w:ascii="Arial" w:hAnsi="Arial" w:cs="Arial"/>
                <w:bCs/>
              </w:rPr>
              <w:t>ndBand :</w:t>
            </w:r>
            <w:proofErr w:type="gramEnd"/>
            <w:r w:rsidRPr="00901767">
              <w:rPr>
                <w:rFonts w:ascii="Arial" w:hAnsi="Arial" w:cs="Arial"/>
                <w:bCs/>
              </w:rPr>
              <w:t>= true;</w:t>
            </w:r>
          </w:p>
          <w:p w14:paraId="4BB16A38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  </w:t>
            </w:r>
            <w:proofErr w:type="gramStart"/>
            <w:r w:rsidRPr="00901767">
              <w:rPr>
                <w:rFonts w:ascii="Arial" w:hAnsi="Arial" w:cs="Arial"/>
                <w:bCs/>
              </w:rPr>
              <w:t>break;</w:t>
            </w:r>
            <w:proofErr w:type="gramEnd"/>
          </w:p>
          <w:p w14:paraId="7044C7F9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  }</w:t>
            </w:r>
          </w:p>
          <w:p w14:paraId="19B88F4D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  }</w:t>
            </w:r>
          </w:p>
          <w:p w14:paraId="585E298E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</w:t>
            </w:r>
          </w:p>
          <w:p w14:paraId="2F6D0959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if (not v_Found1stBand or ((</w:t>
            </w:r>
            <w:proofErr w:type="spellStart"/>
            <w:r w:rsidRPr="00901767">
              <w:rPr>
                <w:rFonts w:ascii="Arial" w:hAnsi="Arial" w:cs="Arial"/>
                <w:bCs/>
              </w:rPr>
              <w:t>v_NR_DC_Band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or </w:t>
            </w:r>
            <w:proofErr w:type="spellStart"/>
            <w:r w:rsidRPr="00901767">
              <w:rPr>
                <w:rFonts w:ascii="Arial" w:hAnsi="Arial" w:cs="Arial"/>
                <w:bCs/>
              </w:rPr>
              <w:t>v_CA_InterBand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 or </w:t>
            </w:r>
            <w:proofErr w:type="spellStart"/>
            <w:r w:rsidRPr="00901767">
              <w:rPr>
                <w:rFonts w:ascii="Arial" w:hAnsi="Arial" w:cs="Arial"/>
                <w:bCs/>
              </w:rPr>
              <w:t>v_NEDC_Band</w:t>
            </w:r>
            <w:proofErr w:type="spellEnd"/>
            <w:r w:rsidRPr="00901767">
              <w:rPr>
                <w:rFonts w:ascii="Arial" w:hAnsi="Arial" w:cs="Arial"/>
                <w:bCs/>
              </w:rPr>
              <w:t xml:space="preserve">) and not v_Found2ndBand)) </w:t>
            </w:r>
            <w:proofErr w:type="gramStart"/>
            <w:r w:rsidRPr="00901767">
              <w:rPr>
                <w:rFonts w:ascii="Arial" w:hAnsi="Arial" w:cs="Arial"/>
                <w:bCs/>
              </w:rPr>
              <w:t>{ /</w:t>
            </w:r>
            <w:proofErr w:type="gramEnd"/>
            <w:r w:rsidRPr="00901767">
              <w:rPr>
                <w:rFonts w:ascii="Arial" w:hAnsi="Arial" w:cs="Arial"/>
                <w:bCs/>
              </w:rPr>
              <w:t>/ @sic R5s190109, R5-204397, R5-215679 sic@</w:t>
            </w:r>
          </w:p>
          <w:p w14:paraId="050C703B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  </w:t>
            </w:r>
            <w:proofErr w:type="spellStart"/>
            <w:r w:rsidRPr="00901767">
              <w:rPr>
                <w:rFonts w:ascii="Arial" w:hAnsi="Arial" w:cs="Arial"/>
                <w:bCs/>
              </w:rPr>
              <w:t>f_NR_</w:t>
            </w:r>
            <w:proofErr w:type="gramStart"/>
            <w:r w:rsidRPr="00901767">
              <w:rPr>
                <w:rFonts w:ascii="Arial" w:hAnsi="Arial" w:cs="Arial"/>
                <w:bCs/>
              </w:rPr>
              <w:t>SetVerdictFailOrInconc</w:t>
            </w:r>
            <w:proofErr w:type="spellEnd"/>
            <w:r w:rsidRPr="00901767">
              <w:rPr>
                <w:rFonts w:ascii="Arial" w:hAnsi="Arial" w:cs="Arial"/>
                <w:bCs/>
              </w:rPr>
              <w:t>(</w:t>
            </w:r>
            <w:proofErr w:type="gramEnd"/>
            <w:r w:rsidRPr="00901767">
              <w:rPr>
                <w:rFonts w:ascii="Arial" w:hAnsi="Arial" w:cs="Arial"/>
                <w:bCs/>
              </w:rPr>
              <w:t>__FILE__, __LINE__, "NR Freq Band Ind must match value sent");</w:t>
            </w:r>
          </w:p>
          <w:p w14:paraId="493A3331" w14:textId="77777777" w:rsidR="00901767" w:rsidRPr="00901767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  }</w:t>
            </w:r>
          </w:p>
          <w:p w14:paraId="11A4C0FB" w14:textId="58CABBA3" w:rsidR="005227C2" w:rsidRPr="00AE1F13" w:rsidRDefault="00901767" w:rsidP="0090176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901767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33CEEDE2" w14:textId="77777777" w:rsidR="005227C2" w:rsidRDefault="005227C2" w:rsidP="005227C2">
      <w:pPr>
        <w:spacing w:after="0"/>
        <w:rPr>
          <w:rFonts w:ascii="Arial" w:hAnsi="Arial"/>
          <w:b/>
          <w:lang w:eastAsia="en-GB"/>
        </w:rPr>
      </w:pPr>
    </w:p>
    <w:p w14:paraId="2488BB83" w14:textId="77777777" w:rsidR="005227C2" w:rsidRDefault="005227C2" w:rsidP="005227C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5227C2" w:rsidRPr="00AE1F13" w14:paraId="66ADECD5" w14:textId="77777777" w:rsidTr="00631750">
        <w:tc>
          <w:tcPr>
            <w:tcW w:w="9629" w:type="dxa"/>
          </w:tcPr>
          <w:p w14:paraId="4F1585E0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highlight w:val="yellow"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function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f_NR_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Capability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(</w:t>
            </w:r>
            <w:proofErr w:type="spellStart"/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>NR_CellId_Type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A15B02">
              <w:rPr>
                <w:rFonts w:ascii="Arial" w:hAnsi="Arial" w:cs="Arial"/>
                <w:bCs/>
                <w:highlight w:val="yellow"/>
                <w:lang w:val="en-US"/>
              </w:rPr>
              <w:t>,</w:t>
            </w:r>
          </w:p>
          <w:p w14:paraId="07BDB2C7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highlight w:val="yellow"/>
                <w:lang w:val="en-US"/>
              </w:rPr>
              <w:t xml:space="preserve">                          </w:t>
            </w:r>
            <w:proofErr w:type="spellStart"/>
            <w:r w:rsidRPr="00A15B02">
              <w:rPr>
                <w:rFonts w:ascii="Arial" w:hAnsi="Arial" w:cs="Arial"/>
                <w:bCs/>
                <w:highlight w:val="yellow"/>
                <w:lang w:val="en-US"/>
              </w:rPr>
              <w:t>TypeOfRegistration_Type</w:t>
            </w:r>
            <w:proofErr w:type="spellEnd"/>
            <w:r w:rsidRPr="00A15B02">
              <w:rPr>
                <w:rFonts w:ascii="Arial" w:hAnsi="Arial" w:cs="Arial"/>
                <w:bCs/>
                <w:highlight w:val="yellow"/>
                <w:lang w:val="en-US"/>
              </w:rPr>
              <w:t xml:space="preserve"> </w:t>
            </w:r>
            <w:proofErr w:type="spellStart"/>
            <w:r w:rsidRPr="00A15B02">
              <w:rPr>
                <w:rFonts w:ascii="Arial" w:hAnsi="Arial" w:cs="Arial"/>
                <w:bCs/>
                <w:highlight w:val="yellow"/>
                <w:lang w:val="en-US"/>
              </w:rPr>
              <w:t>p_</w:t>
            </w:r>
            <w:proofErr w:type="gramStart"/>
            <w:r w:rsidRPr="00A15B02">
              <w:rPr>
                <w:rFonts w:ascii="Arial" w:hAnsi="Arial" w:cs="Arial"/>
                <w:bCs/>
                <w:highlight w:val="yellow"/>
                <w:lang w:val="en-US"/>
              </w:rPr>
              <w:t>RegType</w:t>
            </w:r>
            <w:proofErr w:type="spellEnd"/>
            <w:r w:rsidRPr="00A15B02">
              <w:rPr>
                <w:rFonts w:ascii="Arial" w:hAnsi="Arial" w:cs="Arial"/>
                <w:bCs/>
                <w:highlight w:val="yellow"/>
                <w:lang w:val="en-US"/>
              </w:rPr>
              <w:t xml:space="preserve"> :</w:t>
            </w:r>
            <w:proofErr w:type="gramEnd"/>
            <w:r w:rsidRPr="00A15B02">
              <w:rPr>
                <w:rFonts w:ascii="Arial" w:hAnsi="Arial" w:cs="Arial"/>
                <w:bCs/>
                <w:highlight w:val="yellow"/>
                <w:lang w:val="en-US"/>
              </w:rPr>
              <w:t xml:space="preserve">= </w:t>
            </w:r>
            <w:proofErr w:type="spellStart"/>
            <w:r w:rsidRPr="00A15B02">
              <w:rPr>
                <w:rFonts w:ascii="Arial" w:hAnsi="Arial" w:cs="Arial"/>
                <w:bCs/>
                <w:highlight w:val="yellow"/>
                <w:lang w:val="en-US"/>
              </w:rPr>
              <w:t>Initial_Secure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) runs on NR_BASE_PTC</w:t>
            </w:r>
          </w:p>
          <w:p w14:paraId="13802BF3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{</w:t>
            </w:r>
          </w:p>
          <w:p w14:paraId="3722D0D6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var NR_SRB_COMMON_IND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ReceivedAspForUeCapabilityInfo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;</w:t>
            </w:r>
            <w:proofErr w:type="gramEnd"/>
          </w:p>
          <w:p w14:paraId="4DB26720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var integer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NRBandInd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 xml:space="preserve">=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f_NR_CellInfo_GetBandIndicator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);</w:t>
            </w:r>
          </w:p>
          <w:p w14:paraId="502B181B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var template (omit)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FreqBandIndicatorNR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v_MFBI_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 xml:space="preserve">=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f_NR_CellInfo_GetMFBI_Band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);</w:t>
            </w:r>
          </w:p>
          <w:p w14:paraId="2048A9B7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var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UE_NR_Capability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NrCapability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;</w:t>
            </w:r>
            <w:proofErr w:type="gramEnd"/>
          </w:p>
          <w:p w14:paraId="1EA38628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var integer </w:t>
            </w:r>
            <w:proofErr w:type="spellStart"/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i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;</w:t>
            </w:r>
            <w:proofErr w:type="gramEnd"/>
          </w:p>
          <w:p w14:paraId="025E7A9C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var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boolean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v_Found1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stBand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>= false;</w:t>
            </w:r>
          </w:p>
          <w:p w14:paraId="7D92707C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var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boolean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v_Found2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ndBand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>= false;</w:t>
            </w:r>
          </w:p>
          <w:p w14:paraId="75F23FA1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var template (value)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FreqBandInformation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FirstBand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 xml:space="preserve">= cs_NR_BandInformationNR(f_NR_CellInfo_GetBandIndicator(p_NR_CellId));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R5s200933 sic@</w:t>
            </w:r>
          </w:p>
          <w:p w14:paraId="697FFAB2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var template (value)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FreqBandInformation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SecondaryBand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;</w:t>
            </w:r>
            <w:proofErr w:type="gramEnd"/>
          </w:p>
          <w:p w14:paraId="6DC17E90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var template (value)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FreqBandList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FreqBandList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 xml:space="preserve">= {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v_FirstBand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};</w:t>
            </w:r>
          </w:p>
          <w:p w14:paraId="33215CD7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var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octetstring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EncodeCapRequestNR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;</w:t>
            </w:r>
            <w:proofErr w:type="gramEnd"/>
          </w:p>
          <w:p w14:paraId="21F367C5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var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boolean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v_CA_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InterBand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>= false;</w:t>
            </w:r>
          </w:p>
          <w:p w14:paraId="11E0A4DF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var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boolean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v_NR_DC_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>= false;</w:t>
            </w:r>
          </w:p>
          <w:p w14:paraId="7221AA3E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var template (omit)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octetstring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v_Enquiry_v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1560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>= omit;</w:t>
            </w:r>
          </w:p>
          <w:p w14:paraId="108D0550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var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octetstring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EncodeCapRequestEUTRANR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;</w:t>
            </w:r>
            <w:proofErr w:type="gramEnd"/>
          </w:p>
          <w:p w14:paraId="0D117A0D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var template (value)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DL_DCCH_Message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v_DL_DCCH_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Message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;</w:t>
            </w:r>
            <w:proofErr w:type="gramEnd"/>
          </w:p>
          <w:p w14:paraId="7283E9BC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var integer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v_EUTRA_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;</w:t>
            </w:r>
            <w:proofErr w:type="gramEnd"/>
          </w:p>
          <w:p w14:paraId="49AAC729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var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boolean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v_NEDC_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>= false;</w:t>
            </w:r>
          </w:p>
          <w:p w14:paraId="37A73F18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var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UE_MRDC_Capability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v_NrCapability_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MRDC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;</w:t>
            </w:r>
            <w:proofErr w:type="gramEnd"/>
          </w:p>
          <w:p w14:paraId="262C5556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0DD28103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if 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isvalue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v_MFBI_Band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)) 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 xml:space="preserve">{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</w:t>
            </w:r>
            <w:proofErr w:type="gramEnd"/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 @sic R5s200826 R5s201305 R5s250353 sic@</w:t>
            </w:r>
          </w:p>
          <w:p w14:paraId="5FAC0F7A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NRBandInd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 xml:space="preserve">=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valueof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v_MFBI_Band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);</w:t>
            </w:r>
          </w:p>
          <w:p w14:paraId="66DAAEC8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lastRenderedPageBreak/>
              <w:t xml:space="preserve">     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FreqBandList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[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>0].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bandInformationNR.bandNR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:=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v_NRBandInd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;</w:t>
            </w:r>
          </w:p>
          <w:p w14:paraId="6E702B56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603B65AC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61B852D2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if 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f_GetTestcaseAttrib_NR_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CA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(</w:t>
            </w:r>
            <w:proofErr w:type="spellStart"/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>testcasename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())) {    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//@sic R5-204397 sic@</w:t>
            </w:r>
          </w:p>
          <w:p w14:paraId="774E2C3C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if 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f_NR_GetCA_CombinationType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px_NR_CA_BandCombination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) ==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CA_InterBand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) {</w:t>
            </w:r>
          </w:p>
          <w:p w14:paraId="0D03F3DC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 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 xml:space="preserve">//For CA </w:t>
            </w:r>
            <w:proofErr w:type="spellStart"/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interBand</w:t>
            </w:r>
            <w:proofErr w:type="spellEnd"/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 xml:space="preserve"> includes 2 entries as per 38.508-1 Table 4.6.4-21: </w:t>
            </w:r>
            <w:proofErr w:type="spellStart"/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FreqBandList</w:t>
            </w:r>
            <w:proofErr w:type="spellEnd"/>
          </w:p>
          <w:p w14:paraId="6BAEEE59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   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v_CA_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InterBand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 xml:space="preserve">= true;    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R5-204397 sic@</w:t>
            </w:r>
          </w:p>
          <w:p w14:paraId="30FACBB6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   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SecondaryBand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>= cs_NR_BandInformationNR(f_NR_GetCA_SecondaryBand(px_NR_CA_BandCombination));</w:t>
            </w:r>
          </w:p>
          <w:p w14:paraId="2065D6DE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   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FreqBandList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 xml:space="preserve">= {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v_FirstBand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v_SecondaryBand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};</w:t>
            </w:r>
          </w:p>
          <w:p w14:paraId="7DF0BCA4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}</w:t>
            </w:r>
          </w:p>
          <w:p w14:paraId="1781D00C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6A17288F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if 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f_GetTestcaseAttrib_NR_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DC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(</w:t>
            </w:r>
            <w:proofErr w:type="spellStart"/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>testcasename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())) {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R5-215679 sic@</w:t>
            </w:r>
          </w:p>
          <w:p w14:paraId="157BEBBD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v_NR_DC_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>= true;</w:t>
            </w:r>
          </w:p>
          <w:p w14:paraId="4E0F79D1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SecondaryBand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 xml:space="preserve">=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cs_NR_BandInformationNR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f_NR_GetNR_DC_SecondaryBand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px_NR_DC_BandCombination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));</w:t>
            </w:r>
          </w:p>
          <w:p w14:paraId="42C11DB1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FreqBandList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 xml:space="preserve">= {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v_FirstBand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v_SecondaryBand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};</w:t>
            </w:r>
          </w:p>
          <w:p w14:paraId="059CF62E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 xml:space="preserve">// Table 4.6.1-31: </w:t>
            </w:r>
            <w:proofErr w:type="spellStart"/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UECapabilityEnquiry</w:t>
            </w:r>
            <w:proofErr w:type="spellEnd"/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 xml:space="preserve"> with condition NR-DC - Include UE-</w:t>
            </w:r>
            <w:proofErr w:type="spellStart"/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CapabilityRequestFilterCommon</w:t>
            </w:r>
            <w:proofErr w:type="spellEnd"/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 xml:space="preserve"> with </w:t>
            </w:r>
            <w:proofErr w:type="spellStart"/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consition</w:t>
            </w:r>
            <w:proofErr w:type="spellEnd"/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 xml:space="preserve"> NR-DC</w:t>
            </w:r>
          </w:p>
          <w:p w14:paraId="719D053F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v_Enquiry_v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1560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>=  bit2oct(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encvalue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( cs_UECapabilityEnquiry_v1560_Def(cs_UE_CapabilityRequestFilterCommon)));  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//@sic R5s253066 sic@</w:t>
            </w:r>
          </w:p>
          <w:p w14:paraId="2FDF271E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1EEC6CA9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if 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f_GetTestcaseAttrib_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NEDC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(</w:t>
            </w:r>
            <w:proofErr w:type="spellStart"/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>testcasename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())) {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R5-221422 sic@</w:t>
            </w:r>
          </w:p>
          <w:p w14:paraId="6F116329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 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v_NEDC_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>= true;</w:t>
            </w:r>
          </w:p>
          <w:p w14:paraId="09161EF3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 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v_EUTRA_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 xml:space="preserve">=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f_NEDC_GetEUTRA_Band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px_NEDC_BandCombination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);</w:t>
            </w:r>
          </w:p>
          <w:p w14:paraId="30ADF7EA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 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FreqBandList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 xml:space="preserve">= {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v_FirstBand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};</w:t>
            </w:r>
          </w:p>
          <w:p w14:paraId="1D0CA939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 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EncodeCapRequestEUTRANR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>= bit2oct(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encvalue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( cs_38508_UECapabilityRequestFilterNR( {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cs_NR_BandInformationEUTRA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v_EUTRA_Band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),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v_FirstBand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})));</w:t>
            </w:r>
          </w:p>
          <w:p w14:paraId="09C4A1B0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577B9655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EncodeCapRequestNR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>= bit2oct(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encvalue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( cs_38508_UECapabilityRequestFilterNR(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v_FreqBandList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) ));</w:t>
            </w:r>
          </w:p>
          <w:p w14:paraId="3B4319F7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1847DF77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R5-213580 R5-221422 sic@</w:t>
            </w:r>
          </w:p>
          <w:p w14:paraId="18549DB1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if 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v_NEDC_Band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) {</w:t>
            </w:r>
          </w:p>
          <w:p w14:paraId="01325164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 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v_DL_DCCH_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Message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>= cs_38508_UECapabilityEnquiryMultipleEntries 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tsc_NR_RRC_TI_Def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, {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cs_UE_CapabilityRAT_Request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( nr,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v_EncodeCapRequestNR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),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cs_UE_CapabilityRAT_Request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eutra_nr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v_EncodeCapRequestEUTRANR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)}, v_Enquiry_v1560);</w:t>
            </w:r>
          </w:p>
          <w:p w14:paraId="026924C0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 else {</w:t>
            </w:r>
          </w:p>
          <w:p w14:paraId="16B38ECE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 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v_DL_DCCH_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Message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>= cs_38508_UECapabilityEnquiry(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tsc_NR_RRC_TI_Def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, nr,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v_EncodeCapRequestNR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, v_Enquiry_v1560);</w:t>
            </w:r>
          </w:p>
          <w:p w14:paraId="017A2488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45D81643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SRB.send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(cas_NR_SRB1_RrcPdu_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REQ(</w:t>
            </w:r>
            <w:proofErr w:type="spellStart"/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, -,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v_DL_DCCH_Message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));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R5s200933 R5-210414 R5-221422 sic@</w:t>
            </w:r>
          </w:p>
          <w:p w14:paraId="0DDAE7EA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SRB.receive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(car_NR_SRB1_RrcPdu_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IND(</w:t>
            </w:r>
            <w:proofErr w:type="spellStart"/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, cr_38508_UECapabilityInformationAny(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tsc_NR_RRC_TI_Def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)))</w:t>
            </w:r>
          </w:p>
          <w:p w14:paraId="21FFC1FE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-&gt; value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ReceivedAspForUeCapabilityInfo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;</w:t>
            </w:r>
            <w:proofErr w:type="gramEnd"/>
          </w:p>
          <w:p w14:paraId="6BC1F9C6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0B980C3B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Decode and store the UE-CapabilityRAT-Container</w:t>
            </w:r>
          </w:p>
          <w:p w14:paraId="6319EB1A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if 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v_NEDC_Band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) 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 xml:space="preserve">{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</w:t>
            </w:r>
            <w:proofErr w:type="gramEnd"/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/@sic R5-221422 sic@</w:t>
            </w:r>
          </w:p>
          <w:p w14:paraId="745D4312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if (v_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ReceivedAspForUeCapabilityInfo.Signalling.Rrc.Dcch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>.message_.c1.ueCapabilityInformation.criticalExtensions.ueCapabilityInformation.ue_CapabilityRAT_ContainerList[0].rat_Type == nr) {</w:t>
            </w:r>
          </w:p>
          <w:p w14:paraId="38E308B1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   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 xml:space="preserve">// First entry is nr, second </w:t>
            </w:r>
            <w:proofErr w:type="spellStart"/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enry</w:t>
            </w:r>
            <w:proofErr w:type="spellEnd"/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 xml:space="preserve"> is </w:t>
            </w:r>
            <w:proofErr w:type="spellStart"/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eutra_nr</w:t>
            </w:r>
            <w:proofErr w:type="spellEnd"/>
          </w:p>
          <w:p w14:paraId="78D15194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     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NrCapability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>= f_NR_DecodeNrCapMsg(v_ReceivedAspForUeCapabilityInfo.Signalling.Rrc.Dcch.message_.c1.ueCapabilityInformation.criticalExtensions.ueCapabilityInformation.ue_CapabilityRAT_ContainerList[0].ue_CapabilityRAT_Container);</w:t>
            </w:r>
          </w:p>
          <w:p w14:paraId="11338E75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     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v_NrCapability_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MRDC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>= f_NR_DecodeNrCapMsg_MRDC(v_ReceivedAspForUeCapabilityInfo.Signalling.Rrc.Dcch.message_.c1.ueCapabilityInformation.criticalExtensions.ueCapabilityInformation.ue_CapabilityRAT_ContainerList[1].ue_CapabilityRAT_Container);</w:t>
            </w:r>
          </w:p>
          <w:p w14:paraId="01ECE35E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} else {</w:t>
            </w:r>
          </w:p>
          <w:p w14:paraId="77DB3DD9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lastRenderedPageBreak/>
              <w:t xml:space="preserve">         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 xml:space="preserve">// First entry is </w:t>
            </w:r>
            <w:proofErr w:type="spellStart"/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eutra_nr</w:t>
            </w:r>
            <w:proofErr w:type="spellEnd"/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 xml:space="preserve">, second </w:t>
            </w:r>
            <w:proofErr w:type="spellStart"/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enry</w:t>
            </w:r>
            <w:proofErr w:type="spellEnd"/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 xml:space="preserve"> is nr</w:t>
            </w:r>
          </w:p>
          <w:p w14:paraId="30E0B096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     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v_NrCapability_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MRDC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>= f_NR_DecodeNrCapMsg_MRDC(v_ReceivedAspForUeCapabilityInfo.Signalling.Rrc.Dcch.message_.c1.ueCapabilityInformation.criticalExtensions.ueCapabilityInformation.ue_CapabilityRAT_ContainerList[0].ue_CapabilityRAT_Container);</w:t>
            </w:r>
          </w:p>
          <w:p w14:paraId="36E3338C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     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NrCapability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>= f_NR_DecodeNrCapMsg(v_ReceivedAspForUeCapabilityInfo.Signalling.Rrc.Dcch.message_.c1.ueCapabilityInformation.criticalExtensions.ueCapabilityInformation.ue_CapabilityRAT_ContainerList[1].ue_CapabilityRAT_Container);</w:t>
            </w:r>
          </w:p>
          <w:p w14:paraId="453D5F85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}</w:t>
            </w:r>
          </w:p>
          <w:p w14:paraId="5E864D1A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 else {</w:t>
            </w:r>
          </w:p>
          <w:p w14:paraId="6148CBD7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 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NrCapability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>= f_NR_DecodeNrCapMsg(v_ReceivedAspForUeCapabilityInfo.Signalling.Rrc.Dcch.message_.c1.ueCapabilityInformation.criticalExtensions.ueCapabilityInformation.ue_CapabilityRAT_ContainerList[0].ue_CapabilityRAT_Container);</w:t>
            </w:r>
          </w:p>
          <w:p w14:paraId="40C0D870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413C18A7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f_NR_MobileInfo_NRCap_Set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v_NrCapability</w:t>
            </w:r>
            <w:proofErr w:type="spellEnd"/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);</w:t>
            </w:r>
            <w:proofErr w:type="gramEnd"/>
          </w:p>
          <w:p w14:paraId="398AA1F3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 xml:space="preserve">// Check the </w:t>
            </w:r>
            <w:proofErr w:type="spellStart"/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RedCap</w:t>
            </w:r>
            <w:proofErr w:type="spellEnd"/>
          </w:p>
          <w:p w14:paraId="1673B49B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</w:t>
            </w:r>
            <w:proofErr w:type="spellStart"/>
            <w:r w:rsidRPr="00A15B02">
              <w:rPr>
                <w:rFonts w:ascii="Arial" w:hAnsi="Arial" w:cs="Arial"/>
                <w:bCs/>
                <w:highlight w:val="yellow"/>
                <w:lang w:val="en-US"/>
              </w:rPr>
              <w:t>fl_NR_</w:t>
            </w:r>
            <w:proofErr w:type="gramStart"/>
            <w:r w:rsidRPr="00A15B02">
              <w:rPr>
                <w:rFonts w:ascii="Arial" w:hAnsi="Arial" w:cs="Arial"/>
                <w:bCs/>
                <w:highlight w:val="yellow"/>
                <w:lang w:val="en-US"/>
              </w:rPr>
              <w:t>CheckRedCapUEIndicator</w:t>
            </w:r>
            <w:proofErr w:type="spellEnd"/>
            <w:r w:rsidRPr="00A15B02">
              <w:rPr>
                <w:rFonts w:ascii="Arial" w:hAnsi="Arial" w:cs="Arial"/>
                <w:bCs/>
                <w:highlight w:val="yellow"/>
                <w:lang w:val="en-US"/>
              </w:rPr>
              <w:t>(</w:t>
            </w:r>
            <w:proofErr w:type="spellStart"/>
            <w:proofErr w:type="gramEnd"/>
            <w:r w:rsidRPr="00A15B02">
              <w:rPr>
                <w:rFonts w:ascii="Arial" w:hAnsi="Arial" w:cs="Arial"/>
                <w:bCs/>
                <w:highlight w:val="yellow"/>
                <w:lang w:val="en-US"/>
              </w:rPr>
              <w:t>v_NrCapability</w:t>
            </w:r>
            <w:proofErr w:type="spellEnd"/>
            <w:r w:rsidRPr="00A15B02">
              <w:rPr>
                <w:rFonts w:ascii="Arial" w:hAnsi="Arial" w:cs="Arial"/>
                <w:bCs/>
                <w:highlight w:val="yellow"/>
                <w:lang w:val="en-US"/>
              </w:rPr>
              <w:t xml:space="preserve">, </w:t>
            </w:r>
            <w:proofErr w:type="spellStart"/>
            <w:r w:rsidRPr="00A15B02">
              <w:rPr>
                <w:rFonts w:ascii="Arial" w:hAnsi="Arial" w:cs="Arial"/>
                <w:bCs/>
                <w:highlight w:val="yellow"/>
                <w:lang w:val="en-US"/>
              </w:rPr>
              <w:t>p_RegType</w:t>
            </w:r>
            <w:proofErr w:type="spellEnd"/>
            <w:r w:rsidRPr="00A15B02">
              <w:rPr>
                <w:rFonts w:ascii="Arial" w:hAnsi="Arial" w:cs="Arial"/>
                <w:bCs/>
                <w:highlight w:val="yellow"/>
                <w:lang w:val="en-US"/>
              </w:rPr>
              <w:t xml:space="preserve">); </w:t>
            </w:r>
            <w:r w:rsidRPr="00A15B02">
              <w:rPr>
                <w:rFonts w:ascii="Arial" w:hAnsi="Arial" w:cs="Arial"/>
                <w:bCs/>
                <w:i/>
                <w:iCs/>
                <w:highlight w:val="yellow"/>
                <w:lang w:val="en-US"/>
              </w:rPr>
              <w:t>// @sic R5s240258 sic@</w:t>
            </w:r>
          </w:p>
          <w:p w14:paraId="6FE4632A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Check the UE release</w:t>
            </w:r>
          </w:p>
          <w:p w14:paraId="27BD3FB1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f_NR_CheckReleaseIndicator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v_NrCapability.accessStratumRelease</w:t>
            </w:r>
            <w:proofErr w:type="spellEnd"/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);</w:t>
            </w:r>
            <w:proofErr w:type="gramEnd"/>
          </w:p>
          <w:p w14:paraId="22411F7A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37614B4F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select 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v_NrCapability.accessStratumRelease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) {</w:t>
            </w:r>
          </w:p>
          <w:p w14:paraId="2A92F42F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case (rel15, rel16, rel17, rel18) 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{  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</w:t>
            </w:r>
            <w:proofErr w:type="gramEnd"/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 @sic R5s201387 BASELINE MOVING 2020 R5s221179 BASELINE MOVING 2022 rel-17 R5s240531 BASELINE MOVING 2024 rel-18 sic@</w:t>
            </w:r>
          </w:p>
          <w:p w14:paraId="62AE8AC9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5D0F2772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case 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else{</w:t>
            </w:r>
            <w:proofErr w:type="gramEnd"/>
          </w:p>
          <w:p w14:paraId="296925DE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 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FatalError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(__FILE__, __LINE__, "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accessStratumRelease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not yet considered"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);</w:t>
            </w:r>
            <w:proofErr w:type="gramEnd"/>
          </w:p>
          <w:p w14:paraId="41DE8D3D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11DD43F7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7085164C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for (</w:t>
            </w:r>
            <w:proofErr w:type="spellStart"/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i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 xml:space="preserve">= 0;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i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&lt;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lengthof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v_NrCapability.rf_Parameters.supportedBandListNR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);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i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:= i+1) {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R5-190783 sic@</w:t>
            </w:r>
          </w:p>
          <w:p w14:paraId="3CB54AF6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  if (match(v_NrCapability.rf_Parameters.supportedBandListNR[i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].bandNR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v_NRBandInd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)) {</w:t>
            </w:r>
          </w:p>
          <w:p w14:paraId="120981D5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      v_Found1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stBand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>= true;</w:t>
            </w:r>
          </w:p>
          <w:p w14:paraId="11C68047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          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break;</w:t>
            </w:r>
            <w:proofErr w:type="gramEnd"/>
          </w:p>
          <w:p w14:paraId="0733EA9B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  }</w:t>
            </w:r>
          </w:p>
          <w:p w14:paraId="6DBBE25F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}</w:t>
            </w:r>
          </w:p>
          <w:p w14:paraId="5BE83AD7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if 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v_CA_InterBand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) 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 xml:space="preserve">{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</w:t>
            </w:r>
            <w:proofErr w:type="gramEnd"/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 @sic R5-204397 sic@</w:t>
            </w:r>
          </w:p>
          <w:p w14:paraId="77262C55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for (</w:t>
            </w:r>
            <w:proofErr w:type="spellStart"/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i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 xml:space="preserve">= 0;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i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&lt;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lengthof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v_NrCapability.rf_Parameters.supportedBandListNR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);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i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:= i+1) {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R5-190783 sic@</w:t>
            </w:r>
          </w:p>
          <w:p w14:paraId="0E7FBE1B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if (match(v_NrCapability.rf_Parameters.supportedBandListNR[i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].bandNR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v_SecondaryBand.bandInformationNR.bandNR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)) {</w:t>
            </w:r>
          </w:p>
          <w:p w14:paraId="55ACC3C9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v_Found2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ndBand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>= true;</w:t>
            </w:r>
          </w:p>
          <w:p w14:paraId="5FDFD5C7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    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break;</w:t>
            </w:r>
            <w:proofErr w:type="gramEnd"/>
          </w:p>
          <w:p w14:paraId="29191261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}</w:t>
            </w:r>
          </w:p>
          <w:p w14:paraId="41E2D9F9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36D0EAEB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07D0FB76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if 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v_NR_DC_Band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) 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 xml:space="preserve">{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</w:t>
            </w:r>
            <w:proofErr w:type="gramEnd"/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 @sic R5-215679 sic@</w:t>
            </w:r>
          </w:p>
          <w:p w14:paraId="774B9948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for (</w:t>
            </w:r>
            <w:proofErr w:type="spellStart"/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i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 xml:space="preserve">= 0;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i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&lt;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lengthof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v_NrCapability.rf_Parameters.supportedBandListNR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);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i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:= i+1) {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@sic R5-190783 sic@</w:t>
            </w:r>
          </w:p>
          <w:p w14:paraId="2A4460EF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if (match(v_NrCapability.rf_Parameters.supportedBandListNR[i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].bandNR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v_SecondaryBand.bandInformationNR.bandNR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)) {</w:t>
            </w:r>
          </w:p>
          <w:p w14:paraId="1C477B61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v_Found2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ndBand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>= true;</w:t>
            </w:r>
          </w:p>
          <w:p w14:paraId="7D5507CF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    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break;</w:t>
            </w:r>
            <w:proofErr w:type="gramEnd"/>
          </w:p>
          <w:p w14:paraId="42198CA8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}</w:t>
            </w:r>
          </w:p>
          <w:p w14:paraId="6935D7A1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519E2A15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3BC1455D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if 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v_NEDC_Band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) 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 xml:space="preserve">{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</w:t>
            </w:r>
            <w:proofErr w:type="gramEnd"/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/@sic R5-221422 sic@</w:t>
            </w:r>
          </w:p>
          <w:p w14:paraId="008EE38B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// Check MRDC capabilities</w:t>
            </w:r>
          </w:p>
          <w:p w14:paraId="04BC0E69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for (</w:t>
            </w:r>
            <w:proofErr w:type="spellStart"/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i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 xml:space="preserve">= 0;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i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&lt; lengthof(v_NrCapability_MRDC.rf_ParametersMRDC.appliedFreqBandListFilter);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i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:= i+1) {</w:t>
            </w:r>
          </w:p>
          <w:p w14:paraId="3D818D7D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lastRenderedPageBreak/>
              <w:t>          if (match(v_NrCapability_MRDC.rf_ParametersMRDC.appliedFreqBandListFilter[i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].bandInformationEUTRA.bandEUTRA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v_EUTRA_Band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) and</w:t>
            </w:r>
          </w:p>
          <w:p w14:paraId="2E1DD45A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    match(v_NrCapability_MRDC.rf_ParametersMRDC.appliedFreqBandListFilter[i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].bandInformationNR.bandNR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v_NRBandInd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)) {</w:t>
            </w:r>
          </w:p>
          <w:p w14:paraId="4968566A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  v_Found2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ndBand :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>= true;</w:t>
            </w:r>
          </w:p>
          <w:p w14:paraId="42C7F28E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      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break;</w:t>
            </w:r>
            <w:proofErr w:type="gramEnd"/>
          </w:p>
          <w:p w14:paraId="0BB10775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  }</w:t>
            </w:r>
          </w:p>
          <w:p w14:paraId="2177CD20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    }</w:t>
            </w:r>
          </w:p>
          <w:p w14:paraId="0C051241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399A01FC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if (not v_Found1stBand or ((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v_NR_DC_Band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or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v_CA_InterBand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 or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v_NEDC_Band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 xml:space="preserve">) and not v_Found2ndBand)) 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 xml:space="preserve">{ </w:t>
            </w:r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</w:t>
            </w:r>
            <w:proofErr w:type="gramEnd"/>
            <w:r w:rsidRPr="00A15B02">
              <w:rPr>
                <w:rFonts w:ascii="Arial" w:hAnsi="Arial" w:cs="Arial"/>
                <w:bCs/>
                <w:i/>
                <w:iCs/>
                <w:lang w:val="en-US"/>
              </w:rPr>
              <w:t>/ @sic R5s190109, R5-204397, R5-215679 sic@</w:t>
            </w:r>
          </w:p>
          <w:p w14:paraId="644AE721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 xml:space="preserve">      </w:t>
            </w:r>
            <w:proofErr w:type="spellStart"/>
            <w:r w:rsidRPr="00A15B02">
              <w:rPr>
                <w:rFonts w:ascii="Arial" w:hAnsi="Arial" w:cs="Arial"/>
                <w:bCs/>
                <w:lang w:val="en-US"/>
              </w:rPr>
              <w:t>f_NR_</w:t>
            </w:r>
            <w:proofErr w:type="gramStart"/>
            <w:r w:rsidRPr="00A15B02">
              <w:rPr>
                <w:rFonts w:ascii="Arial" w:hAnsi="Arial" w:cs="Arial"/>
                <w:bCs/>
                <w:lang w:val="en-US"/>
              </w:rPr>
              <w:t>SetVerdictFailOrInconc</w:t>
            </w:r>
            <w:proofErr w:type="spellEnd"/>
            <w:r w:rsidRPr="00A15B02">
              <w:rPr>
                <w:rFonts w:ascii="Arial" w:hAnsi="Arial" w:cs="Arial"/>
                <w:bCs/>
                <w:lang w:val="en-US"/>
              </w:rPr>
              <w:t>(</w:t>
            </w:r>
            <w:proofErr w:type="gramEnd"/>
            <w:r w:rsidRPr="00A15B02">
              <w:rPr>
                <w:rFonts w:ascii="Arial" w:hAnsi="Arial" w:cs="Arial"/>
                <w:bCs/>
                <w:lang w:val="en-US"/>
              </w:rPr>
              <w:t>__FILE__, __LINE__, "NR Freq Band Ind must match value sent");</w:t>
            </w:r>
          </w:p>
          <w:p w14:paraId="2891BAE0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79BAEDB3" w14:textId="77777777" w:rsidR="00A15B02" w:rsidRPr="00A15B02" w:rsidRDefault="00A15B02" w:rsidP="00A15B0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A15B02">
              <w:rPr>
                <w:rFonts w:ascii="Arial" w:hAnsi="Arial" w:cs="Arial"/>
                <w:bCs/>
                <w:lang w:val="en-US"/>
              </w:rPr>
              <w:t>  }</w:t>
            </w:r>
          </w:p>
          <w:p w14:paraId="51D4AAEB" w14:textId="6EC678CF" w:rsidR="005227C2" w:rsidRPr="00AE1F13" w:rsidRDefault="005227C2" w:rsidP="0063175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4FA12D41" w14:textId="77777777" w:rsidR="008506B4" w:rsidRDefault="008506B4" w:rsidP="00B93E75">
      <w:pPr>
        <w:rPr>
          <w:rFonts w:ascii="Arial" w:hAnsi="Arial" w:cs="Arial"/>
          <w:b/>
        </w:rPr>
      </w:pPr>
    </w:p>
    <w:p w14:paraId="056BFBCB" w14:textId="413B1391" w:rsidR="00B75F5C" w:rsidRPr="00E12CDE" w:rsidRDefault="00B75F5C" w:rsidP="00B75F5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 w:rsidR="00D115EC">
        <w:rPr>
          <w:b/>
          <w:lang w:val="pt-BR"/>
        </w:rPr>
        <w:t>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75F5C" w:rsidRPr="00E12CDE" w14:paraId="2C2EE89B" w14:textId="77777777" w:rsidTr="00631750">
        <w:trPr>
          <w:trHeight w:val="447"/>
        </w:trPr>
        <w:tc>
          <w:tcPr>
            <w:tcW w:w="1985" w:type="dxa"/>
          </w:tcPr>
          <w:p w14:paraId="1AA73F2A" w14:textId="77777777" w:rsidR="00B75F5C" w:rsidRPr="00E12CDE" w:rsidRDefault="00B75F5C" w:rsidP="0063175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D2EEC60" w14:textId="143FE3B6" w:rsidR="00B75F5C" w:rsidRPr="00014975" w:rsidRDefault="00353FA7" w:rsidP="00631750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353FA7">
              <w:rPr>
                <w:rFonts w:ascii="Arial" w:hAnsi="Arial" w:cs="Arial"/>
                <w:bCs/>
                <w:lang w:val="en-IN"/>
              </w:rPr>
              <w:t>function f_NR5GC_RRC_Idle_Steps5_13</w:t>
            </w:r>
            <w:r>
              <w:rPr>
                <w:rFonts w:ascii="Arial" w:hAnsi="Arial" w:cs="Arial"/>
                <w:bCs/>
                <w:lang w:val="en-IN"/>
              </w:rPr>
              <w:t>()</w:t>
            </w:r>
          </w:p>
        </w:tc>
      </w:tr>
      <w:tr w:rsidR="00B75F5C" w:rsidRPr="003A459F" w14:paraId="3324B395" w14:textId="77777777" w:rsidTr="00631750">
        <w:trPr>
          <w:trHeight w:val="682"/>
        </w:trPr>
        <w:tc>
          <w:tcPr>
            <w:tcW w:w="1985" w:type="dxa"/>
          </w:tcPr>
          <w:p w14:paraId="1E9E51F6" w14:textId="77777777" w:rsidR="00B75F5C" w:rsidRPr="00E12CDE" w:rsidRDefault="00B75F5C" w:rsidP="0063175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BB0111" w14:textId="55F2EE60" w:rsidR="00B75F5C" w:rsidRPr="003A459F" w:rsidRDefault="00353FA7" w:rsidP="00631750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Same as Change 1</w:t>
            </w:r>
          </w:p>
        </w:tc>
      </w:tr>
      <w:tr w:rsidR="00B75F5C" w:rsidRPr="00E12CDE" w14:paraId="5323A0E8" w14:textId="77777777" w:rsidTr="00631750">
        <w:tc>
          <w:tcPr>
            <w:tcW w:w="1985" w:type="dxa"/>
          </w:tcPr>
          <w:p w14:paraId="220A1CC5" w14:textId="77777777" w:rsidR="00B75F5C" w:rsidRPr="00E12CDE" w:rsidRDefault="00B75F5C" w:rsidP="0063175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8FE6989" w14:textId="3972AC94" w:rsidR="00B75F5C" w:rsidRPr="00082D71" w:rsidRDefault="00353FA7" w:rsidP="00631750">
            <w:pPr>
              <w:rPr>
                <w:rFonts w:cs="Arial"/>
              </w:rPr>
            </w:pPr>
            <w:r>
              <w:rPr>
                <w:rFonts w:ascii="Arial" w:eastAsia="SimSun" w:hAnsi="Arial" w:cs="Arial"/>
                <w:lang w:val="en-IN" w:eastAsia="zh-CN"/>
              </w:rPr>
              <w:t>Same as Change 1</w:t>
            </w:r>
          </w:p>
        </w:tc>
      </w:tr>
      <w:tr w:rsidR="00B75F5C" w:rsidRPr="00E12CDE" w14:paraId="5BCB8799" w14:textId="77777777" w:rsidTr="00631750">
        <w:tc>
          <w:tcPr>
            <w:tcW w:w="1985" w:type="dxa"/>
          </w:tcPr>
          <w:p w14:paraId="18E0D31A" w14:textId="77777777" w:rsidR="00B75F5C" w:rsidRPr="00E12CDE" w:rsidRDefault="00B75F5C" w:rsidP="0063175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40F58BA" w14:textId="47298DD3" w:rsidR="00B75F5C" w:rsidRPr="000D7399" w:rsidRDefault="00B75F5C" w:rsidP="00631750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NR5GC_</w:t>
            </w:r>
            <w:r w:rsidR="00353FA7">
              <w:rPr>
                <w:rFonts w:ascii="Arial" w:hAnsi="Arial" w:cs="Arial"/>
                <w:lang w:val="en-IN" w:eastAsia="en-GB"/>
              </w:rPr>
              <w:t>NAS</w:t>
            </w:r>
            <w:r>
              <w:rPr>
                <w:rFonts w:ascii="Arial" w:hAnsi="Arial" w:cs="Arial"/>
                <w:lang w:val="en-IN" w:eastAsia="en-GB"/>
              </w:rPr>
              <w:t>Steps.</w:t>
            </w:r>
            <w:r w:rsidRPr="009E379F">
              <w:rPr>
                <w:rFonts w:ascii="Arial" w:hAnsi="Arial" w:cs="Arial"/>
                <w:lang w:val="en-IN" w:eastAsia="en-GB"/>
              </w:rPr>
              <w:t>ttcn</w:t>
            </w:r>
          </w:p>
        </w:tc>
      </w:tr>
    </w:tbl>
    <w:p w14:paraId="2A1DE2FB" w14:textId="77777777" w:rsidR="00B75F5C" w:rsidRDefault="00B75F5C" w:rsidP="00B75F5C">
      <w:pPr>
        <w:rPr>
          <w:rFonts w:ascii="Arial" w:hAnsi="Arial" w:cs="Arial"/>
          <w:b/>
        </w:rPr>
      </w:pPr>
    </w:p>
    <w:p w14:paraId="57998E53" w14:textId="77777777" w:rsidR="00B75F5C" w:rsidRPr="005571C5" w:rsidRDefault="00B75F5C" w:rsidP="00B75F5C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75F5C" w:rsidRPr="00AE1F13" w14:paraId="4945FDA2" w14:textId="77777777" w:rsidTr="00631750">
        <w:tc>
          <w:tcPr>
            <w:tcW w:w="9629" w:type="dxa"/>
          </w:tcPr>
          <w:p w14:paraId="7F90C231" w14:textId="77777777" w:rsidR="00D115EC" w:rsidRPr="00D115EC" w:rsidRDefault="00B75F5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5F635C">
              <w:rPr>
                <w:rFonts w:ascii="Arial" w:hAnsi="Arial" w:cs="Arial"/>
                <w:bCs/>
              </w:rPr>
              <w:t xml:space="preserve">   </w:t>
            </w:r>
            <w:r w:rsidR="00D115EC" w:rsidRPr="00D115EC">
              <w:rPr>
                <w:rFonts w:ascii="Arial" w:hAnsi="Arial" w:cs="Arial"/>
                <w:bCs/>
                <w:lang w:val="en-US"/>
              </w:rPr>
              <w:t>function f_NR5GC_RRC_Idle_Steps5_13 (</w:t>
            </w:r>
            <w:proofErr w:type="spellStart"/>
            <w:r w:rsidR="00D115EC" w:rsidRPr="00D115EC">
              <w:rPr>
                <w:rFonts w:ascii="Arial" w:hAnsi="Arial" w:cs="Arial"/>
                <w:bCs/>
                <w:lang w:val="en-US"/>
              </w:rPr>
              <w:t>inout</w:t>
            </w:r>
            <w:proofErr w:type="spellEnd"/>
            <w:r w:rsidR="00D115EC" w:rsidRPr="00D115EC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="00D115EC" w:rsidRPr="00D115EC">
              <w:rPr>
                <w:rFonts w:ascii="Arial" w:hAnsi="Arial" w:cs="Arial"/>
                <w:bCs/>
                <w:lang w:val="en-US"/>
              </w:rPr>
              <w:t>GMM_MobilityInfo_Type</w:t>
            </w:r>
            <w:proofErr w:type="spellEnd"/>
            <w:r w:rsidR="00D115EC" w:rsidRPr="00D115EC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="00D115EC" w:rsidRPr="00D115EC">
              <w:rPr>
                <w:rFonts w:ascii="Arial" w:hAnsi="Arial" w:cs="Arial"/>
                <w:bCs/>
                <w:lang w:val="en-US"/>
              </w:rPr>
              <w:t>p_GMM_MobilityInfo_</w:t>
            </w:r>
            <w:proofErr w:type="gramStart"/>
            <w:r w:rsidR="00D115EC" w:rsidRPr="00D115EC">
              <w:rPr>
                <w:rFonts w:ascii="Arial" w:hAnsi="Arial" w:cs="Arial"/>
                <w:bCs/>
                <w:lang w:val="en-US"/>
              </w:rPr>
              <w:t>Type</w:t>
            </w:r>
            <w:proofErr w:type="spellEnd"/>
            <w:r w:rsidR="00D115EC" w:rsidRPr="00D115EC">
              <w:rPr>
                <w:rFonts w:ascii="Arial" w:hAnsi="Arial" w:cs="Arial"/>
                <w:bCs/>
                <w:lang w:val="en-US"/>
              </w:rPr>
              <w:t>,  </w:t>
            </w:r>
            <w:r w:rsidR="00D115EC" w:rsidRPr="00D115EC">
              <w:rPr>
                <w:rFonts w:ascii="Arial" w:hAnsi="Arial" w:cs="Arial"/>
                <w:bCs/>
                <w:i/>
                <w:iCs/>
                <w:lang w:val="en-US"/>
              </w:rPr>
              <w:t>/</w:t>
            </w:r>
            <w:proofErr w:type="gramEnd"/>
            <w:r w:rsidR="00D115EC" w:rsidRPr="00D115EC">
              <w:rPr>
                <w:rFonts w:ascii="Arial" w:hAnsi="Arial" w:cs="Arial"/>
                <w:bCs/>
                <w:i/>
                <w:iCs/>
                <w:lang w:val="en-US"/>
              </w:rPr>
              <w:t>/ @sic R5s211357 sic@</w:t>
            </w:r>
          </w:p>
          <w:p w14:paraId="6F76DF7D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                                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NR_CellId_Type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>,</w:t>
            </w:r>
          </w:p>
          <w:p w14:paraId="3E68AAD5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                                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NG_NAS_MSG_Indication_Type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p_ReceivedMsg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>,</w:t>
            </w:r>
          </w:p>
          <w:p w14:paraId="506E80EC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                                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NAS_PlmnId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p_PLMN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>,</w:t>
            </w:r>
          </w:p>
          <w:p w14:paraId="3A54CBE1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                                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NR_TESTMODE_STATE_Type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p_TestMode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>,</w:t>
            </w:r>
          </w:p>
          <w:p w14:paraId="621E5106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                                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TypeOfRegistration_Type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p_</w:t>
            </w:r>
            <w:proofErr w:type="gramStart"/>
            <w:r w:rsidRPr="00D115EC">
              <w:rPr>
                <w:rFonts w:ascii="Arial" w:hAnsi="Arial" w:cs="Arial"/>
                <w:bCs/>
                <w:lang w:val="en-US"/>
              </w:rPr>
              <w:t>RegType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D115EC">
              <w:rPr>
                <w:rFonts w:ascii="Arial" w:hAnsi="Arial" w:cs="Arial"/>
                <w:bCs/>
                <w:lang w:val="en-US"/>
              </w:rPr>
              <w:t xml:space="preserve">= 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Initial_Secure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>,</w:t>
            </w:r>
          </w:p>
          <w:p w14:paraId="40174EA9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                                InterworkWithoutN26 p_IwkN</w:t>
            </w:r>
            <w:proofErr w:type="gramStart"/>
            <w:r w:rsidRPr="00D115EC">
              <w:rPr>
                <w:rFonts w:ascii="Arial" w:hAnsi="Arial" w:cs="Arial"/>
                <w:bCs/>
                <w:lang w:val="en-US"/>
              </w:rPr>
              <w:t>26 :</w:t>
            </w:r>
            <w:proofErr w:type="gramEnd"/>
            <w:r w:rsidRPr="00D115EC">
              <w:rPr>
                <w:rFonts w:ascii="Arial" w:hAnsi="Arial" w:cs="Arial"/>
                <w:bCs/>
                <w:lang w:val="en-US"/>
              </w:rPr>
              <w:t>= NOT_SUPPORTED,</w:t>
            </w:r>
          </w:p>
          <w:p w14:paraId="5931906B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                                   integer 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p_</w:t>
            </w:r>
            <w:proofErr w:type="gramStart"/>
            <w:r w:rsidRPr="00D115EC">
              <w:rPr>
                <w:rFonts w:ascii="Arial" w:hAnsi="Arial" w:cs="Arial"/>
                <w:bCs/>
                <w:lang w:val="en-US"/>
              </w:rPr>
              <w:t>AssignmentMode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D115EC">
              <w:rPr>
                <w:rFonts w:ascii="Arial" w:hAnsi="Arial" w:cs="Arial"/>
                <w:bCs/>
                <w:lang w:val="en-US"/>
              </w:rPr>
              <w:t>= 1)  runs on NR5GC_PTC</w:t>
            </w:r>
          </w:p>
          <w:p w14:paraId="5D7E4FB5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{</w:t>
            </w:r>
          </w:p>
          <w:p w14:paraId="51C4AFBD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var 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NasCount_Type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D115EC">
              <w:rPr>
                <w:rFonts w:ascii="Arial" w:hAnsi="Arial" w:cs="Arial"/>
                <w:bCs/>
                <w:lang w:val="en-US"/>
              </w:rPr>
              <w:t>NasCount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>;</w:t>
            </w:r>
            <w:proofErr w:type="gramEnd"/>
          </w:p>
          <w:p w14:paraId="0196CF77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</w:p>
          <w:p w14:paraId="11A1A7A1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 Steps 5 - 6</w:t>
            </w:r>
          </w:p>
          <w:p w14:paraId="01A88317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 Do Authentication</w:t>
            </w:r>
          </w:p>
          <w:p w14:paraId="38B9BFCB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D115EC">
              <w:rPr>
                <w:rFonts w:ascii="Arial" w:hAnsi="Arial" w:cs="Arial"/>
                <w:bCs/>
                <w:lang w:val="en-US"/>
              </w:rPr>
              <w:t>NasCount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D115EC">
              <w:rPr>
                <w:rFonts w:ascii="Arial" w:hAnsi="Arial" w:cs="Arial"/>
                <w:bCs/>
                <w:lang w:val="en-US"/>
              </w:rPr>
              <w:t>= f_NR5GC_RRC_Idle_Steps5_9_AKA (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p_GMM_MobilityInfo_Type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p_ReceivedMsg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p_PLMN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p_RegType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 xml:space="preserve">, p_IwkN26, 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p_AssignmentMode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 xml:space="preserve">);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 @sic R5-202564, R5s230092 sic@</w:t>
            </w:r>
          </w:p>
          <w:p w14:paraId="48FF93F1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0FDB734C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 Store GMM Mobility Info now</w:t>
            </w:r>
          </w:p>
          <w:p w14:paraId="70E2EFEA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f_NR5GC_MobileInfo_SetGMM_MobilityInfo(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p_GMM_MobilityInfo_Type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 xml:space="preserve">);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 @sic R5-195328, R5s190388 sic@</w:t>
            </w:r>
          </w:p>
          <w:p w14:paraId="4D1AE4E2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1BCB9C21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 Step 9a1 - 9a2</w:t>
            </w:r>
          </w:p>
          <w:p w14:paraId="6D315249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select (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p_TestMode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>) {</w:t>
            </w:r>
          </w:p>
          <w:p w14:paraId="182EB27C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case (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TESTModeA_ON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TEST_LOOPModeA_ON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>) {</w:t>
            </w:r>
          </w:p>
          <w:p w14:paraId="5281EB2E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 f_NR5GC_Activate_TestMode (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tsc_UE_TestLoopMode_TypeA</w:t>
            </w:r>
            <w:proofErr w:type="spellEnd"/>
            <w:proofErr w:type="gramStart"/>
            <w:r w:rsidRPr="00D115EC">
              <w:rPr>
                <w:rFonts w:ascii="Arial" w:hAnsi="Arial" w:cs="Arial"/>
                <w:bCs/>
                <w:lang w:val="en-US"/>
              </w:rPr>
              <w:t>);</w:t>
            </w:r>
            <w:proofErr w:type="gramEnd"/>
          </w:p>
          <w:p w14:paraId="5D281D06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66EE5CCC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case (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TESTModeB_ON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TEST_LOOPModeB_ON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>) {</w:t>
            </w:r>
          </w:p>
          <w:p w14:paraId="616AF458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lastRenderedPageBreak/>
              <w:t>        f_NR5GC_Activate_TestMode (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tsc_UE_TestLoopMode_TypeB</w:t>
            </w:r>
            <w:proofErr w:type="spellEnd"/>
            <w:proofErr w:type="gramStart"/>
            <w:r w:rsidRPr="00D115EC">
              <w:rPr>
                <w:rFonts w:ascii="Arial" w:hAnsi="Arial" w:cs="Arial"/>
                <w:bCs/>
                <w:lang w:val="en-US"/>
              </w:rPr>
              <w:t>);</w:t>
            </w:r>
            <w:proofErr w:type="gramEnd"/>
          </w:p>
          <w:p w14:paraId="5F2CC5EF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53B2463A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case (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PING_Or_TESTModeB_ON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PING_Or_TEST_LOOPModeB_ON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>) {</w:t>
            </w:r>
          </w:p>
          <w:p w14:paraId="793D0831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   if (not 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pc_IP_Ping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>) {</w:t>
            </w:r>
          </w:p>
          <w:p w14:paraId="357039EF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  f_NR5GC_Activate_TestMode (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tsc_UE_TestLoopMode_TypeB</w:t>
            </w:r>
            <w:proofErr w:type="spellEnd"/>
            <w:proofErr w:type="gramStart"/>
            <w:r w:rsidRPr="00D115EC">
              <w:rPr>
                <w:rFonts w:ascii="Arial" w:hAnsi="Arial" w:cs="Arial"/>
                <w:bCs/>
                <w:lang w:val="en-US"/>
              </w:rPr>
              <w:t>);</w:t>
            </w:r>
            <w:proofErr w:type="gramEnd"/>
          </w:p>
          <w:p w14:paraId="2D6B62A9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}</w:t>
            </w:r>
          </w:p>
          <w:p w14:paraId="0BB4C943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3199B6FA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case (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TESTModeC_ON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TEST_LOOPModeC_ON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 xml:space="preserve">) </w:t>
            </w:r>
            <w:proofErr w:type="gramStart"/>
            <w:r w:rsidRPr="00D115EC">
              <w:rPr>
                <w:rFonts w:ascii="Arial" w:hAnsi="Arial" w:cs="Arial"/>
                <w:bCs/>
                <w:lang w:val="en-US"/>
              </w:rPr>
              <w:t xml:space="preserve">{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</w:t>
            </w:r>
            <w:proofErr w:type="gramEnd"/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/@sic R5-244716 sic@</w:t>
            </w:r>
          </w:p>
          <w:p w14:paraId="710D7207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 f_NR5GC_Activate_TestMode (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tsc_UE_TestLoopMode_TypeC</w:t>
            </w:r>
            <w:proofErr w:type="spellEnd"/>
            <w:proofErr w:type="gramStart"/>
            <w:r w:rsidRPr="00D115EC">
              <w:rPr>
                <w:rFonts w:ascii="Arial" w:hAnsi="Arial" w:cs="Arial"/>
                <w:bCs/>
                <w:lang w:val="en-US"/>
              </w:rPr>
              <w:t>);</w:t>
            </w:r>
            <w:proofErr w:type="gramEnd"/>
          </w:p>
          <w:p w14:paraId="2BDC7540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438AD1B8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case (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TESTModeE_ON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TEST_LOOPModeE_ON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 xml:space="preserve">) </w:t>
            </w:r>
            <w:proofErr w:type="gramStart"/>
            <w:r w:rsidRPr="00D115EC">
              <w:rPr>
                <w:rFonts w:ascii="Arial" w:hAnsi="Arial" w:cs="Arial"/>
                <w:bCs/>
                <w:lang w:val="en-US"/>
              </w:rPr>
              <w:t>{  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</w:t>
            </w:r>
            <w:proofErr w:type="gramEnd"/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 @sic R5-225291 sic@</w:t>
            </w:r>
          </w:p>
          <w:p w14:paraId="3F9C65E5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  f_NR5GC_Activate_TestMode (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tsc_UE_TestLoopMode_TypeE</w:t>
            </w:r>
            <w:proofErr w:type="spellEnd"/>
            <w:proofErr w:type="gramStart"/>
            <w:r w:rsidRPr="00D115EC">
              <w:rPr>
                <w:rFonts w:ascii="Arial" w:hAnsi="Arial" w:cs="Arial"/>
                <w:bCs/>
                <w:lang w:val="en-US"/>
              </w:rPr>
              <w:t>);</w:t>
            </w:r>
            <w:proofErr w:type="gramEnd"/>
          </w:p>
          <w:p w14:paraId="6DFDEB2A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41339674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  case else </w:t>
            </w:r>
            <w:proofErr w:type="gramStart"/>
            <w:r w:rsidRPr="00D115EC">
              <w:rPr>
                <w:rFonts w:ascii="Arial" w:hAnsi="Arial" w:cs="Arial"/>
                <w:bCs/>
                <w:lang w:val="en-US"/>
              </w:rPr>
              <w:t xml:space="preserve">{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</w:t>
            </w:r>
            <w:proofErr w:type="gramEnd"/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 do nothing</w:t>
            </w:r>
          </w:p>
          <w:p w14:paraId="731FC511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24D810B8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100619EB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551D1341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//Steps 10 - 11</w:t>
            </w:r>
          </w:p>
          <w:p w14:paraId="57787802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 RRC Security Mode procedure</w:t>
            </w:r>
          </w:p>
          <w:p w14:paraId="43A0C4EF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f_NR_RRC_ActivateSecurity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 xml:space="preserve"> (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D115EC">
              <w:rPr>
                <w:rFonts w:ascii="Arial" w:hAnsi="Arial" w:cs="Arial"/>
                <w:bCs/>
                <w:lang w:val="en-US"/>
              </w:rPr>
              <w:t>v_NasCount</w:t>
            </w:r>
            <w:proofErr w:type="spellEnd"/>
            <w:r w:rsidRPr="00D115EC">
              <w:rPr>
                <w:rFonts w:ascii="Arial" w:hAnsi="Arial" w:cs="Arial"/>
                <w:bCs/>
                <w:lang w:val="en-US"/>
              </w:rPr>
              <w:t xml:space="preserve">);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 xml:space="preserve">// Use </w:t>
            </w:r>
            <w:proofErr w:type="spellStart"/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NasCount</w:t>
            </w:r>
            <w:proofErr w:type="spellEnd"/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 xml:space="preserve"> returned from NAS S.M. Complete</w:t>
            </w:r>
          </w:p>
          <w:p w14:paraId="09AFE75C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</w:p>
          <w:p w14:paraId="3C4B626E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 Steps 12 - 13</w:t>
            </w:r>
          </w:p>
          <w:p w14:paraId="330BDDAB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D115EC">
              <w:rPr>
                <w:rFonts w:ascii="Arial" w:hAnsi="Arial" w:cs="Arial"/>
                <w:bCs/>
                <w:i/>
                <w:iCs/>
                <w:lang w:val="en-US"/>
              </w:rPr>
              <w:t>// UE Capability</w:t>
            </w:r>
          </w:p>
          <w:p w14:paraId="6943BC70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 xml:space="preserve">    </w:t>
            </w:r>
            <w:proofErr w:type="spellStart"/>
            <w:r w:rsidRPr="00D115EC">
              <w:rPr>
                <w:rFonts w:ascii="Arial" w:hAnsi="Arial" w:cs="Arial"/>
                <w:bCs/>
                <w:highlight w:val="yellow"/>
                <w:lang w:val="en-US"/>
              </w:rPr>
              <w:t>f_NR_Capability</w:t>
            </w:r>
            <w:proofErr w:type="spellEnd"/>
            <w:r w:rsidRPr="00D115EC">
              <w:rPr>
                <w:rFonts w:ascii="Arial" w:hAnsi="Arial" w:cs="Arial"/>
                <w:bCs/>
                <w:highlight w:val="yellow"/>
                <w:lang w:val="en-US"/>
              </w:rPr>
              <w:t>(</w:t>
            </w:r>
            <w:proofErr w:type="spellStart"/>
            <w:r w:rsidRPr="00D115EC">
              <w:rPr>
                <w:rFonts w:ascii="Arial" w:hAnsi="Arial" w:cs="Arial"/>
                <w:bCs/>
                <w:highlight w:val="yellow"/>
                <w:lang w:val="en-US"/>
              </w:rPr>
              <w:t>p_NR_CellId</w:t>
            </w:r>
            <w:proofErr w:type="spellEnd"/>
            <w:proofErr w:type="gramStart"/>
            <w:r w:rsidRPr="00D115EC">
              <w:rPr>
                <w:rFonts w:ascii="Arial" w:hAnsi="Arial" w:cs="Arial"/>
                <w:bCs/>
                <w:highlight w:val="yellow"/>
                <w:lang w:val="en-US"/>
              </w:rPr>
              <w:t>);</w:t>
            </w:r>
            <w:proofErr w:type="gramEnd"/>
          </w:p>
          <w:p w14:paraId="66A1144A" w14:textId="77777777" w:rsidR="00D115EC" w:rsidRPr="00D115EC" w:rsidRDefault="00D115EC" w:rsidP="00D115E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D115EC">
              <w:rPr>
                <w:rFonts w:ascii="Arial" w:hAnsi="Arial" w:cs="Arial"/>
                <w:bCs/>
                <w:lang w:val="en-US"/>
              </w:rPr>
              <w:t>  }</w:t>
            </w:r>
          </w:p>
          <w:p w14:paraId="67A1E7C9" w14:textId="4C944189" w:rsidR="00B75F5C" w:rsidRPr="00AE1F13" w:rsidRDefault="00B75F5C" w:rsidP="0063175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1D20141C" w14:textId="77777777" w:rsidR="00B75F5C" w:rsidRDefault="00B75F5C" w:rsidP="00B75F5C">
      <w:pPr>
        <w:spacing w:after="0"/>
        <w:rPr>
          <w:rFonts w:ascii="Arial" w:hAnsi="Arial"/>
          <w:b/>
          <w:lang w:eastAsia="en-GB"/>
        </w:rPr>
      </w:pPr>
    </w:p>
    <w:p w14:paraId="72B02AFE" w14:textId="77777777" w:rsidR="00B75F5C" w:rsidRDefault="00B75F5C" w:rsidP="00B75F5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75F5C" w:rsidRPr="00AE1F13" w14:paraId="24F3A7B0" w14:textId="77777777" w:rsidTr="00631750">
        <w:tc>
          <w:tcPr>
            <w:tcW w:w="9629" w:type="dxa"/>
          </w:tcPr>
          <w:p w14:paraId="51F5416C" w14:textId="77777777" w:rsidR="00353FA7" w:rsidRPr="00353FA7" w:rsidRDefault="00B75F5C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5227C2">
              <w:rPr>
                <w:rFonts w:ascii="Arial" w:hAnsi="Arial" w:cs="Arial"/>
                <w:bCs/>
              </w:rPr>
              <w:t xml:space="preserve">   </w:t>
            </w:r>
            <w:r w:rsidR="00353FA7" w:rsidRPr="00353FA7">
              <w:rPr>
                <w:rFonts w:ascii="Arial" w:hAnsi="Arial" w:cs="Arial"/>
                <w:bCs/>
                <w:lang w:val="en-US"/>
              </w:rPr>
              <w:t>function f_NR5GC_RRC_Idle_Steps5_13 (</w:t>
            </w:r>
            <w:proofErr w:type="spellStart"/>
            <w:r w:rsidR="00353FA7" w:rsidRPr="00353FA7">
              <w:rPr>
                <w:rFonts w:ascii="Arial" w:hAnsi="Arial" w:cs="Arial"/>
                <w:bCs/>
                <w:lang w:val="en-US"/>
              </w:rPr>
              <w:t>inout</w:t>
            </w:r>
            <w:proofErr w:type="spellEnd"/>
            <w:r w:rsidR="00353FA7" w:rsidRPr="00353FA7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="00353FA7" w:rsidRPr="00353FA7">
              <w:rPr>
                <w:rFonts w:ascii="Arial" w:hAnsi="Arial" w:cs="Arial"/>
                <w:bCs/>
                <w:lang w:val="en-US"/>
              </w:rPr>
              <w:t>GMM_MobilityInfo_Type</w:t>
            </w:r>
            <w:proofErr w:type="spellEnd"/>
            <w:r w:rsidR="00353FA7" w:rsidRPr="00353FA7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="00353FA7" w:rsidRPr="00353FA7">
              <w:rPr>
                <w:rFonts w:ascii="Arial" w:hAnsi="Arial" w:cs="Arial"/>
                <w:bCs/>
                <w:lang w:val="en-US"/>
              </w:rPr>
              <w:t>p_GMM_MobilityInfo_</w:t>
            </w:r>
            <w:proofErr w:type="gramStart"/>
            <w:r w:rsidR="00353FA7" w:rsidRPr="00353FA7">
              <w:rPr>
                <w:rFonts w:ascii="Arial" w:hAnsi="Arial" w:cs="Arial"/>
                <w:bCs/>
                <w:lang w:val="en-US"/>
              </w:rPr>
              <w:t>Type</w:t>
            </w:r>
            <w:proofErr w:type="spellEnd"/>
            <w:r w:rsidR="00353FA7" w:rsidRPr="00353FA7">
              <w:rPr>
                <w:rFonts w:ascii="Arial" w:hAnsi="Arial" w:cs="Arial"/>
                <w:bCs/>
                <w:lang w:val="en-US"/>
              </w:rPr>
              <w:t>,  </w:t>
            </w:r>
            <w:r w:rsidR="00353FA7" w:rsidRPr="00353FA7">
              <w:rPr>
                <w:rFonts w:ascii="Arial" w:hAnsi="Arial" w:cs="Arial"/>
                <w:bCs/>
                <w:i/>
                <w:iCs/>
                <w:lang w:val="en-US"/>
              </w:rPr>
              <w:t>/</w:t>
            </w:r>
            <w:proofErr w:type="gramEnd"/>
            <w:r w:rsidR="00353FA7" w:rsidRPr="00353FA7">
              <w:rPr>
                <w:rFonts w:ascii="Arial" w:hAnsi="Arial" w:cs="Arial"/>
                <w:bCs/>
                <w:i/>
                <w:iCs/>
                <w:lang w:val="en-US"/>
              </w:rPr>
              <w:t>/ @sic R5s211357 sic@</w:t>
            </w:r>
          </w:p>
          <w:p w14:paraId="48DBBC7A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                                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NR_CellId_Type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>,</w:t>
            </w:r>
          </w:p>
          <w:p w14:paraId="30DA71E8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                                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NG_NAS_MSG_Indication_Type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p_ReceivedMsg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>,</w:t>
            </w:r>
          </w:p>
          <w:p w14:paraId="4750A61A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                                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NAS_PlmnId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p_PLMN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>,</w:t>
            </w:r>
          </w:p>
          <w:p w14:paraId="7C00FE98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                                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NR_TESTMODE_STATE_Type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p_TestMode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>,</w:t>
            </w:r>
          </w:p>
          <w:p w14:paraId="4D34148A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                                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TypeOfRegistration_Type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p_</w:t>
            </w:r>
            <w:proofErr w:type="gramStart"/>
            <w:r w:rsidRPr="00353FA7">
              <w:rPr>
                <w:rFonts w:ascii="Arial" w:hAnsi="Arial" w:cs="Arial"/>
                <w:bCs/>
                <w:lang w:val="en-US"/>
              </w:rPr>
              <w:t>RegType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353FA7">
              <w:rPr>
                <w:rFonts w:ascii="Arial" w:hAnsi="Arial" w:cs="Arial"/>
                <w:bCs/>
                <w:lang w:val="en-US"/>
              </w:rPr>
              <w:t xml:space="preserve">= 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Initial_Secure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>,</w:t>
            </w:r>
          </w:p>
          <w:p w14:paraId="6204CDC5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                                InterworkWithoutN26 p_IwkN</w:t>
            </w:r>
            <w:proofErr w:type="gramStart"/>
            <w:r w:rsidRPr="00353FA7">
              <w:rPr>
                <w:rFonts w:ascii="Arial" w:hAnsi="Arial" w:cs="Arial"/>
                <w:bCs/>
                <w:lang w:val="en-US"/>
              </w:rPr>
              <w:t>26 :</w:t>
            </w:r>
            <w:proofErr w:type="gramEnd"/>
            <w:r w:rsidRPr="00353FA7">
              <w:rPr>
                <w:rFonts w:ascii="Arial" w:hAnsi="Arial" w:cs="Arial"/>
                <w:bCs/>
                <w:lang w:val="en-US"/>
              </w:rPr>
              <w:t>= NOT_SUPPORTED,</w:t>
            </w:r>
          </w:p>
          <w:p w14:paraId="6D56DE06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                                   integer 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p_</w:t>
            </w:r>
            <w:proofErr w:type="gramStart"/>
            <w:r w:rsidRPr="00353FA7">
              <w:rPr>
                <w:rFonts w:ascii="Arial" w:hAnsi="Arial" w:cs="Arial"/>
                <w:bCs/>
                <w:lang w:val="en-US"/>
              </w:rPr>
              <w:t>AssignmentMode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353FA7">
              <w:rPr>
                <w:rFonts w:ascii="Arial" w:hAnsi="Arial" w:cs="Arial"/>
                <w:bCs/>
                <w:lang w:val="en-US"/>
              </w:rPr>
              <w:t>= 1)  runs on NR5GC_PTC</w:t>
            </w:r>
          </w:p>
          <w:p w14:paraId="389075C1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{</w:t>
            </w:r>
          </w:p>
          <w:p w14:paraId="19024468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var 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NasCount_Type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353FA7">
              <w:rPr>
                <w:rFonts w:ascii="Arial" w:hAnsi="Arial" w:cs="Arial"/>
                <w:bCs/>
                <w:lang w:val="en-US"/>
              </w:rPr>
              <w:t>NasCount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>;</w:t>
            </w:r>
            <w:proofErr w:type="gramEnd"/>
          </w:p>
          <w:p w14:paraId="070714B7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</w:p>
          <w:p w14:paraId="35B2562C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 Steps 5 - 6</w:t>
            </w:r>
          </w:p>
          <w:p w14:paraId="15A0977A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 Do Authentication</w:t>
            </w:r>
          </w:p>
          <w:p w14:paraId="4CDFCD5B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353FA7">
              <w:rPr>
                <w:rFonts w:ascii="Arial" w:hAnsi="Arial" w:cs="Arial"/>
                <w:bCs/>
                <w:lang w:val="en-US"/>
              </w:rPr>
              <w:t>NasCount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353FA7">
              <w:rPr>
                <w:rFonts w:ascii="Arial" w:hAnsi="Arial" w:cs="Arial"/>
                <w:bCs/>
                <w:lang w:val="en-US"/>
              </w:rPr>
              <w:t>= f_NR5GC_RRC_Idle_Steps5_9_AKA (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p_GMM_MobilityInfo_Type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p_ReceivedMsg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p_PLMN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p_RegType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 xml:space="preserve">, p_IwkN26, 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p_AssignmentMode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 xml:space="preserve">);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 @sic R5-202564, R5s230092 sic@</w:t>
            </w:r>
          </w:p>
          <w:p w14:paraId="40D5F214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6AB4B0D2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 Store GMM Mobility Info now</w:t>
            </w:r>
          </w:p>
          <w:p w14:paraId="30F0540A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f_NR5GC_MobileInfo_SetGMM_MobilityInfo(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p_GMM_MobilityInfo_Type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 xml:space="preserve">);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 @sic R5-195328, R5s190388 sic@</w:t>
            </w:r>
          </w:p>
          <w:p w14:paraId="0ED4BEC1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12A6B1A8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 Step 9a1 - 9a2</w:t>
            </w:r>
          </w:p>
          <w:p w14:paraId="1FFA2EB5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select (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p_TestMode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>) {</w:t>
            </w:r>
          </w:p>
          <w:p w14:paraId="5BDEA3D4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case (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TESTModeA_ON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TEST_LOOPModeA_ON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>) {</w:t>
            </w:r>
          </w:p>
          <w:p w14:paraId="073FE033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 f_NR5GC_Activate_TestMode (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tsc_UE_TestLoopMode_TypeA</w:t>
            </w:r>
            <w:proofErr w:type="spellEnd"/>
            <w:proofErr w:type="gramStart"/>
            <w:r w:rsidRPr="00353FA7">
              <w:rPr>
                <w:rFonts w:ascii="Arial" w:hAnsi="Arial" w:cs="Arial"/>
                <w:bCs/>
                <w:lang w:val="en-US"/>
              </w:rPr>
              <w:t>);</w:t>
            </w:r>
            <w:proofErr w:type="gramEnd"/>
          </w:p>
          <w:p w14:paraId="3888B262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6F3039BB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case (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TESTModeB_ON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TEST_LOOPModeB_ON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>) {</w:t>
            </w:r>
          </w:p>
          <w:p w14:paraId="2823BCDC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 f_NR5GC_Activate_TestMode (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tsc_UE_TestLoopMode_TypeB</w:t>
            </w:r>
            <w:proofErr w:type="spellEnd"/>
            <w:proofErr w:type="gramStart"/>
            <w:r w:rsidRPr="00353FA7">
              <w:rPr>
                <w:rFonts w:ascii="Arial" w:hAnsi="Arial" w:cs="Arial"/>
                <w:bCs/>
                <w:lang w:val="en-US"/>
              </w:rPr>
              <w:t>);</w:t>
            </w:r>
            <w:proofErr w:type="gramEnd"/>
          </w:p>
          <w:p w14:paraId="7E111C8F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71819594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case (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PING_Or_TESTModeB_ON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PING_Or_TEST_LOOPModeB_ON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>) {</w:t>
            </w:r>
          </w:p>
          <w:p w14:paraId="135443E2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   if (not 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pc_IP_Ping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>) {</w:t>
            </w:r>
          </w:p>
          <w:p w14:paraId="22BCE4FC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lastRenderedPageBreak/>
              <w:t>         f_NR5GC_Activate_TestMode (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tsc_UE_TestLoopMode_TypeB</w:t>
            </w:r>
            <w:proofErr w:type="spellEnd"/>
            <w:proofErr w:type="gramStart"/>
            <w:r w:rsidRPr="00353FA7">
              <w:rPr>
                <w:rFonts w:ascii="Arial" w:hAnsi="Arial" w:cs="Arial"/>
                <w:bCs/>
                <w:lang w:val="en-US"/>
              </w:rPr>
              <w:t>);</w:t>
            </w:r>
            <w:proofErr w:type="gramEnd"/>
          </w:p>
          <w:p w14:paraId="43A94DA5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}</w:t>
            </w:r>
          </w:p>
          <w:p w14:paraId="51149253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1D3E5CC3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case (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TESTModeC_ON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TEST_LOOPModeC_ON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 xml:space="preserve">) </w:t>
            </w:r>
            <w:proofErr w:type="gramStart"/>
            <w:r w:rsidRPr="00353FA7">
              <w:rPr>
                <w:rFonts w:ascii="Arial" w:hAnsi="Arial" w:cs="Arial"/>
                <w:bCs/>
                <w:lang w:val="en-US"/>
              </w:rPr>
              <w:t xml:space="preserve">{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</w:t>
            </w:r>
            <w:proofErr w:type="gramEnd"/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/@sic R5-244716 sic@</w:t>
            </w:r>
          </w:p>
          <w:p w14:paraId="7C7959D0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 f_NR5GC_Activate_TestMode (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tsc_UE_TestLoopMode_TypeC</w:t>
            </w:r>
            <w:proofErr w:type="spellEnd"/>
            <w:proofErr w:type="gramStart"/>
            <w:r w:rsidRPr="00353FA7">
              <w:rPr>
                <w:rFonts w:ascii="Arial" w:hAnsi="Arial" w:cs="Arial"/>
                <w:bCs/>
                <w:lang w:val="en-US"/>
              </w:rPr>
              <w:t>);</w:t>
            </w:r>
            <w:proofErr w:type="gramEnd"/>
          </w:p>
          <w:p w14:paraId="56776A83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3E3DF76F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case (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TESTModeE_ON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TEST_LOOPModeE_ON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 xml:space="preserve">) </w:t>
            </w:r>
            <w:proofErr w:type="gramStart"/>
            <w:r w:rsidRPr="00353FA7">
              <w:rPr>
                <w:rFonts w:ascii="Arial" w:hAnsi="Arial" w:cs="Arial"/>
                <w:bCs/>
                <w:lang w:val="en-US"/>
              </w:rPr>
              <w:t>{  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</w:t>
            </w:r>
            <w:proofErr w:type="gramEnd"/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 @sic R5-225291 sic@</w:t>
            </w:r>
          </w:p>
          <w:p w14:paraId="6A4A40FA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  f_NR5GC_Activate_TestMode (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tsc_UE_TestLoopMode_TypeE</w:t>
            </w:r>
            <w:proofErr w:type="spellEnd"/>
            <w:proofErr w:type="gramStart"/>
            <w:r w:rsidRPr="00353FA7">
              <w:rPr>
                <w:rFonts w:ascii="Arial" w:hAnsi="Arial" w:cs="Arial"/>
                <w:bCs/>
                <w:lang w:val="en-US"/>
              </w:rPr>
              <w:t>);</w:t>
            </w:r>
            <w:proofErr w:type="gramEnd"/>
          </w:p>
          <w:p w14:paraId="3DABA6FD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7D320E86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  case else </w:t>
            </w:r>
            <w:proofErr w:type="gramStart"/>
            <w:r w:rsidRPr="00353FA7">
              <w:rPr>
                <w:rFonts w:ascii="Arial" w:hAnsi="Arial" w:cs="Arial"/>
                <w:bCs/>
                <w:lang w:val="en-US"/>
              </w:rPr>
              <w:t xml:space="preserve">{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</w:t>
            </w:r>
            <w:proofErr w:type="gramEnd"/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 do nothing</w:t>
            </w:r>
          </w:p>
          <w:p w14:paraId="046429FD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  }</w:t>
            </w:r>
          </w:p>
          <w:p w14:paraId="11AB7367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  }</w:t>
            </w:r>
          </w:p>
          <w:p w14:paraId="7976FB80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649B4978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//Steps 10 - 11</w:t>
            </w:r>
          </w:p>
          <w:p w14:paraId="345E770E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 RRC Security Mode procedure</w:t>
            </w:r>
          </w:p>
          <w:p w14:paraId="270A3498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f_NR_RRC_ActivateSecurity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 xml:space="preserve"> (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353FA7">
              <w:rPr>
                <w:rFonts w:ascii="Arial" w:hAnsi="Arial" w:cs="Arial"/>
                <w:bCs/>
                <w:lang w:val="en-US"/>
              </w:rPr>
              <w:t>v_NasCount</w:t>
            </w:r>
            <w:proofErr w:type="spellEnd"/>
            <w:r w:rsidRPr="00353FA7">
              <w:rPr>
                <w:rFonts w:ascii="Arial" w:hAnsi="Arial" w:cs="Arial"/>
                <w:bCs/>
                <w:lang w:val="en-US"/>
              </w:rPr>
              <w:t xml:space="preserve">);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 xml:space="preserve">// Use </w:t>
            </w:r>
            <w:proofErr w:type="spellStart"/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NasCount</w:t>
            </w:r>
            <w:proofErr w:type="spellEnd"/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 xml:space="preserve"> returned from NAS S.M. Complete</w:t>
            </w:r>
          </w:p>
          <w:p w14:paraId="4D908342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</w:p>
          <w:p w14:paraId="3C08653A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 Steps 12 - 13</w:t>
            </w:r>
          </w:p>
          <w:p w14:paraId="29202B47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  <w:r w:rsidRPr="00353FA7">
              <w:rPr>
                <w:rFonts w:ascii="Arial" w:hAnsi="Arial" w:cs="Arial"/>
                <w:bCs/>
                <w:i/>
                <w:iCs/>
                <w:lang w:val="en-US"/>
              </w:rPr>
              <w:t>// UE Capability</w:t>
            </w:r>
          </w:p>
          <w:p w14:paraId="52290807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 xml:space="preserve">    </w:t>
            </w:r>
            <w:proofErr w:type="spellStart"/>
            <w:r w:rsidRPr="00353FA7">
              <w:rPr>
                <w:rFonts w:ascii="Arial" w:hAnsi="Arial" w:cs="Arial"/>
                <w:bCs/>
                <w:highlight w:val="yellow"/>
                <w:lang w:val="en-US"/>
              </w:rPr>
              <w:t>f_NR_</w:t>
            </w:r>
            <w:proofErr w:type="gramStart"/>
            <w:r w:rsidRPr="00353FA7">
              <w:rPr>
                <w:rFonts w:ascii="Arial" w:hAnsi="Arial" w:cs="Arial"/>
                <w:bCs/>
                <w:highlight w:val="yellow"/>
                <w:lang w:val="en-US"/>
              </w:rPr>
              <w:t>Capability</w:t>
            </w:r>
            <w:proofErr w:type="spellEnd"/>
            <w:r w:rsidRPr="00353FA7">
              <w:rPr>
                <w:rFonts w:ascii="Arial" w:hAnsi="Arial" w:cs="Arial"/>
                <w:bCs/>
                <w:highlight w:val="yellow"/>
                <w:lang w:val="en-US"/>
              </w:rPr>
              <w:t>(</w:t>
            </w:r>
            <w:proofErr w:type="spellStart"/>
            <w:proofErr w:type="gramEnd"/>
            <w:r w:rsidRPr="00353FA7">
              <w:rPr>
                <w:rFonts w:ascii="Arial" w:hAnsi="Arial" w:cs="Arial"/>
                <w:bCs/>
                <w:highlight w:val="yellow"/>
                <w:lang w:val="en-US"/>
              </w:rPr>
              <w:t>p_NR_CellId</w:t>
            </w:r>
            <w:proofErr w:type="spellEnd"/>
            <w:r w:rsidRPr="00353FA7">
              <w:rPr>
                <w:rFonts w:ascii="Arial" w:hAnsi="Arial" w:cs="Arial"/>
                <w:bCs/>
                <w:highlight w:val="yellow"/>
                <w:lang w:val="en-US"/>
              </w:rPr>
              <w:t xml:space="preserve">, </w:t>
            </w:r>
            <w:proofErr w:type="spellStart"/>
            <w:r w:rsidRPr="00353FA7">
              <w:rPr>
                <w:rFonts w:ascii="Arial" w:hAnsi="Arial" w:cs="Arial"/>
                <w:bCs/>
                <w:highlight w:val="yellow"/>
                <w:lang w:val="en-US"/>
              </w:rPr>
              <w:t>p_RegType</w:t>
            </w:r>
            <w:proofErr w:type="spellEnd"/>
            <w:r w:rsidRPr="00353FA7">
              <w:rPr>
                <w:rFonts w:ascii="Arial" w:hAnsi="Arial" w:cs="Arial"/>
                <w:bCs/>
                <w:highlight w:val="yellow"/>
                <w:lang w:val="en-US"/>
              </w:rPr>
              <w:t>);</w:t>
            </w:r>
          </w:p>
          <w:p w14:paraId="0B25C817" w14:textId="77777777" w:rsidR="00353FA7" w:rsidRPr="00353FA7" w:rsidRDefault="00353FA7" w:rsidP="00353F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53FA7">
              <w:rPr>
                <w:rFonts w:ascii="Arial" w:hAnsi="Arial" w:cs="Arial"/>
                <w:bCs/>
                <w:lang w:val="en-US"/>
              </w:rPr>
              <w:t>  }</w:t>
            </w:r>
          </w:p>
          <w:p w14:paraId="4873FE68" w14:textId="4379E223" w:rsidR="00B75F5C" w:rsidRPr="00AE1F13" w:rsidRDefault="00B75F5C" w:rsidP="0063175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63CD2073" w14:textId="77777777" w:rsidR="008506B4" w:rsidRDefault="008506B4" w:rsidP="00B93E75">
      <w:pPr>
        <w:rPr>
          <w:rFonts w:ascii="Arial" w:hAnsi="Arial" w:cs="Arial"/>
          <w:b/>
        </w:rPr>
      </w:pPr>
    </w:p>
    <w:p w14:paraId="6BD7E151" w14:textId="6211E2D9" w:rsidR="00353FA7" w:rsidRPr="00E12CDE" w:rsidRDefault="00353FA7" w:rsidP="00353FA7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 w:rsidRPr="00E12CDE">
        <w:rPr>
          <w:b/>
          <w:lang w:val="pt-BR"/>
        </w:rPr>
        <w:t xml:space="preserve">Change </w:t>
      </w:r>
      <w:r w:rsidR="00733A40">
        <w:rPr>
          <w:b/>
          <w:lang w:val="pt-BR"/>
        </w:rPr>
        <w:t>4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353FA7" w:rsidRPr="00E12CDE" w14:paraId="204AE4B6" w14:textId="77777777" w:rsidTr="00631750">
        <w:trPr>
          <w:trHeight w:val="447"/>
        </w:trPr>
        <w:tc>
          <w:tcPr>
            <w:tcW w:w="1985" w:type="dxa"/>
          </w:tcPr>
          <w:p w14:paraId="53EBD28A" w14:textId="77777777" w:rsidR="00353FA7" w:rsidRPr="00E12CDE" w:rsidRDefault="00353FA7" w:rsidP="0063175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8F8EA8D" w14:textId="42172CD0" w:rsidR="00353FA7" w:rsidRPr="00014975" w:rsidRDefault="00D26ED0" w:rsidP="00631750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D26ED0">
              <w:rPr>
                <w:rFonts w:ascii="Arial" w:hAnsi="Arial" w:cs="Arial"/>
                <w:bCs/>
                <w:lang w:val="en-IN"/>
              </w:rPr>
              <w:t>function f_NR5GC_</w:t>
            </w:r>
            <w:proofErr w:type="gramStart"/>
            <w:r w:rsidRPr="00D26ED0">
              <w:rPr>
                <w:rFonts w:ascii="Arial" w:hAnsi="Arial" w:cs="Arial"/>
                <w:bCs/>
                <w:lang w:val="en-IN"/>
              </w:rPr>
              <w:t>EmergencyCallLimitedService</w:t>
            </w:r>
            <w:r>
              <w:rPr>
                <w:rFonts w:ascii="Arial" w:hAnsi="Arial" w:cs="Arial"/>
                <w:bCs/>
                <w:lang w:val="en-IN"/>
              </w:rPr>
              <w:t>(</w:t>
            </w:r>
            <w:proofErr w:type="gramEnd"/>
            <w:r>
              <w:rPr>
                <w:rFonts w:ascii="Arial" w:hAnsi="Arial" w:cs="Arial"/>
                <w:bCs/>
                <w:lang w:val="en-IN"/>
              </w:rPr>
              <w:t>)</w:t>
            </w:r>
          </w:p>
        </w:tc>
      </w:tr>
      <w:tr w:rsidR="00353FA7" w:rsidRPr="003A459F" w14:paraId="31A6DB04" w14:textId="77777777" w:rsidTr="00631750">
        <w:trPr>
          <w:trHeight w:val="682"/>
        </w:trPr>
        <w:tc>
          <w:tcPr>
            <w:tcW w:w="1985" w:type="dxa"/>
          </w:tcPr>
          <w:p w14:paraId="7434EA83" w14:textId="77777777" w:rsidR="00353FA7" w:rsidRPr="00E12CDE" w:rsidRDefault="00353FA7" w:rsidP="0063175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D159FF9" w14:textId="69821269" w:rsidR="00353FA7" w:rsidRPr="003A459F" w:rsidRDefault="00D26ED0" w:rsidP="00631750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Same as Change 1</w:t>
            </w:r>
          </w:p>
        </w:tc>
      </w:tr>
      <w:tr w:rsidR="00353FA7" w:rsidRPr="00E12CDE" w14:paraId="38BACC9C" w14:textId="77777777" w:rsidTr="00631750">
        <w:tc>
          <w:tcPr>
            <w:tcW w:w="1985" w:type="dxa"/>
          </w:tcPr>
          <w:p w14:paraId="692CEDD6" w14:textId="77777777" w:rsidR="00353FA7" w:rsidRPr="00E12CDE" w:rsidRDefault="00353FA7" w:rsidP="0063175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BAD0C38" w14:textId="0767FD5D" w:rsidR="00353FA7" w:rsidRPr="00082D71" w:rsidRDefault="00D26ED0" w:rsidP="00631750">
            <w:pPr>
              <w:rPr>
                <w:rFonts w:cs="Arial"/>
              </w:rPr>
            </w:pPr>
            <w:r>
              <w:rPr>
                <w:rFonts w:ascii="Arial" w:eastAsia="SimSun" w:hAnsi="Arial" w:cs="Arial"/>
                <w:lang w:val="en-IN" w:eastAsia="zh-CN"/>
              </w:rPr>
              <w:t>Same as Change 1</w:t>
            </w:r>
          </w:p>
        </w:tc>
      </w:tr>
      <w:tr w:rsidR="00353FA7" w:rsidRPr="00E12CDE" w14:paraId="2EA2CF22" w14:textId="77777777" w:rsidTr="00631750">
        <w:tc>
          <w:tcPr>
            <w:tcW w:w="1985" w:type="dxa"/>
          </w:tcPr>
          <w:p w14:paraId="714857B5" w14:textId="77777777" w:rsidR="00353FA7" w:rsidRPr="00E12CDE" w:rsidRDefault="00353FA7" w:rsidP="00631750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F59AF30" w14:textId="77777777" w:rsidR="00353FA7" w:rsidRPr="000D7399" w:rsidRDefault="00353FA7" w:rsidP="00631750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NR5GC_RRCSteps.</w:t>
            </w:r>
            <w:r w:rsidRPr="009E379F">
              <w:rPr>
                <w:rFonts w:ascii="Arial" w:hAnsi="Arial" w:cs="Arial"/>
                <w:lang w:val="en-IN" w:eastAsia="en-GB"/>
              </w:rPr>
              <w:t>ttcn</w:t>
            </w:r>
          </w:p>
        </w:tc>
      </w:tr>
    </w:tbl>
    <w:p w14:paraId="36F10738" w14:textId="77777777" w:rsidR="00353FA7" w:rsidRDefault="00353FA7" w:rsidP="00353FA7">
      <w:pPr>
        <w:rPr>
          <w:rFonts w:ascii="Arial" w:hAnsi="Arial" w:cs="Arial"/>
          <w:b/>
        </w:rPr>
      </w:pPr>
    </w:p>
    <w:p w14:paraId="57AECE34" w14:textId="77777777" w:rsidR="00353FA7" w:rsidRPr="005571C5" w:rsidRDefault="00353FA7" w:rsidP="00353FA7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353FA7" w:rsidRPr="00AE1F13" w14:paraId="0071B046" w14:textId="77777777" w:rsidTr="00631750">
        <w:tc>
          <w:tcPr>
            <w:tcW w:w="9629" w:type="dxa"/>
          </w:tcPr>
          <w:p w14:paraId="613A70DA" w14:textId="77777777" w:rsidR="0032754E" w:rsidRPr="0032754E" w:rsidRDefault="00353FA7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5F635C">
              <w:rPr>
                <w:rFonts w:ascii="Arial" w:hAnsi="Arial" w:cs="Arial"/>
                <w:bCs/>
              </w:rPr>
              <w:t xml:space="preserve">   </w:t>
            </w:r>
            <w:r w:rsidR="0032754E" w:rsidRPr="0032754E">
              <w:rPr>
                <w:rFonts w:ascii="Arial" w:hAnsi="Arial" w:cs="Arial"/>
                <w:bCs/>
                <w:lang w:val="en-US"/>
              </w:rPr>
              <w:t>function f_NR5GC_</w:t>
            </w:r>
            <w:proofErr w:type="gramStart"/>
            <w:r w:rsidR="0032754E" w:rsidRPr="0032754E">
              <w:rPr>
                <w:rFonts w:ascii="Arial" w:hAnsi="Arial" w:cs="Arial"/>
                <w:bCs/>
                <w:lang w:val="en-US"/>
              </w:rPr>
              <w:t>EmergencyCallLimitedService(</w:t>
            </w:r>
            <w:proofErr w:type="spellStart"/>
            <w:proofErr w:type="gramEnd"/>
            <w:r w:rsidR="0032754E" w:rsidRPr="0032754E">
              <w:rPr>
                <w:rFonts w:ascii="Arial" w:hAnsi="Arial" w:cs="Arial"/>
                <w:bCs/>
                <w:lang w:val="en-US"/>
              </w:rPr>
              <w:t>NR_CellId_Type</w:t>
            </w:r>
            <w:proofErr w:type="spellEnd"/>
            <w:r w:rsidR="0032754E" w:rsidRPr="0032754E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="0032754E" w:rsidRPr="0032754E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="0032754E" w:rsidRPr="0032754E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="0032754E" w:rsidRPr="0032754E">
              <w:rPr>
                <w:rFonts w:ascii="Arial" w:hAnsi="Arial" w:cs="Arial"/>
                <w:bCs/>
                <w:lang w:val="en-US"/>
              </w:rPr>
              <w:t>boolean</w:t>
            </w:r>
            <w:proofErr w:type="spellEnd"/>
            <w:r w:rsidR="0032754E" w:rsidRPr="0032754E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="0032754E" w:rsidRPr="0032754E">
              <w:rPr>
                <w:rFonts w:ascii="Arial" w:hAnsi="Arial" w:cs="Arial"/>
                <w:bCs/>
                <w:lang w:val="en-US"/>
              </w:rPr>
              <w:t>p_IncludeTAIList</w:t>
            </w:r>
            <w:proofErr w:type="spellEnd"/>
            <w:r w:rsidR="0032754E" w:rsidRPr="0032754E">
              <w:rPr>
                <w:rFonts w:ascii="Arial" w:hAnsi="Arial" w:cs="Arial"/>
                <w:bCs/>
                <w:lang w:val="en-US"/>
              </w:rPr>
              <w:t xml:space="preserve"> := true) runs on NR5GC_PTC</w:t>
            </w:r>
          </w:p>
          <w:p w14:paraId="1A084BF7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{</w:t>
            </w:r>
          </w:p>
          <w:p w14:paraId="4B57045E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var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NG_NAS_MSG_Indication_Type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ReceivedMsg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;</w:t>
            </w:r>
            <w:proofErr w:type="gramEnd"/>
          </w:p>
          <w:p w14:paraId="644F687B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var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GMM_MobilityInfo_Type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v_GMM_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MobilityInfo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;</w:t>
            </w:r>
            <w:proofErr w:type="gramEnd"/>
          </w:p>
          <w:p w14:paraId="55682AD2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var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NG_NAS_SecurityParams_Type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v_NAS_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SecurityParams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;</w:t>
            </w:r>
            <w:proofErr w:type="gramEnd"/>
          </w:p>
          <w:p w14:paraId="183FA8F6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var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NR_SecurityParams_Type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v_RRC_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SecurityParams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;</w:t>
            </w:r>
            <w:proofErr w:type="gramEnd"/>
          </w:p>
          <w:p w14:paraId="5D41A3B5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var template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NAS_SecurityReturnType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v_NAS_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SecurityReturnValue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;</w:t>
            </w:r>
            <w:proofErr w:type="gramEnd"/>
          </w:p>
          <w:p w14:paraId="3A323564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var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PLMN_Identity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v_ASN_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PLMN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32754E">
              <w:rPr>
                <w:rFonts w:ascii="Arial" w:hAnsi="Arial" w:cs="Arial"/>
                <w:bCs/>
                <w:lang w:val="en-US"/>
              </w:rPr>
              <w:t xml:space="preserve">=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f_NR_CellInfo_GetPLMN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(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);</w:t>
            </w:r>
          </w:p>
          <w:p w14:paraId="3337009D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var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NAS_PlmnId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PLMN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32754E">
              <w:rPr>
                <w:rFonts w:ascii="Arial" w:hAnsi="Arial" w:cs="Arial"/>
                <w:bCs/>
                <w:lang w:val="en-US"/>
              </w:rPr>
              <w:t>= f_NR_Asn2Nas_PlmnId(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v_ASN_PLMN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);</w:t>
            </w:r>
          </w:p>
          <w:p w14:paraId="601F6538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var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NG_NAS_GutiParameters_Type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GutiParams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32754E">
              <w:rPr>
                <w:rFonts w:ascii="Arial" w:hAnsi="Arial" w:cs="Arial"/>
                <w:bCs/>
                <w:lang w:val="en-US"/>
              </w:rPr>
              <w:t>= f_NR5GC_CellInfo_GetGutiParameters (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);</w:t>
            </w:r>
          </w:p>
          <w:p w14:paraId="2F7AFB8C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var template (value)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NG_MobileIdentity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GUTIToSend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32754E">
              <w:rPr>
                <w:rFonts w:ascii="Arial" w:hAnsi="Arial" w:cs="Arial"/>
                <w:bCs/>
                <w:lang w:val="en-US"/>
              </w:rPr>
              <w:t>= f_NG_GutiParameters2MobileIdentity (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v_PLMN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v_GutiParams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);</w:t>
            </w:r>
          </w:p>
          <w:p w14:paraId="1C10FA69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var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TrackingAreaCode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TAC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32754E">
              <w:rPr>
                <w:rFonts w:ascii="Arial" w:hAnsi="Arial" w:cs="Arial"/>
                <w:bCs/>
                <w:lang w:val="en-US"/>
              </w:rPr>
              <w:t xml:space="preserve">=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f_NR_CellInfo_GetTAC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(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);</w:t>
            </w:r>
          </w:p>
          <w:p w14:paraId="52634BBC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var template (omit)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NG_TrackingAreaIdList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TAIList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32754E">
              <w:rPr>
                <w:rFonts w:ascii="Arial" w:hAnsi="Arial" w:cs="Arial"/>
                <w:bCs/>
                <w:lang w:val="en-US"/>
              </w:rPr>
              <w:t xml:space="preserve">=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cs_NG_TAIListNonConsecutive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(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v_PLMN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, {bit2oct(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v_TAC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)});</w:t>
            </w:r>
          </w:p>
          <w:p w14:paraId="465D50F9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</w:t>
            </w:r>
          </w:p>
          <w:p w14:paraId="04F84CF5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if (not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p_IncludeTAIList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) 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{ /</w:t>
            </w:r>
            <w:proofErr w:type="gramEnd"/>
            <w:r w:rsidRPr="0032754E">
              <w:rPr>
                <w:rFonts w:ascii="Arial" w:hAnsi="Arial" w:cs="Arial"/>
                <w:bCs/>
                <w:lang w:val="en-US"/>
              </w:rPr>
              <w:t>/ @sic R5s211510 sic@</w:t>
            </w:r>
          </w:p>
          <w:p w14:paraId="44AD0714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TAIList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32754E">
              <w:rPr>
                <w:rFonts w:ascii="Arial" w:hAnsi="Arial" w:cs="Arial"/>
                <w:bCs/>
                <w:lang w:val="en-US"/>
              </w:rPr>
              <w:t>= omit;</w:t>
            </w:r>
          </w:p>
          <w:p w14:paraId="3CF56D52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}</w:t>
            </w:r>
          </w:p>
          <w:p w14:paraId="2E6FC193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lastRenderedPageBreak/>
              <w:t xml:space="preserve">    // Steps 1-3 RRC connection Setup</w:t>
            </w:r>
          </w:p>
          <w:p w14:paraId="1061F5A1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ReceivedMsg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32754E">
              <w:rPr>
                <w:rFonts w:ascii="Arial" w:hAnsi="Arial" w:cs="Arial"/>
                <w:bCs/>
                <w:lang w:val="en-US"/>
              </w:rPr>
              <w:t xml:space="preserve">=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f_NR_RRC_ConnEst_DefWithNas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(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tsc_NR_RRC_TI_Def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, emergency, (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tsc_SHT_NoSecurityProtection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tsc_SHT_IntegrityProtected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));</w:t>
            </w:r>
          </w:p>
          <w:p w14:paraId="1918D112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if (not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f_Check_NG_RegistrationReqMsg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(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v_GMM_MobilityInfo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v_ReceivedMsg.Pdu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, Emergency)) {</w:t>
            </w:r>
          </w:p>
          <w:p w14:paraId="68196020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f_NR_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SetVerdictFailOrInconc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(</w:t>
            </w:r>
            <w:proofErr w:type="gramEnd"/>
            <w:r w:rsidRPr="0032754E">
              <w:rPr>
                <w:rFonts w:ascii="Arial" w:hAnsi="Arial" w:cs="Arial"/>
                <w:bCs/>
                <w:lang w:val="en-US"/>
              </w:rPr>
              <w:t>__FILE__, __LINE__, "Registration Request Message Failed");</w:t>
            </w:r>
          </w:p>
          <w:p w14:paraId="30899B7F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} else {</w:t>
            </w:r>
          </w:p>
          <w:p w14:paraId="2A1F11E2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f_NR_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PreliminaryPass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(</w:t>
            </w:r>
            <w:proofErr w:type="gramEnd"/>
            <w:r w:rsidRPr="0032754E">
              <w:rPr>
                <w:rFonts w:ascii="Arial" w:hAnsi="Arial" w:cs="Arial"/>
                <w:bCs/>
                <w:lang w:val="en-US"/>
              </w:rPr>
              <w:t>__FILE__, __LINE__, "IMS Emergency Call Establishment: Registration Request");</w:t>
            </w:r>
          </w:p>
          <w:p w14:paraId="04FDCE2B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}</w:t>
            </w:r>
          </w:p>
          <w:p w14:paraId="17DAEA8A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</w:t>
            </w:r>
          </w:p>
          <w:p w14:paraId="44647C56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// Store GMM Mobility Info now</w:t>
            </w:r>
          </w:p>
          <w:p w14:paraId="5E02BEAA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f_NR5GC_MobileInfo_SetGMM_MobilityInfo(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v_GMM_MobilityInfo</w:t>
            </w:r>
            <w:proofErr w:type="spellEnd"/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);</w:t>
            </w:r>
            <w:proofErr w:type="gramEnd"/>
          </w:p>
          <w:p w14:paraId="2A596E47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43E8708F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// Set all algorithms to 0</w:t>
            </w:r>
          </w:p>
          <w:p w14:paraId="473304D3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v_NAS_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SecurityParams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32754E">
              <w:rPr>
                <w:rFonts w:ascii="Arial" w:hAnsi="Arial" w:cs="Arial"/>
                <w:bCs/>
                <w:lang w:val="en-US"/>
              </w:rPr>
              <w:t>= f_NR5GC_Security_Get();</w:t>
            </w:r>
          </w:p>
          <w:p w14:paraId="0B4CFB8E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v_RRC_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SecurityParams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32754E">
              <w:rPr>
                <w:rFonts w:ascii="Arial" w:hAnsi="Arial" w:cs="Arial"/>
                <w:bCs/>
                <w:lang w:val="en-US"/>
              </w:rPr>
              <w:t xml:space="preserve">=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f_NR_Security_Get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();</w:t>
            </w:r>
          </w:p>
          <w:p w14:paraId="235B3574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7D1E65D3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v_NAS_SecurityParams.NAS_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Integrity.Algorithm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32754E">
              <w:rPr>
                <w:rFonts w:ascii="Arial" w:hAnsi="Arial" w:cs="Arial"/>
                <w:bCs/>
                <w:lang w:val="en-US"/>
              </w:rPr>
              <w:t>= '0000'B; // IA0</w:t>
            </w:r>
          </w:p>
          <w:p w14:paraId="123542D2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v_NAS_SecurityParams.NAS_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Ciphering.Algorithm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32754E">
              <w:rPr>
                <w:rFonts w:ascii="Arial" w:hAnsi="Arial" w:cs="Arial"/>
                <w:bCs/>
                <w:lang w:val="en-US"/>
              </w:rPr>
              <w:t>= '0000'B; // EA0</w:t>
            </w:r>
          </w:p>
          <w:p w14:paraId="20512CCF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v_NAS_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SecurityParams.KSIamf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32754E">
              <w:rPr>
                <w:rFonts w:ascii="Arial" w:hAnsi="Arial" w:cs="Arial"/>
                <w:bCs/>
                <w:lang w:val="en-US"/>
              </w:rPr>
              <w:t>= '000'B;</w:t>
            </w:r>
          </w:p>
          <w:p w14:paraId="6530D5B7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f_NR5GC_Security_Set(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v_NAS_SecurityParams</w:t>
            </w:r>
            <w:proofErr w:type="spellEnd"/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);</w:t>
            </w:r>
            <w:proofErr w:type="gramEnd"/>
          </w:p>
          <w:p w14:paraId="1D83C97D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v_RRC_SecurityParams.AS_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Integrity.Algorithm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32754E">
              <w:rPr>
                <w:rFonts w:ascii="Arial" w:hAnsi="Arial" w:cs="Arial"/>
                <w:bCs/>
                <w:lang w:val="en-US"/>
              </w:rPr>
              <w:t>= nia0;</w:t>
            </w:r>
          </w:p>
          <w:p w14:paraId="63D58B7D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v_RRC_SecurityParams.AS_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Ciphering.Algorithm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32754E">
              <w:rPr>
                <w:rFonts w:ascii="Arial" w:hAnsi="Arial" w:cs="Arial"/>
                <w:bCs/>
                <w:lang w:val="en-US"/>
              </w:rPr>
              <w:t>= nea0;</w:t>
            </w:r>
          </w:p>
          <w:p w14:paraId="12551467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f_NR_Security_Set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(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v_RRC_SecurityParams</w:t>
            </w:r>
            <w:proofErr w:type="spellEnd"/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);</w:t>
            </w:r>
            <w:proofErr w:type="gramEnd"/>
          </w:p>
          <w:p w14:paraId="64FC6CA9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42E186E8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//Steps 4-5</w:t>
            </w:r>
          </w:p>
          <w:p w14:paraId="61014141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v_NAS_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SecurityReturnValue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32754E">
              <w:rPr>
                <w:rFonts w:ascii="Arial" w:hAnsi="Arial" w:cs="Arial"/>
                <w:bCs/>
                <w:lang w:val="en-US"/>
              </w:rPr>
              <w:t xml:space="preserve">=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f_NR_NASSecurityModeProcedure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(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v_NAS_SecurityParams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Initial_NoSecurity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v_GMM_MobilityInfo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); // @sic R5s210518 sic@</w:t>
            </w:r>
          </w:p>
          <w:p w14:paraId="083145B1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f_NR_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PreliminaryPass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(</w:t>
            </w:r>
            <w:proofErr w:type="gramEnd"/>
            <w:r w:rsidRPr="0032754E">
              <w:rPr>
                <w:rFonts w:ascii="Arial" w:hAnsi="Arial" w:cs="Arial"/>
                <w:bCs/>
                <w:lang w:val="en-US"/>
              </w:rPr>
              <w:t>__FILE__, __LINE__, "IMS Emergency Call Establishment: Step 5");</w:t>
            </w:r>
          </w:p>
          <w:p w14:paraId="654B3A11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//Anritsu TTCN CR R5s250417 MCC</w:t>
            </w:r>
          </w:p>
          <w:p w14:paraId="11FF82CF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if (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isvalue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(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v_NAS_SecurityReturnValue.NasMsg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)) 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{ /</w:t>
            </w:r>
            <w:proofErr w:type="gramEnd"/>
            <w:r w:rsidRPr="0032754E">
              <w:rPr>
                <w:rFonts w:ascii="Arial" w:hAnsi="Arial" w:cs="Arial"/>
                <w:bCs/>
                <w:lang w:val="en-US"/>
              </w:rPr>
              <w:t>/ As first time Registration, Registration Req should be replayed</w:t>
            </w:r>
          </w:p>
          <w:p w14:paraId="1249F081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// overwrite 2nd message received with the replayed msg as this will be the complete message, so it can be checked again</w:t>
            </w:r>
          </w:p>
          <w:p w14:paraId="399C4C45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ReceivedMsg.Pdu.PiggybackedPduList</w:t>
            </w:r>
            <w:proofErr w:type="spellEnd"/>
            <w:proofErr w:type="gramEnd"/>
            <w:r w:rsidRPr="0032754E">
              <w:rPr>
                <w:rFonts w:ascii="Arial" w:hAnsi="Arial" w:cs="Arial"/>
                <w:bCs/>
                <w:lang w:val="en-US"/>
              </w:rPr>
              <w:t xml:space="preserve">[0].Msg :=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valueof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(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v_NAS_SecurityReturnValue.NasMsg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);</w:t>
            </w:r>
          </w:p>
          <w:p w14:paraId="3C26D0E1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ReceivedMsg.Pdu.PiggybackedPduList</w:t>
            </w:r>
            <w:proofErr w:type="spellEnd"/>
            <w:proofErr w:type="gramEnd"/>
            <w:r w:rsidRPr="0032754E">
              <w:rPr>
                <w:rFonts w:ascii="Arial" w:hAnsi="Arial" w:cs="Arial"/>
                <w:bCs/>
                <w:lang w:val="en-US"/>
              </w:rPr>
              <w:t>[0].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PiggybackedPduList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:= omit;         </w:t>
            </w:r>
          </w:p>
          <w:p w14:paraId="38280B1A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if (not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f_Check_NG_RegistrationReqMsg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(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v_GMM_MobilityInfo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v_ReceivedMsg.Pdu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, Emergency)) {</w:t>
            </w:r>
          </w:p>
          <w:p w14:paraId="733EA33C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 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f_NR_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SetVerdictFailOrInconc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(</w:t>
            </w:r>
            <w:proofErr w:type="gramEnd"/>
            <w:r w:rsidRPr="0032754E">
              <w:rPr>
                <w:rFonts w:ascii="Arial" w:hAnsi="Arial" w:cs="Arial"/>
                <w:bCs/>
                <w:lang w:val="en-US"/>
              </w:rPr>
              <w:t>__FILE__, __LINE__, "Replayed Registration Request Message Failed");</w:t>
            </w:r>
          </w:p>
          <w:p w14:paraId="450916E1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}</w:t>
            </w:r>
          </w:p>
          <w:p w14:paraId="08BF86BD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} else {</w:t>
            </w:r>
          </w:p>
          <w:p w14:paraId="36A0C1B3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 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f_NR_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SetVerdictFailOrInconc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(</w:t>
            </w:r>
            <w:proofErr w:type="gramEnd"/>
            <w:r w:rsidRPr="0032754E">
              <w:rPr>
                <w:rFonts w:ascii="Arial" w:hAnsi="Arial" w:cs="Arial"/>
                <w:bCs/>
                <w:lang w:val="en-US"/>
              </w:rPr>
              <w:t>__FILE__, __LINE__, "Registration Request Message Not Replayed");</w:t>
            </w:r>
          </w:p>
          <w:p w14:paraId="5033BCFA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}     </w:t>
            </w:r>
          </w:p>
          <w:p w14:paraId="6BE5B190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</w:t>
            </w:r>
          </w:p>
          <w:p w14:paraId="65D9CCFC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f_NR5GC_MobileInfo_SetGMM_MobilityInfo(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v_GMM_MobilityInfo</w:t>
            </w:r>
            <w:proofErr w:type="spellEnd"/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);</w:t>
            </w:r>
            <w:proofErr w:type="gramEnd"/>
          </w:p>
          <w:p w14:paraId="6F99BA22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77869B57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02025584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//Steps 6-7</w:t>
            </w:r>
          </w:p>
          <w:p w14:paraId="2E9754A3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f_NR_RRC_ActivateSecurity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(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valueof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(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v_NAS_SecurityReturnValue.NasCount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)); // Use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NasCount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returned from NAS S.M. Complete</w:t>
            </w:r>
          </w:p>
          <w:p w14:paraId="7E96C715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f_NR_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PreliminaryPass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(</w:t>
            </w:r>
            <w:proofErr w:type="gramEnd"/>
            <w:r w:rsidRPr="0032754E">
              <w:rPr>
                <w:rFonts w:ascii="Arial" w:hAnsi="Arial" w:cs="Arial"/>
                <w:bCs/>
                <w:lang w:val="en-US"/>
              </w:rPr>
              <w:t>__FILE__, __LINE__, "IMS Emergency Call Establishment: Step 7");</w:t>
            </w:r>
          </w:p>
          <w:p w14:paraId="7960679D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</w:t>
            </w:r>
          </w:p>
          <w:p w14:paraId="0273DCF6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//Steps 8-9</w:t>
            </w:r>
          </w:p>
          <w:p w14:paraId="31F084A3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D26ED0">
              <w:rPr>
                <w:rFonts w:ascii="Arial" w:hAnsi="Arial" w:cs="Arial"/>
                <w:bCs/>
                <w:highlight w:val="yellow"/>
                <w:lang w:val="en-US"/>
              </w:rPr>
              <w:t>f_NR_Capability</w:t>
            </w:r>
            <w:proofErr w:type="spellEnd"/>
            <w:r w:rsidRPr="00D26ED0">
              <w:rPr>
                <w:rFonts w:ascii="Arial" w:hAnsi="Arial" w:cs="Arial"/>
                <w:bCs/>
                <w:highlight w:val="yellow"/>
                <w:lang w:val="en-US"/>
              </w:rPr>
              <w:t>(</w:t>
            </w:r>
            <w:proofErr w:type="spellStart"/>
            <w:r w:rsidRPr="00D26ED0">
              <w:rPr>
                <w:rFonts w:ascii="Arial" w:hAnsi="Arial" w:cs="Arial"/>
                <w:bCs/>
                <w:highlight w:val="yellow"/>
                <w:lang w:val="en-US"/>
              </w:rPr>
              <w:t>p_NR_CellId</w:t>
            </w:r>
            <w:proofErr w:type="spellEnd"/>
            <w:proofErr w:type="gramStart"/>
            <w:r w:rsidRPr="00D26ED0">
              <w:rPr>
                <w:rFonts w:ascii="Arial" w:hAnsi="Arial" w:cs="Arial"/>
                <w:bCs/>
                <w:highlight w:val="yellow"/>
                <w:lang w:val="en-US"/>
              </w:rPr>
              <w:t>);</w:t>
            </w:r>
            <w:proofErr w:type="gramEnd"/>
          </w:p>
          <w:p w14:paraId="731D2EB1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4195261A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//Step 10</w:t>
            </w:r>
          </w:p>
          <w:p w14:paraId="11E37935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SRB.send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(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cas_NR_SRB_NasPdu_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REQ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(</w:t>
            </w:r>
            <w:proofErr w:type="spellStart"/>
            <w:proofErr w:type="gramEnd"/>
            <w:r w:rsidRPr="0032754E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,</w:t>
            </w:r>
          </w:p>
          <w:p w14:paraId="5EAD9DD9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                             tsc_NR_RbId_SRB1,</w:t>
            </w:r>
          </w:p>
          <w:p w14:paraId="458D857E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                             -,</w:t>
            </w:r>
          </w:p>
          <w:p w14:paraId="61470FAF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                            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cs_NG_NAS_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Request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(</w:t>
            </w:r>
            <w:proofErr w:type="spellStart"/>
            <w:proofErr w:type="gramEnd"/>
            <w:r w:rsidRPr="0032754E">
              <w:rPr>
                <w:rFonts w:ascii="Arial" w:hAnsi="Arial" w:cs="Arial"/>
                <w:bCs/>
                <w:lang w:val="en-US"/>
              </w:rPr>
              <w:t>tsc_SHT_IntegrityProtected_Ciphered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,</w:t>
            </w:r>
          </w:p>
          <w:p w14:paraId="7E318F67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                                              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f_Get_NG_RegistrationAcceptMsg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 xml:space="preserve"> (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Initial_Secure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,</w:t>
            </w:r>
          </w:p>
          <w:p w14:paraId="4E5752A9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                                                                              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v_GMM_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MobilityInfo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,  /</w:t>
            </w:r>
            <w:proofErr w:type="gramEnd"/>
            <w:r w:rsidRPr="0032754E">
              <w:rPr>
                <w:rFonts w:ascii="Arial" w:hAnsi="Arial" w:cs="Arial"/>
                <w:bCs/>
                <w:lang w:val="en-US"/>
              </w:rPr>
              <w:t>/ @sic R5-206426 sic@</w:t>
            </w:r>
          </w:p>
          <w:p w14:paraId="070AFB22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lastRenderedPageBreak/>
              <w:t xml:space="preserve">                                                                                    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v_GUTIToSend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,</w:t>
            </w:r>
          </w:p>
          <w:p w14:paraId="4B5103BE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                                                                                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v_TAIList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)))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);</w:t>
            </w:r>
            <w:proofErr w:type="gramEnd"/>
          </w:p>
          <w:p w14:paraId="7E09794B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4C7F3A51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// Step 11</w:t>
            </w:r>
          </w:p>
          <w:p w14:paraId="47ED09DF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f_NR5GC_Registration_Complete(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);</w:t>
            </w:r>
            <w:proofErr w:type="gramEnd"/>
          </w:p>
          <w:p w14:paraId="6BA07EAF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0728F524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// Steps 13-18</w:t>
            </w:r>
          </w:p>
          <w:p w14:paraId="49511967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f_NR5GC_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EmergencyCallPDUSession(</w:t>
            </w:r>
            <w:proofErr w:type="spellStart"/>
            <w:proofErr w:type="gramEnd"/>
            <w:r w:rsidRPr="0032754E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, tsc_NR_RbId_SRB1, -, false); // @sic R5s210518, R5-223987 sic@</w:t>
            </w:r>
          </w:p>
          <w:p w14:paraId="47486E84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f_IMS_IPCAN_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WaitForTrigger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(</w:t>
            </w:r>
            <w:proofErr w:type="gramEnd"/>
            <w:r w:rsidRPr="0032754E">
              <w:rPr>
                <w:rFonts w:ascii="Arial" w:hAnsi="Arial" w:cs="Arial"/>
                <w:bCs/>
                <w:lang w:val="en-US"/>
              </w:rPr>
              <w:t>IMS[tsc_Index_IMS2], "Emergency Call Established"); // @sic R5-225362 sic@</w:t>
            </w:r>
          </w:p>
          <w:p w14:paraId="40C49F96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// Emergency call now active</w:t>
            </w:r>
          </w:p>
          <w:p w14:paraId="522B0AF8" w14:textId="77777777" w:rsidR="0032754E" w:rsidRPr="0032754E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32754E">
              <w:rPr>
                <w:rFonts w:ascii="Arial" w:hAnsi="Arial" w:cs="Arial"/>
                <w:bCs/>
                <w:lang w:val="en-US"/>
              </w:rPr>
              <w:t>f_NR_</w:t>
            </w:r>
            <w:proofErr w:type="gramStart"/>
            <w:r w:rsidRPr="0032754E">
              <w:rPr>
                <w:rFonts w:ascii="Arial" w:hAnsi="Arial" w:cs="Arial"/>
                <w:bCs/>
                <w:lang w:val="en-US"/>
              </w:rPr>
              <w:t>PreliminaryPass</w:t>
            </w:r>
            <w:proofErr w:type="spellEnd"/>
            <w:r w:rsidRPr="0032754E">
              <w:rPr>
                <w:rFonts w:ascii="Arial" w:hAnsi="Arial" w:cs="Arial"/>
                <w:bCs/>
                <w:lang w:val="en-US"/>
              </w:rPr>
              <w:t>(</w:t>
            </w:r>
            <w:proofErr w:type="gramEnd"/>
            <w:r w:rsidRPr="0032754E">
              <w:rPr>
                <w:rFonts w:ascii="Arial" w:hAnsi="Arial" w:cs="Arial"/>
                <w:bCs/>
                <w:lang w:val="en-US"/>
              </w:rPr>
              <w:t>__FILE__, __LINE__, "IMS Emergency Call Established");</w:t>
            </w:r>
          </w:p>
          <w:p w14:paraId="0A7688FB" w14:textId="58509EE3" w:rsidR="00353FA7" w:rsidRPr="00AE1F13" w:rsidRDefault="0032754E" w:rsidP="0032754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32754E">
              <w:rPr>
                <w:rFonts w:ascii="Arial" w:hAnsi="Arial" w:cs="Arial"/>
                <w:bCs/>
                <w:lang w:val="en-US"/>
              </w:rPr>
              <w:t xml:space="preserve">  }</w:t>
            </w:r>
          </w:p>
        </w:tc>
      </w:tr>
    </w:tbl>
    <w:p w14:paraId="24840B8E" w14:textId="77777777" w:rsidR="00353FA7" w:rsidRDefault="00353FA7" w:rsidP="00353FA7">
      <w:pPr>
        <w:spacing w:after="0"/>
        <w:rPr>
          <w:rFonts w:ascii="Arial" w:hAnsi="Arial"/>
          <w:b/>
          <w:lang w:eastAsia="en-GB"/>
        </w:rPr>
      </w:pPr>
    </w:p>
    <w:p w14:paraId="78BBFACF" w14:textId="77777777" w:rsidR="00353FA7" w:rsidRDefault="00353FA7" w:rsidP="00353FA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353FA7" w:rsidRPr="00AE1F13" w14:paraId="4150F0E7" w14:textId="77777777" w:rsidTr="00631750">
        <w:tc>
          <w:tcPr>
            <w:tcW w:w="9629" w:type="dxa"/>
          </w:tcPr>
          <w:p w14:paraId="2130EE22" w14:textId="77777777" w:rsidR="00CA13CD" w:rsidRPr="00CA13CD" w:rsidRDefault="00353FA7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5227C2">
              <w:rPr>
                <w:rFonts w:ascii="Arial" w:hAnsi="Arial" w:cs="Arial"/>
                <w:bCs/>
              </w:rPr>
              <w:t xml:space="preserve">   </w:t>
            </w:r>
            <w:r w:rsidR="00CA13CD" w:rsidRPr="00CA13CD">
              <w:rPr>
                <w:rFonts w:ascii="Arial" w:hAnsi="Arial" w:cs="Arial"/>
                <w:bCs/>
                <w:lang w:val="en-US"/>
              </w:rPr>
              <w:t>function f_NR5GC_</w:t>
            </w:r>
            <w:proofErr w:type="gramStart"/>
            <w:r w:rsidR="00CA13CD" w:rsidRPr="00CA13CD">
              <w:rPr>
                <w:rFonts w:ascii="Arial" w:hAnsi="Arial" w:cs="Arial"/>
                <w:bCs/>
                <w:lang w:val="en-US"/>
              </w:rPr>
              <w:t>EmergencyCallLimitedService(</w:t>
            </w:r>
            <w:proofErr w:type="spellStart"/>
            <w:proofErr w:type="gramEnd"/>
            <w:r w:rsidR="00CA13CD" w:rsidRPr="00CA13CD">
              <w:rPr>
                <w:rFonts w:ascii="Arial" w:hAnsi="Arial" w:cs="Arial"/>
                <w:bCs/>
                <w:lang w:val="en-US"/>
              </w:rPr>
              <w:t>NR_CellId_Type</w:t>
            </w:r>
            <w:proofErr w:type="spellEnd"/>
            <w:r w:rsidR="00CA13CD" w:rsidRPr="00CA13CD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="00CA13CD" w:rsidRPr="00CA13CD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="00CA13CD" w:rsidRPr="00CA13CD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="00CA13CD" w:rsidRPr="00CA13CD">
              <w:rPr>
                <w:rFonts w:ascii="Arial" w:hAnsi="Arial" w:cs="Arial"/>
                <w:bCs/>
                <w:lang w:val="en-US"/>
              </w:rPr>
              <w:t>boolean</w:t>
            </w:r>
            <w:proofErr w:type="spellEnd"/>
            <w:r w:rsidR="00CA13CD" w:rsidRPr="00CA13CD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="00CA13CD" w:rsidRPr="00CA13CD">
              <w:rPr>
                <w:rFonts w:ascii="Arial" w:hAnsi="Arial" w:cs="Arial"/>
                <w:bCs/>
                <w:lang w:val="en-US"/>
              </w:rPr>
              <w:t>p_IncludeTAIList</w:t>
            </w:r>
            <w:proofErr w:type="spellEnd"/>
            <w:r w:rsidR="00CA13CD" w:rsidRPr="00CA13CD">
              <w:rPr>
                <w:rFonts w:ascii="Arial" w:hAnsi="Arial" w:cs="Arial"/>
                <w:bCs/>
                <w:lang w:val="en-US"/>
              </w:rPr>
              <w:t xml:space="preserve"> := true) runs on NR5GC_PTC</w:t>
            </w:r>
          </w:p>
          <w:p w14:paraId="6D2C52E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{</w:t>
            </w:r>
          </w:p>
          <w:p w14:paraId="58759633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var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NG_NAS_MSG_Indication_Type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ReceivedMsg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;</w:t>
            </w:r>
            <w:proofErr w:type="gramEnd"/>
          </w:p>
          <w:p w14:paraId="32100F8D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var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GMM_MobilityInfo_Type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v_GMM_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MobilityInfo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;</w:t>
            </w:r>
            <w:proofErr w:type="gramEnd"/>
          </w:p>
          <w:p w14:paraId="2D3152B7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var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NG_NAS_SecurityParams_Type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v_NAS_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SecurityParams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;</w:t>
            </w:r>
            <w:proofErr w:type="gramEnd"/>
          </w:p>
          <w:p w14:paraId="583EFCB0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var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NR_SecurityParams_Type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v_RRC_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SecurityParams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;</w:t>
            </w:r>
            <w:proofErr w:type="gramEnd"/>
          </w:p>
          <w:p w14:paraId="0370CD5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var template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NAS_SecurityReturnType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v_NAS_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SecurityReturnValue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;</w:t>
            </w:r>
            <w:proofErr w:type="gramEnd"/>
          </w:p>
          <w:p w14:paraId="198287E8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var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PLMN_Identity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v_ASN_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PLMN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CA13CD">
              <w:rPr>
                <w:rFonts w:ascii="Arial" w:hAnsi="Arial" w:cs="Arial"/>
                <w:bCs/>
                <w:lang w:val="en-US"/>
              </w:rPr>
              <w:t xml:space="preserve">=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f_NR_CellInfo_GetPLMN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(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);</w:t>
            </w:r>
          </w:p>
          <w:p w14:paraId="3FA48814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var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NAS_PlmnId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PLMN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CA13CD">
              <w:rPr>
                <w:rFonts w:ascii="Arial" w:hAnsi="Arial" w:cs="Arial"/>
                <w:bCs/>
                <w:lang w:val="en-US"/>
              </w:rPr>
              <w:t>= f_NR_Asn2Nas_PlmnId(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v_ASN_PLMN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);</w:t>
            </w:r>
          </w:p>
          <w:p w14:paraId="260534F8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var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NG_NAS_GutiParameters_Type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GutiParams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CA13CD">
              <w:rPr>
                <w:rFonts w:ascii="Arial" w:hAnsi="Arial" w:cs="Arial"/>
                <w:bCs/>
                <w:lang w:val="en-US"/>
              </w:rPr>
              <w:t>= f_NR5GC_CellInfo_GetGutiParameters (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);</w:t>
            </w:r>
          </w:p>
          <w:p w14:paraId="30CDCF6F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var template (value)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NG_MobileIdentity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GUTIToSend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CA13CD">
              <w:rPr>
                <w:rFonts w:ascii="Arial" w:hAnsi="Arial" w:cs="Arial"/>
                <w:bCs/>
                <w:lang w:val="en-US"/>
              </w:rPr>
              <w:t>= f_NG_GutiParameters2MobileIdentity (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v_PLMN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v_GutiParams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);</w:t>
            </w:r>
          </w:p>
          <w:p w14:paraId="629B97C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var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TrackingAreaCode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TAC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CA13CD">
              <w:rPr>
                <w:rFonts w:ascii="Arial" w:hAnsi="Arial" w:cs="Arial"/>
                <w:bCs/>
                <w:lang w:val="en-US"/>
              </w:rPr>
              <w:t xml:space="preserve">=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f_NR_CellInfo_GetTAC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(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);</w:t>
            </w:r>
          </w:p>
          <w:p w14:paraId="061AD848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var template (omit)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NG_TrackingAreaIdList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TAIList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CA13CD">
              <w:rPr>
                <w:rFonts w:ascii="Arial" w:hAnsi="Arial" w:cs="Arial"/>
                <w:bCs/>
                <w:lang w:val="en-US"/>
              </w:rPr>
              <w:t xml:space="preserve">=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cs_NG_TAIListNonConsecutive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(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v_PLMN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, {bit2oct(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v_TAC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)});</w:t>
            </w:r>
          </w:p>
          <w:p w14:paraId="4EE808F7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</w:t>
            </w:r>
          </w:p>
          <w:p w14:paraId="36ACB82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if (not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p_IncludeTAIList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) 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{ /</w:t>
            </w:r>
            <w:proofErr w:type="gramEnd"/>
            <w:r w:rsidRPr="00CA13CD">
              <w:rPr>
                <w:rFonts w:ascii="Arial" w:hAnsi="Arial" w:cs="Arial"/>
                <w:bCs/>
                <w:lang w:val="en-US"/>
              </w:rPr>
              <w:t>/ @sic R5s211510 sic@</w:t>
            </w:r>
          </w:p>
          <w:p w14:paraId="1B21BADD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TAIList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CA13CD">
              <w:rPr>
                <w:rFonts w:ascii="Arial" w:hAnsi="Arial" w:cs="Arial"/>
                <w:bCs/>
                <w:lang w:val="en-US"/>
              </w:rPr>
              <w:t>= omit;</w:t>
            </w:r>
          </w:p>
          <w:p w14:paraId="780A6C13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}</w:t>
            </w:r>
          </w:p>
          <w:p w14:paraId="42E11328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// Steps 1-3 RRC connection Setup</w:t>
            </w:r>
          </w:p>
          <w:p w14:paraId="4FA8C1EB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ReceivedMsg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CA13CD">
              <w:rPr>
                <w:rFonts w:ascii="Arial" w:hAnsi="Arial" w:cs="Arial"/>
                <w:bCs/>
                <w:lang w:val="en-US"/>
              </w:rPr>
              <w:t xml:space="preserve">=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f_NR_RRC_ConnEst_DefWithNas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(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tsc_NR_RRC_TI_Def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, emergency, (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tsc_SHT_NoSecurityProtection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tsc_SHT_IntegrityProtected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));</w:t>
            </w:r>
          </w:p>
          <w:p w14:paraId="18242CCA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if (not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f_Check_NG_RegistrationReqMsg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(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v_GMM_MobilityInfo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v_ReceivedMsg.Pdu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, Emergency)) {</w:t>
            </w:r>
          </w:p>
          <w:p w14:paraId="3ED701BF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f_NR_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SetVerdictFailOrInconc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(</w:t>
            </w:r>
            <w:proofErr w:type="gramEnd"/>
            <w:r w:rsidRPr="00CA13CD">
              <w:rPr>
                <w:rFonts w:ascii="Arial" w:hAnsi="Arial" w:cs="Arial"/>
                <w:bCs/>
                <w:lang w:val="en-US"/>
              </w:rPr>
              <w:t>__FILE__, __LINE__, "Registration Request Message Failed");</w:t>
            </w:r>
          </w:p>
          <w:p w14:paraId="596AD75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} else {</w:t>
            </w:r>
          </w:p>
          <w:p w14:paraId="72D45ECD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f_NR_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PreliminaryPass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(</w:t>
            </w:r>
            <w:proofErr w:type="gramEnd"/>
            <w:r w:rsidRPr="00CA13CD">
              <w:rPr>
                <w:rFonts w:ascii="Arial" w:hAnsi="Arial" w:cs="Arial"/>
                <w:bCs/>
                <w:lang w:val="en-US"/>
              </w:rPr>
              <w:t>__FILE__, __LINE__, "IMS Emergency Call Establishment: Registration Request");</w:t>
            </w:r>
          </w:p>
          <w:p w14:paraId="5845C6C6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}</w:t>
            </w:r>
          </w:p>
          <w:p w14:paraId="07E76DC7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</w:t>
            </w:r>
          </w:p>
          <w:p w14:paraId="546B2895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// Store GMM Mobility Info now</w:t>
            </w:r>
          </w:p>
          <w:p w14:paraId="2E00CC4C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f_NR5GC_MobileInfo_SetGMM_MobilityInfo(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v_GMM_MobilityInfo</w:t>
            </w:r>
            <w:proofErr w:type="spellEnd"/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);</w:t>
            </w:r>
            <w:proofErr w:type="gramEnd"/>
          </w:p>
          <w:p w14:paraId="6FAA563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74BAC802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// Set all algorithms to 0</w:t>
            </w:r>
          </w:p>
          <w:p w14:paraId="3C97E5F2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v_NAS_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SecurityParams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CA13CD">
              <w:rPr>
                <w:rFonts w:ascii="Arial" w:hAnsi="Arial" w:cs="Arial"/>
                <w:bCs/>
                <w:lang w:val="en-US"/>
              </w:rPr>
              <w:t>= f_NR5GC_Security_Get();</w:t>
            </w:r>
          </w:p>
          <w:p w14:paraId="2A5D3A13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v_RRC_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SecurityParams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CA13CD">
              <w:rPr>
                <w:rFonts w:ascii="Arial" w:hAnsi="Arial" w:cs="Arial"/>
                <w:bCs/>
                <w:lang w:val="en-US"/>
              </w:rPr>
              <w:t xml:space="preserve">=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f_NR_Security_Get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();</w:t>
            </w:r>
          </w:p>
          <w:p w14:paraId="5589B77A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1F50B597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v_NAS_SecurityParams.NAS_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Integrity.Algorithm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CA13CD">
              <w:rPr>
                <w:rFonts w:ascii="Arial" w:hAnsi="Arial" w:cs="Arial"/>
                <w:bCs/>
                <w:lang w:val="en-US"/>
              </w:rPr>
              <w:t>= '0000'B; // IA0</w:t>
            </w:r>
          </w:p>
          <w:p w14:paraId="76531567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v_NAS_SecurityParams.NAS_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Ciphering.Algorithm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CA13CD">
              <w:rPr>
                <w:rFonts w:ascii="Arial" w:hAnsi="Arial" w:cs="Arial"/>
                <w:bCs/>
                <w:lang w:val="en-US"/>
              </w:rPr>
              <w:t>= '0000'B; // EA0</w:t>
            </w:r>
          </w:p>
          <w:p w14:paraId="6C690F6B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v_NAS_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SecurityParams.KSIamf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CA13CD">
              <w:rPr>
                <w:rFonts w:ascii="Arial" w:hAnsi="Arial" w:cs="Arial"/>
                <w:bCs/>
                <w:lang w:val="en-US"/>
              </w:rPr>
              <w:t>= '000'B;</w:t>
            </w:r>
          </w:p>
          <w:p w14:paraId="15817795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f_NR5GC_Security_Set(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v_NAS_SecurityParams</w:t>
            </w:r>
            <w:proofErr w:type="spellEnd"/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);</w:t>
            </w:r>
            <w:proofErr w:type="gramEnd"/>
          </w:p>
          <w:p w14:paraId="22D53E6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v_RRC_SecurityParams.AS_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Integrity.Algorithm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CA13CD">
              <w:rPr>
                <w:rFonts w:ascii="Arial" w:hAnsi="Arial" w:cs="Arial"/>
                <w:bCs/>
                <w:lang w:val="en-US"/>
              </w:rPr>
              <w:t>= nia0;</w:t>
            </w:r>
          </w:p>
          <w:p w14:paraId="69C80D38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v_RRC_SecurityParams.AS_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Ciphering.Algorithm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CA13CD">
              <w:rPr>
                <w:rFonts w:ascii="Arial" w:hAnsi="Arial" w:cs="Arial"/>
                <w:bCs/>
                <w:lang w:val="en-US"/>
              </w:rPr>
              <w:t>= nea0;</w:t>
            </w:r>
          </w:p>
          <w:p w14:paraId="3AB01DB2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f_NR_Security_Set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(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v_RRC_SecurityParams</w:t>
            </w:r>
            <w:proofErr w:type="spellEnd"/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);</w:t>
            </w:r>
            <w:proofErr w:type="gramEnd"/>
          </w:p>
          <w:p w14:paraId="11701547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13ECEF94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//Steps 4-5</w:t>
            </w:r>
          </w:p>
          <w:p w14:paraId="03AFCFBE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v_NAS_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SecurityReturnValue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:</w:t>
            </w:r>
            <w:proofErr w:type="gramEnd"/>
            <w:r w:rsidRPr="00CA13CD">
              <w:rPr>
                <w:rFonts w:ascii="Arial" w:hAnsi="Arial" w:cs="Arial"/>
                <w:bCs/>
                <w:lang w:val="en-US"/>
              </w:rPr>
              <w:t xml:space="preserve">=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f_NR_NASSecurityModeProcedure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(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v_NAS_SecurityParams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Initial_NoSecurity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v_GMM_MobilityInfo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); // @sic R5s210518 sic@</w:t>
            </w:r>
          </w:p>
          <w:p w14:paraId="0AC170BC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f_NR_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PreliminaryPass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(</w:t>
            </w:r>
            <w:proofErr w:type="gramEnd"/>
            <w:r w:rsidRPr="00CA13CD">
              <w:rPr>
                <w:rFonts w:ascii="Arial" w:hAnsi="Arial" w:cs="Arial"/>
                <w:bCs/>
                <w:lang w:val="en-US"/>
              </w:rPr>
              <w:t>__FILE__, __LINE__, "IMS Emergency Call Establishment: Step 5");</w:t>
            </w:r>
          </w:p>
          <w:p w14:paraId="3A0EA56D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//Anritsu TTCN CR R5s250417 MCC</w:t>
            </w:r>
          </w:p>
          <w:p w14:paraId="5EED2B3A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if (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isvalue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(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v_NAS_SecurityReturnValue.NasMsg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)) 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{ /</w:t>
            </w:r>
            <w:proofErr w:type="gramEnd"/>
            <w:r w:rsidRPr="00CA13CD">
              <w:rPr>
                <w:rFonts w:ascii="Arial" w:hAnsi="Arial" w:cs="Arial"/>
                <w:bCs/>
                <w:lang w:val="en-US"/>
              </w:rPr>
              <w:t>/ As first time Registration, Registration Req should be replayed</w:t>
            </w:r>
          </w:p>
          <w:p w14:paraId="4BA027BC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// overwrite 2nd message received with the replayed msg as this will be the complete message, so it can be checked again</w:t>
            </w:r>
          </w:p>
          <w:p w14:paraId="5A214511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ReceivedMsg.Pdu.PiggybackedPduList</w:t>
            </w:r>
            <w:proofErr w:type="spellEnd"/>
            <w:proofErr w:type="gramEnd"/>
            <w:r w:rsidRPr="00CA13CD">
              <w:rPr>
                <w:rFonts w:ascii="Arial" w:hAnsi="Arial" w:cs="Arial"/>
                <w:bCs/>
                <w:lang w:val="en-US"/>
              </w:rPr>
              <w:t xml:space="preserve">[0].Msg :=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valueof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(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v_NAS_SecurityReturnValue.NasMsg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);</w:t>
            </w:r>
          </w:p>
          <w:p w14:paraId="49637AFC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ReceivedMsg.Pdu.PiggybackedPduList</w:t>
            </w:r>
            <w:proofErr w:type="spellEnd"/>
            <w:proofErr w:type="gramEnd"/>
            <w:r w:rsidRPr="00CA13CD">
              <w:rPr>
                <w:rFonts w:ascii="Arial" w:hAnsi="Arial" w:cs="Arial"/>
                <w:bCs/>
                <w:lang w:val="en-US"/>
              </w:rPr>
              <w:t>[0].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PiggybackedPduList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:= omit;         </w:t>
            </w:r>
          </w:p>
          <w:p w14:paraId="0871FF46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if (not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f_Check_NG_RegistrationReqMsg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(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v_GMM_MobilityInfo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v_ReceivedMsg.Pdu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, Emergency)) {</w:t>
            </w:r>
          </w:p>
          <w:p w14:paraId="185ADF3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 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f_NR_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SetVerdictFailOrInconc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(</w:t>
            </w:r>
            <w:proofErr w:type="gramEnd"/>
            <w:r w:rsidRPr="00CA13CD">
              <w:rPr>
                <w:rFonts w:ascii="Arial" w:hAnsi="Arial" w:cs="Arial"/>
                <w:bCs/>
                <w:lang w:val="en-US"/>
              </w:rPr>
              <w:t>__FILE__, __LINE__, "Replayed Registration Request Message Failed");</w:t>
            </w:r>
          </w:p>
          <w:p w14:paraId="7132496C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}</w:t>
            </w:r>
          </w:p>
          <w:p w14:paraId="3137AB85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} else {</w:t>
            </w:r>
          </w:p>
          <w:p w14:paraId="3FBBEDC0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 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f_NR_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SetVerdictFailOrInconc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(</w:t>
            </w:r>
            <w:proofErr w:type="gramEnd"/>
            <w:r w:rsidRPr="00CA13CD">
              <w:rPr>
                <w:rFonts w:ascii="Arial" w:hAnsi="Arial" w:cs="Arial"/>
                <w:bCs/>
                <w:lang w:val="en-US"/>
              </w:rPr>
              <w:t>__FILE__, __LINE__, "Registration Request Message Not Replayed");</w:t>
            </w:r>
          </w:p>
          <w:p w14:paraId="279CAFD3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}     </w:t>
            </w:r>
          </w:p>
          <w:p w14:paraId="4111F9A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</w:t>
            </w:r>
          </w:p>
          <w:p w14:paraId="69A3913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f_NR5GC_MobileInfo_SetGMM_MobilityInfo(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v_GMM_MobilityInfo</w:t>
            </w:r>
            <w:proofErr w:type="spellEnd"/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);</w:t>
            </w:r>
            <w:proofErr w:type="gramEnd"/>
          </w:p>
          <w:p w14:paraId="430726D3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046954CE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57E728BE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//Steps 6-7</w:t>
            </w:r>
          </w:p>
          <w:p w14:paraId="5A12ECEB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f_NR_RRC_ActivateSecurity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(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,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valueof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(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v_NAS_SecurityReturnValue.NasCount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)); // Use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NasCount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returned from NAS S.M. Complete</w:t>
            </w:r>
          </w:p>
          <w:p w14:paraId="2317E2CB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f_NR_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PreliminaryPass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(</w:t>
            </w:r>
            <w:proofErr w:type="gramEnd"/>
            <w:r w:rsidRPr="00CA13CD">
              <w:rPr>
                <w:rFonts w:ascii="Arial" w:hAnsi="Arial" w:cs="Arial"/>
                <w:bCs/>
                <w:lang w:val="en-US"/>
              </w:rPr>
              <w:t>__FILE__, __LINE__, "IMS Emergency Call Establishment: Step 7");</w:t>
            </w:r>
          </w:p>
          <w:p w14:paraId="66643D0B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</w:t>
            </w:r>
          </w:p>
          <w:p w14:paraId="2E86AAC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//Steps 8-9</w:t>
            </w:r>
          </w:p>
          <w:p w14:paraId="7F52A80C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CA13CD">
              <w:rPr>
                <w:rFonts w:ascii="Arial" w:hAnsi="Arial" w:cs="Arial"/>
                <w:bCs/>
                <w:highlight w:val="yellow"/>
                <w:lang w:val="en-US"/>
              </w:rPr>
              <w:t>f_NR_</w:t>
            </w:r>
            <w:proofErr w:type="gramStart"/>
            <w:r w:rsidRPr="00CA13CD">
              <w:rPr>
                <w:rFonts w:ascii="Arial" w:hAnsi="Arial" w:cs="Arial"/>
                <w:bCs/>
                <w:highlight w:val="yellow"/>
                <w:lang w:val="en-US"/>
              </w:rPr>
              <w:t>Capability</w:t>
            </w:r>
            <w:proofErr w:type="spellEnd"/>
            <w:r w:rsidRPr="00CA13CD">
              <w:rPr>
                <w:rFonts w:ascii="Arial" w:hAnsi="Arial" w:cs="Arial"/>
                <w:bCs/>
                <w:highlight w:val="yellow"/>
                <w:lang w:val="en-US"/>
              </w:rPr>
              <w:t>(</w:t>
            </w:r>
            <w:proofErr w:type="spellStart"/>
            <w:proofErr w:type="gramEnd"/>
            <w:r w:rsidRPr="00CA13CD">
              <w:rPr>
                <w:rFonts w:ascii="Arial" w:hAnsi="Arial" w:cs="Arial"/>
                <w:bCs/>
                <w:highlight w:val="yellow"/>
                <w:lang w:val="en-US"/>
              </w:rPr>
              <w:t>p_NR_CellId</w:t>
            </w:r>
            <w:proofErr w:type="spellEnd"/>
            <w:r w:rsidRPr="00CA13CD">
              <w:rPr>
                <w:rFonts w:ascii="Arial" w:hAnsi="Arial" w:cs="Arial"/>
                <w:bCs/>
                <w:highlight w:val="yellow"/>
                <w:lang w:val="en-US"/>
              </w:rPr>
              <w:t>, Emergency);</w:t>
            </w:r>
          </w:p>
          <w:p w14:paraId="2105DC0F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78D7DD20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//Step 10</w:t>
            </w:r>
          </w:p>
          <w:p w14:paraId="0C4AFEE0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SRB.send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(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cas_NR_SRB_NasPdu_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REQ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(</w:t>
            </w:r>
            <w:proofErr w:type="spellStart"/>
            <w:proofErr w:type="gramEnd"/>
            <w:r w:rsidRPr="00CA13CD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,</w:t>
            </w:r>
          </w:p>
          <w:p w14:paraId="3420A0BB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                             tsc_NR_RbId_SRB1,</w:t>
            </w:r>
          </w:p>
          <w:p w14:paraId="62C2F91A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                             -,</w:t>
            </w:r>
          </w:p>
          <w:p w14:paraId="6CDB4C1C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                            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cs_NG_NAS_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Request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(</w:t>
            </w:r>
            <w:proofErr w:type="spellStart"/>
            <w:proofErr w:type="gramEnd"/>
            <w:r w:rsidRPr="00CA13CD">
              <w:rPr>
                <w:rFonts w:ascii="Arial" w:hAnsi="Arial" w:cs="Arial"/>
                <w:bCs/>
                <w:lang w:val="en-US"/>
              </w:rPr>
              <w:t>tsc_SHT_IntegrityProtected_Ciphered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,</w:t>
            </w:r>
          </w:p>
          <w:p w14:paraId="3403BD11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                                              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f_Get_NG_RegistrationAcceptMsg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 xml:space="preserve"> (Initial_Secure,</w:t>
            </w:r>
          </w:p>
          <w:p w14:paraId="0E79086D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                                                                              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v_GMM_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MobilityInfo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,  /</w:t>
            </w:r>
            <w:proofErr w:type="gramEnd"/>
            <w:r w:rsidRPr="00CA13CD">
              <w:rPr>
                <w:rFonts w:ascii="Arial" w:hAnsi="Arial" w:cs="Arial"/>
                <w:bCs/>
                <w:lang w:val="en-US"/>
              </w:rPr>
              <w:t>/ @sic R5-206426 sic@</w:t>
            </w:r>
          </w:p>
          <w:p w14:paraId="5444E981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                                                                              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v_GUTIToSend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,</w:t>
            </w:r>
          </w:p>
          <w:p w14:paraId="72BEE4A2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                                                                                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v_TAIList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)))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);</w:t>
            </w:r>
            <w:proofErr w:type="gramEnd"/>
          </w:p>
          <w:p w14:paraId="205614D6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216A247E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// Step 11</w:t>
            </w:r>
          </w:p>
          <w:p w14:paraId="0006CBF2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f_NR5GC_Registration_Complete(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);</w:t>
            </w:r>
            <w:proofErr w:type="gramEnd"/>
          </w:p>
          <w:p w14:paraId="1FCAB20C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</w:p>
          <w:p w14:paraId="3E1D3381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// Steps 13-18</w:t>
            </w:r>
          </w:p>
          <w:p w14:paraId="014DA55F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f_NR5GC_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EmergencyCallPDUSession(</w:t>
            </w:r>
            <w:proofErr w:type="spellStart"/>
            <w:proofErr w:type="gramEnd"/>
            <w:r w:rsidRPr="00CA13CD">
              <w:rPr>
                <w:rFonts w:ascii="Arial" w:hAnsi="Arial" w:cs="Arial"/>
                <w:bCs/>
                <w:lang w:val="en-US"/>
              </w:rPr>
              <w:t>p_NR_CellId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, tsc_NR_RbId_SRB1, -, false); // @sic R5s210518, R5-223987 sic@</w:t>
            </w:r>
          </w:p>
          <w:p w14:paraId="1ACDE842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f_IMS_IPCAN_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WaitForTrigger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(</w:t>
            </w:r>
            <w:proofErr w:type="gramEnd"/>
            <w:r w:rsidRPr="00CA13CD">
              <w:rPr>
                <w:rFonts w:ascii="Arial" w:hAnsi="Arial" w:cs="Arial"/>
                <w:bCs/>
                <w:lang w:val="en-US"/>
              </w:rPr>
              <w:t>IMS[tsc_Index_IMS2], "Emergency Call Established"); // @sic R5-225362 sic@</w:t>
            </w:r>
          </w:p>
          <w:p w14:paraId="6853EF0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// Emergency call now active</w:t>
            </w:r>
          </w:p>
          <w:p w14:paraId="77062769" w14:textId="77777777" w:rsidR="00CA13CD" w:rsidRPr="00CA13CD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US"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  </w:t>
            </w:r>
            <w:proofErr w:type="spellStart"/>
            <w:r w:rsidRPr="00CA13CD">
              <w:rPr>
                <w:rFonts w:ascii="Arial" w:hAnsi="Arial" w:cs="Arial"/>
                <w:bCs/>
                <w:lang w:val="en-US"/>
              </w:rPr>
              <w:t>f_NR_</w:t>
            </w:r>
            <w:proofErr w:type="gramStart"/>
            <w:r w:rsidRPr="00CA13CD">
              <w:rPr>
                <w:rFonts w:ascii="Arial" w:hAnsi="Arial" w:cs="Arial"/>
                <w:bCs/>
                <w:lang w:val="en-US"/>
              </w:rPr>
              <w:t>PreliminaryPass</w:t>
            </w:r>
            <w:proofErr w:type="spellEnd"/>
            <w:r w:rsidRPr="00CA13CD">
              <w:rPr>
                <w:rFonts w:ascii="Arial" w:hAnsi="Arial" w:cs="Arial"/>
                <w:bCs/>
                <w:lang w:val="en-US"/>
              </w:rPr>
              <w:t>(</w:t>
            </w:r>
            <w:proofErr w:type="gramEnd"/>
            <w:r w:rsidRPr="00CA13CD">
              <w:rPr>
                <w:rFonts w:ascii="Arial" w:hAnsi="Arial" w:cs="Arial"/>
                <w:bCs/>
                <w:lang w:val="en-US"/>
              </w:rPr>
              <w:t>__FILE__, __LINE__, "IMS Emergency Call Established");</w:t>
            </w:r>
          </w:p>
          <w:p w14:paraId="68E20118" w14:textId="50377152" w:rsidR="00353FA7" w:rsidRPr="00AE1F13" w:rsidRDefault="00CA13CD" w:rsidP="00CA13CD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CA13CD">
              <w:rPr>
                <w:rFonts w:ascii="Arial" w:hAnsi="Arial" w:cs="Arial"/>
                <w:bCs/>
                <w:lang w:val="en-US"/>
              </w:rPr>
              <w:t xml:space="preserve">  } </w:t>
            </w:r>
          </w:p>
        </w:tc>
      </w:tr>
    </w:tbl>
    <w:p w14:paraId="6B991C19" w14:textId="77777777" w:rsidR="00353FA7" w:rsidRDefault="00353FA7" w:rsidP="00B93E75">
      <w:pPr>
        <w:rPr>
          <w:rFonts w:ascii="Arial" w:hAnsi="Arial" w:cs="Arial"/>
          <w:b/>
        </w:rPr>
      </w:pPr>
    </w:p>
    <w:sectPr w:rsidR="00353FA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5B1F3" w14:textId="77777777" w:rsidR="006455B6" w:rsidRDefault="006455B6">
      <w:pPr>
        <w:spacing w:after="0"/>
      </w:pPr>
      <w:r>
        <w:separator/>
      </w:r>
    </w:p>
  </w:endnote>
  <w:endnote w:type="continuationSeparator" w:id="0">
    <w:p w14:paraId="5259517C" w14:textId="77777777" w:rsidR="006455B6" w:rsidRDefault="006455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AF2AA" w14:textId="77777777" w:rsidR="006455B6" w:rsidRDefault="006455B6">
      <w:pPr>
        <w:spacing w:after="0"/>
      </w:pPr>
      <w:r>
        <w:separator/>
      </w:r>
    </w:p>
  </w:footnote>
  <w:footnote w:type="continuationSeparator" w:id="0">
    <w:p w14:paraId="2B999771" w14:textId="77777777" w:rsidR="006455B6" w:rsidRDefault="006455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19346887">
    <w:abstractNumId w:val="0"/>
  </w:num>
  <w:num w:numId="2" w16cid:durableId="79175227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46DC"/>
    <w:rsid w:val="0003523D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814"/>
    <w:rsid w:val="00047CA3"/>
    <w:rsid w:val="00053143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8D6"/>
    <w:rsid w:val="00075C41"/>
    <w:rsid w:val="000775F2"/>
    <w:rsid w:val="00082C27"/>
    <w:rsid w:val="00082D71"/>
    <w:rsid w:val="000833CA"/>
    <w:rsid w:val="00084783"/>
    <w:rsid w:val="0008565B"/>
    <w:rsid w:val="000858B2"/>
    <w:rsid w:val="000879B9"/>
    <w:rsid w:val="0009046C"/>
    <w:rsid w:val="00092CB6"/>
    <w:rsid w:val="0009310B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98F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E0109"/>
    <w:rsid w:val="000E1C53"/>
    <w:rsid w:val="000E265E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7597"/>
    <w:rsid w:val="001524C1"/>
    <w:rsid w:val="001528C6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076"/>
    <w:rsid w:val="001C0605"/>
    <w:rsid w:val="001C0630"/>
    <w:rsid w:val="001C17C2"/>
    <w:rsid w:val="001C19FA"/>
    <w:rsid w:val="001C2757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2FC5"/>
    <w:rsid w:val="0021326A"/>
    <w:rsid w:val="00213412"/>
    <w:rsid w:val="00213FE3"/>
    <w:rsid w:val="00214C21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269D3"/>
    <w:rsid w:val="00230337"/>
    <w:rsid w:val="00230DAA"/>
    <w:rsid w:val="002322F7"/>
    <w:rsid w:val="00232425"/>
    <w:rsid w:val="002328FC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CFD"/>
    <w:rsid w:val="002E5E90"/>
    <w:rsid w:val="002E6507"/>
    <w:rsid w:val="002E6AB0"/>
    <w:rsid w:val="002E772E"/>
    <w:rsid w:val="002F0476"/>
    <w:rsid w:val="002F0C74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4F2"/>
    <w:rsid w:val="00301712"/>
    <w:rsid w:val="00305385"/>
    <w:rsid w:val="00305409"/>
    <w:rsid w:val="00306376"/>
    <w:rsid w:val="00306A17"/>
    <w:rsid w:val="00306AAF"/>
    <w:rsid w:val="003071BA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D9A"/>
    <w:rsid w:val="003202ED"/>
    <w:rsid w:val="00320B3D"/>
    <w:rsid w:val="003220BE"/>
    <w:rsid w:val="00323434"/>
    <w:rsid w:val="00325D45"/>
    <w:rsid w:val="00327424"/>
    <w:rsid w:val="0032754E"/>
    <w:rsid w:val="0032780E"/>
    <w:rsid w:val="0033008C"/>
    <w:rsid w:val="003319D5"/>
    <w:rsid w:val="003322F7"/>
    <w:rsid w:val="00333430"/>
    <w:rsid w:val="00333B12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3FA7"/>
    <w:rsid w:val="003544B2"/>
    <w:rsid w:val="00354641"/>
    <w:rsid w:val="00356E58"/>
    <w:rsid w:val="00357016"/>
    <w:rsid w:val="00357F5D"/>
    <w:rsid w:val="003609EF"/>
    <w:rsid w:val="0036231A"/>
    <w:rsid w:val="00362C0D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5A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6746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55F"/>
    <w:rsid w:val="00475984"/>
    <w:rsid w:val="00475BB0"/>
    <w:rsid w:val="00477D55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D5C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4BDB"/>
    <w:rsid w:val="0051580D"/>
    <w:rsid w:val="005165E2"/>
    <w:rsid w:val="00520BDE"/>
    <w:rsid w:val="00522580"/>
    <w:rsid w:val="005227C2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4574"/>
    <w:rsid w:val="00535A9B"/>
    <w:rsid w:val="00535C0E"/>
    <w:rsid w:val="00535F2C"/>
    <w:rsid w:val="00536D15"/>
    <w:rsid w:val="005377E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6DB0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1FA1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35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5B6"/>
    <w:rsid w:val="00645F8D"/>
    <w:rsid w:val="0064636F"/>
    <w:rsid w:val="00646CEE"/>
    <w:rsid w:val="006473B6"/>
    <w:rsid w:val="00650183"/>
    <w:rsid w:val="0065053C"/>
    <w:rsid w:val="00652526"/>
    <w:rsid w:val="006544E8"/>
    <w:rsid w:val="00655F51"/>
    <w:rsid w:val="00656E20"/>
    <w:rsid w:val="006572C4"/>
    <w:rsid w:val="00657AFC"/>
    <w:rsid w:val="006622AA"/>
    <w:rsid w:val="00663ACD"/>
    <w:rsid w:val="00663BD6"/>
    <w:rsid w:val="00664000"/>
    <w:rsid w:val="006656B6"/>
    <w:rsid w:val="0066693E"/>
    <w:rsid w:val="00666EF9"/>
    <w:rsid w:val="00671608"/>
    <w:rsid w:val="00672DEE"/>
    <w:rsid w:val="006742A1"/>
    <w:rsid w:val="00674E74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9F4"/>
    <w:rsid w:val="006B0C69"/>
    <w:rsid w:val="006B16E4"/>
    <w:rsid w:val="006B1DC1"/>
    <w:rsid w:val="006B2262"/>
    <w:rsid w:val="006B2B94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6B0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2EC6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3A40"/>
    <w:rsid w:val="00733EF8"/>
    <w:rsid w:val="00735944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6A1"/>
    <w:rsid w:val="0075229A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57FA"/>
    <w:rsid w:val="00786197"/>
    <w:rsid w:val="00786203"/>
    <w:rsid w:val="00786530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79B1"/>
    <w:rsid w:val="007E0027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1FDD"/>
    <w:rsid w:val="00833673"/>
    <w:rsid w:val="00833D88"/>
    <w:rsid w:val="008347E0"/>
    <w:rsid w:val="00834FC1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334"/>
    <w:rsid w:val="00847B40"/>
    <w:rsid w:val="008506AC"/>
    <w:rsid w:val="008506B4"/>
    <w:rsid w:val="00852B9B"/>
    <w:rsid w:val="00856538"/>
    <w:rsid w:val="00856906"/>
    <w:rsid w:val="00857B05"/>
    <w:rsid w:val="00861269"/>
    <w:rsid w:val="00862498"/>
    <w:rsid w:val="008626E7"/>
    <w:rsid w:val="00862AC0"/>
    <w:rsid w:val="008630A8"/>
    <w:rsid w:val="00864BF3"/>
    <w:rsid w:val="00870EE7"/>
    <w:rsid w:val="008714E8"/>
    <w:rsid w:val="0087296A"/>
    <w:rsid w:val="00873A4C"/>
    <w:rsid w:val="00873A58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EFE"/>
    <w:rsid w:val="008964E8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63E"/>
    <w:rsid w:val="008F5EB2"/>
    <w:rsid w:val="008F6111"/>
    <w:rsid w:val="008F686C"/>
    <w:rsid w:val="008F6B92"/>
    <w:rsid w:val="009016FD"/>
    <w:rsid w:val="00901767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34DE"/>
    <w:rsid w:val="009836D1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F72"/>
    <w:rsid w:val="009B391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71DE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579"/>
    <w:rsid w:val="00A05A97"/>
    <w:rsid w:val="00A07642"/>
    <w:rsid w:val="00A115D5"/>
    <w:rsid w:val="00A144CA"/>
    <w:rsid w:val="00A15767"/>
    <w:rsid w:val="00A15B02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44F6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24BA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E9B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C7DD6"/>
    <w:rsid w:val="00AD036C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3E71"/>
    <w:rsid w:val="00AF40D7"/>
    <w:rsid w:val="00AF512C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188A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5C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3E75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091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4AC8"/>
    <w:rsid w:val="00C15688"/>
    <w:rsid w:val="00C17907"/>
    <w:rsid w:val="00C179AD"/>
    <w:rsid w:val="00C20012"/>
    <w:rsid w:val="00C20990"/>
    <w:rsid w:val="00C20AC1"/>
    <w:rsid w:val="00C22BAB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DF1"/>
    <w:rsid w:val="00C572D0"/>
    <w:rsid w:val="00C61603"/>
    <w:rsid w:val="00C61B63"/>
    <w:rsid w:val="00C61FBA"/>
    <w:rsid w:val="00C62F66"/>
    <w:rsid w:val="00C657C3"/>
    <w:rsid w:val="00C661E8"/>
    <w:rsid w:val="00C66BA2"/>
    <w:rsid w:val="00C7056B"/>
    <w:rsid w:val="00C7195A"/>
    <w:rsid w:val="00C72072"/>
    <w:rsid w:val="00C72B5F"/>
    <w:rsid w:val="00C72FB7"/>
    <w:rsid w:val="00C737F7"/>
    <w:rsid w:val="00C73A0F"/>
    <w:rsid w:val="00C7458F"/>
    <w:rsid w:val="00C7489A"/>
    <w:rsid w:val="00C74A84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B55"/>
    <w:rsid w:val="00C83622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3CD"/>
    <w:rsid w:val="00CA15EC"/>
    <w:rsid w:val="00CA1EA0"/>
    <w:rsid w:val="00CA4F6B"/>
    <w:rsid w:val="00CA5946"/>
    <w:rsid w:val="00CB0108"/>
    <w:rsid w:val="00CB4BF5"/>
    <w:rsid w:val="00CB4F71"/>
    <w:rsid w:val="00CB553B"/>
    <w:rsid w:val="00CB5FB5"/>
    <w:rsid w:val="00CB6E1D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6FC"/>
    <w:rsid w:val="00CE0D0A"/>
    <w:rsid w:val="00CE1159"/>
    <w:rsid w:val="00CE17CB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8A8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5E5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5E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ED0"/>
    <w:rsid w:val="00D26F54"/>
    <w:rsid w:val="00D27C12"/>
    <w:rsid w:val="00D30460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40F6"/>
    <w:rsid w:val="00D45176"/>
    <w:rsid w:val="00D50255"/>
    <w:rsid w:val="00D50D1E"/>
    <w:rsid w:val="00D52F99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9158D"/>
    <w:rsid w:val="00D916F2"/>
    <w:rsid w:val="00D92CAA"/>
    <w:rsid w:val="00D935D0"/>
    <w:rsid w:val="00D937C5"/>
    <w:rsid w:val="00D943B5"/>
    <w:rsid w:val="00D947E9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47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36A"/>
    <w:rsid w:val="00DF6EB1"/>
    <w:rsid w:val="00DF7A7C"/>
    <w:rsid w:val="00DF7C50"/>
    <w:rsid w:val="00E00246"/>
    <w:rsid w:val="00E04C5C"/>
    <w:rsid w:val="00E052E6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4516"/>
    <w:rsid w:val="00E56386"/>
    <w:rsid w:val="00E57688"/>
    <w:rsid w:val="00E6031B"/>
    <w:rsid w:val="00E605B0"/>
    <w:rsid w:val="00E60E93"/>
    <w:rsid w:val="00E6560B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21BE"/>
    <w:rsid w:val="00E831EA"/>
    <w:rsid w:val="00E8338B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6E2"/>
    <w:rsid w:val="00EC0E62"/>
    <w:rsid w:val="00EC1A2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9B9"/>
    <w:rsid w:val="00F01B37"/>
    <w:rsid w:val="00F061BD"/>
    <w:rsid w:val="00F06A73"/>
    <w:rsid w:val="00F06CF8"/>
    <w:rsid w:val="00F10AB5"/>
    <w:rsid w:val="00F10B1B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1B60"/>
    <w:rsid w:val="00F423AC"/>
    <w:rsid w:val="00F441D9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0B0B"/>
    <w:rsid w:val="00F8123B"/>
    <w:rsid w:val="00F824A4"/>
    <w:rsid w:val="00F829B4"/>
    <w:rsid w:val="00F83060"/>
    <w:rsid w:val="00F9014C"/>
    <w:rsid w:val="00F9056A"/>
    <w:rsid w:val="00F91785"/>
    <w:rsid w:val="00F92637"/>
    <w:rsid w:val="00F92732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2B96"/>
    <w:rsid w:val="00FD2FF6"/>
    <w:rsid w:val="00FD34EE"/>
    <w:rsid w:val="00FD6FCD"/>
    <w:rsid w:val="00FD7325"/>
    <w:rsid w:val="00FD767E"/>
    <w:rsid w:val="00FD7C4D"/>
    <w:rsid w:val="00FE0428"/>
    <w:rsid w:val="00FE1048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53F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15</Pages>
  <Words>5418</Words>
  <Characters>30884</Characters>
  <Application>Microsoft Office Word</Application>
  <DocSecurity>0</DocSecurity>
  <Lines>257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2</cp:revision>
  <cp:lastPrinted>1900-12-31T16:00:00Z</cp:lastPrinted>
  <dcterms:created xsi:type="dcterms:W3CDTF">2025-12-12T09:21:00Z</dcterms:created>
  <dcterms:modified xsi:type="dcterms:W3CDTF">2025-12-12T09:21:00Z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