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9C044" w14:textId="77777777" w:rsidR="00A96AAC" w:rsidRDefault="00A96AAC" w:rsidP="00A96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R5s250343</w:t>
      </w:r>
      <w:r>
        <w:rPr>
          <w:b/>
          <w:i/>
          <w:noProof/>
          <w:sz w:val="28"/>
        </w:rPr>
        <w:fldChar w:fldCharType="end"/>
      </w:r>
    </w:p>
    <w:p w14:paraId="37E1C35A" w14:textId="77777777" w:rsidR="00A96AAC" w:rsidRDefault="00A96AAC" w:rsidP="00A96A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6AAC" w14:paraId="62F27D81" w14:textId="77777777" w:rsidTr="004801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01495" w14:textId="77777777" w:rsidR="00A96AAC" w:rsidRDefault="00A96AAC" w:rsidP="004801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96AAC" w14:paraId="3ABAB3A0" w14:textId="77777777" w:rsidTr="00480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5B4EE" w14:textId="77777777" w:rsidR="00A96AAC" w:rsidRDefault="00A96AAC" w:rsidP="00480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6AAC" w14:paraId="6F2C0131" w14:textId="77777777" w:rsidTr="00480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9DE90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7FA162F2" w14:textId="77777777" w:rsidTr="004801F0">
        <w:tc>
          <w:tcPr>
            <w:tcW w:w="142" w:type="dxa"/>
            <w:tcBorders>
              <w:left w:val="single" w:sz="4" w:space="0" w:color="auto"/>
            </w:tcBorders>
          </w:tcPr>
          <w:p w14:paraId="0636AE90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3843B" w14:textId="77777777" w:rsidR="00A96AAC" w:rsidRPr="00410371" w:rsidRDefault="00A96AAC" w:rsidP="004801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84B4EF" w14:textId="77777777" w:rsidR="00A96AAC" w:rsidRDefault="00A96AAC" w:rsidP="00480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1E0513" w14:textId="77777777" w:rsidR="00A96AAC" w:rsidRPr="00410371" w:rsidRDefault="00A96AAC" w:rsidP="004801F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B571FC" w14:textId="77777777" w:rsidR="00A96AAC" w:rsidRDefault="00A96AAC" w:rsidP="004801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E2A058" w14:textId="77777777" w:rsidR="00A96AAC" w:rsidRPr="00410371" w:rsidRDefault="00A96AAC" w:rsidP="004801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2E3AF6" w14:textId="77777777" w:rsidR="00A96AAC" w:rsidRDefault="00A96AAC" w:rsidP="004801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8FE42" w14:textId="77777777" w:rsidR="00A96AAC" w:rsidRPr="00410371" w:rsidRDefault="00A96AAC" w:rsidP="004801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EEC71" w14:textId="77777777" w:rsidR="00A96AAC" w:rsidRDefault="00A96AAC" w:rsidP="004801F0">
            <w:pPr>
              <w:pStyle w:val="CRCoverPage"/>
              <w:spacing w:after="0"/>
              <w:rPr>
                <w:noProof/>
              </w:rPr>
            </w:pPr>
          </w:p>
        </w:tc>
      </w:tr>
      <w:tr w:rsidR="00A96AAC" w14:paraId="4244D77F" w14:textId="77777777" w:rsidTr="00480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DCB15" w14:textId="77777777" w:rsidR="00A96AAC" w:rsidRDefault="00A96AAC" w:rsidP="004801F0">
            <w:pPr>
              <w:pStyle w:val="CRCoverPage"/>
              <w:spacing w:after="0"/>
              <w:rPr>
                <w:noProof/>
              </w:rPr>
            </w:pPr>
          </w:p>
        </w:tc>
      </w:tr>
      <w:tr w:rsidR="00A96AAC" w14:paraId="71D5B871" w14:textId="77777777" w:rsidTr="004801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0BE825" w14:textId="77777777" w:rsidR="00A96AAC" w:rsidRPr="00F25D98" w:rsidRDefault="00A96AAC" w:rsidP="004801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6AAC" w14:paraId="573B6430" w14:textId="77777777" w:rsidTr="004801F0">
        <w:tc>
          <w:tcPr>
            <w:tcW w:w="9641" w:type="dxa"/>
            <w:gridSpan w:val="9"/>
          </w:tcPr>
          <w:p w14:paraId="2F11C18F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7F6C17" w14:textId="77777777" w:rsidR="00A96AAC" w:rsidRDefault="00A96AAC" w:rsidP="00A96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6AAC" w14:paraId="0E2B69B2" w14:textId="77777777" w:rsidTr="004801F0">
        <w:tc>
          <w:tcPr>
            <w:tcW w:w="2835" w:type="dxa"/>
          </w:tcPr>
          <w:p w14:paraId="5F628259" w14:textId="77777777" w:rsidR="00A96AAC" w:rsidRDefault="00A96AAC" w:rsidP="004801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2F81EC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9822A8" w14:textId="77777777" w:rsidR="00A96AAC" w:rsidRDefault="00A96AAC" w:rsidP="00480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7684C3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FFEE2" w14:textId="77777777" w:rsidR="00A96AAC" w:rsidRDefault="00A96AAC" w:rsidP="00480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722055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F3D04" w14:textId="77777777" w:rsidR="00A96AAC" w:rsidRDefault="00A96AAC" w:rsidP="00480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E477A7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F1A28" w14:textId="77777777" w:rsidR="00A96AAC" w:rsidRDefault="00A96AAC" w:rsidP="004801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27A34" w14:textId="77777777" w:rsidR="00A96AAC" w:rsidRDefault="00A96AAC" w:rsidP="00A96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6AAC" w14:paraId="004E461B" w14:textId="77777777" w:rsidTr="004801F0">
        <w:tc>
          <w:tcPr>
            <w:tcW w:w="9640" w:type="dxa"/>
            <w:gridSpan w:val="11"/>
          </w:tcPr>
          <w:p w14:paraId="5296DAA1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521D8D61" w14:textId="77777777" w:rsidTr="004801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E437B3" w14:textId="77777777" w:rsidR="00A96AAC" w:rsidRDefault="00A96AAC" w:rsidP="00480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9A938" w14:textId="77777777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f_POS_NR_CheckCapabilities_Srs_PosResourceConfigCA_BandList</w:t>
            </w:r>
            <w:proofErr w:type="spellEnd"/>
            <w:r>
              <w:fldChar w:fldCharType="end"/>
            </w:r>
          </w:p>
        </w:tc>
      </w:tr>
      <w:tr w:rsidR="00A96AAC" w14:paraId="0C3BF884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52C59961" w14:textId="77777777" w:rsidR="00A96AAC" w:rsidRDefault="00A96AAC" w:rsidP="00480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A0199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19DBF727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73B9A0B1" w14:textId="77777777" w:rsidR="00A96AAC" w:rsidRDefault="00A96AAC" w:rsidP="00480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56893F" w14:textId="77777777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96AAC" w14:paraId="384A17BA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26A54EAA" w14:textId="77777777" w:rsidR="00A96AAC" w:rsidRDefault="00A96AAC" w:rsidP="00480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78BC7" w14:textId="13924252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96AAC" w14:paraId="30237EC0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0D7D0A86" w14:textId="77777777" w:rsidR="00A96AAC" w:rsidRDefault="00A96AAC" w:rsidP="00480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962E4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3287B526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5CC24EE2" w14:textId="77777777" w:rsidR="00A96AAC" w:rsidRDefault="00A96AAC" w:rsidP="00480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592AB7" w14:textId="77777777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NR_pos-UEConTest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C8768F" w14:textId="77777777" w:rsidR="00A96AAC" w:rsidRDefault="00A96AAC" w:rsidP="004801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9421C" w14:textId="77777777" w:rsidR="00A96AAC" w:rsidRDefault="00A96AAC" w:rsidP="00480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A172B" w14:textId="77777777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2025-08-22</w:t>
            </w:r>
            <w:r>
              <w:rPr>
                <w:noProof/>
              </w:rPr>
              <w:fldChar w:fldCharType="end"/>
            </w:r>
          </w:p>
        </w:tc>
      </w:tr>
      <w:tr w:rsidR="00A96AAC" w14:paraId="1183480C" w14:textId="77777777" w:rsidTr="004801F0">
        <w:tc>
          <w:tcPr>
            <w:tcW w:w="1843" w:type="dxa"/>
            <w:tcBorders>
              <w:left w:val="single" w:sz="4" w:space="0" w:color="auto"/>
            </w:tcBorders>
          </w:tcPr>
          <w:p w14:paraId="1B3D3532" w14:textId="77777777" w:rsidR="00A96AAC" w:rsidRDefault="00A96AAC" w:rsidP="00480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E7018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8F13A6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F1935C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EF1E9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16A2E3FD" w14:textId="77777777" w:rsidTr="004801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6FA403" w14:textId="77777777" w:rsidR="00A96AAC" w:rsidRDefault="00A96AAC" w:rsidP="00480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3F502" w14:textId="77777777" w:rsidR="00A96AAC" w:rsidRDefault="00A96AAC" w:rsidP="004801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0B398D" w14:textId="77777777" w:rsidR="00A96AAC" w:rsidRDefault="00A96AAC" w:rsidP="004801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B9863" w14:textId="77777777" w:rsidR="00A96AAC" w:rsidRDefault="00A96AAC" w:rsidP="004801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1D05A" w14:textId="77777777" w:rsidR="00A96AAC" w:rsidRDefault="00A96AAC" w:rsidP="004801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96AAC" w14:paraId="53739350" w14:textId="77777777" w:rsidTr="004801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112BD8" w14:textId="77777777" w:rsidR="00A96AAC" w:rsidRDefault="00A96AAC" w:rsidP="00480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BA328" w14:textId="77777777" w:rsidR="00A96AAC" w:rsidRDefault="00A96AAC" w:rsidP="004801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3F1D63" w14:textId="77777777" w:rsidR="00A96AAC" w:rsidRDefault="00A96AAC" w:rsidP="004801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572001" w14:textId="77777777" w:rsidR="00A96AAC" w:rsidRPr="007C2097" w:rsidRDefault="00A96AAC" w:rsidP="004801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96AAC" w14:paraId="102E19BE" w14:textId="77777777" w:rsidTr="004801F0">
        <w:tc>
          <w:tcPr>
            <w:tcW w:w="1843" w:type="dxa"/>
          </w:tcPr>
          <w:p w14:paraId="13E752CF" w14:textId="77777777" w:rsidR="00A96AAC" w:rsidRDefault="00A96AAC" w:rsidP="00480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609482" w14:textId="77777777" w:rsidR="00A96AAC" w:rsidRDefault="00A96AAC" w:rsidP="00480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3D5AD2C2" w14:textId="77777777" w:rsidTr="00480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9E51AF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3A717" w14:textId="77777777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3GPP </w:t>
            </w:r>
            <w:r w:rsidRPr="00136314">
              <w:rPr>
                <w:noProof/>
              </w:rPr>
              <w:t xml:space="preserve"> TS 37.355 </w:t>
            </w:r>
            <w:r>
              <w:rPr>
                <w:noProof/>
              </w:rPr>
              <w:t xml:space="preserve">, the parameters </w:t>
            </w:r>
            <w:r w:rsidRPr="00136314">
              <w:rPr>
                <w:i/>
                <w:iCs/>
                <w:noProof/>
              </w:rPr>
              <w:t>maxNumberAP-SRS-PosResourcesPerBWP-r16</w:t>
            </w:r>
            <w:r>
              <w:rPr>
                <w:noProof/>
              </w:rPr>
              <w:t xml:space="preserve"> and </w:t>
            </w:r>
            <w:r w:rsidRPr="00136314">
              <w:rPr>
                <w:i/>
                <w:iCs/>
                <w:noProof/>
              </w:rPr>
              <w:t>maxNumberSP-SRS-PosResourcesPerBWP-r16</w:t>
            </w:r>
            <w:r>
              <w:rPr>
                <w:noProof/>
              </w:rPr>
              <w:t xml:space="preserve"> are optional. </w:t>
            </w:r>
          </w:p>
          <w:p w14:paraId="760E10AB" w14:textId="77777777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0813C" w14:textId="14A25EDE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implementation of </w:t>
            </w:r>
            <w:proofErr w:type="spellStart"/>
            <w:r w:rsidRPr="00136314">
              <w:t>f_POS_NR_CheckCapabilities_Srs_PosResourceConfigCA_</w:t>
            </w:r>
            <w:proofErr w:type="gramStart"/>
            <w:r w:rsidRPr="00136314">
              <w:t>BandList</w:t>
            </w:r>
            <w:proofErr w:type="spellEnd"/>
            <w:r>
              <w:t>(</w:t>
            </w:r>
            <w:proofErr w:type="gramEnd"/>
            <w:r>
              <w:t>) provides a FAIL if any of these parameters is not present.</w:t>
            </w:r>
          </w:p>
        </w:tc>
      </w:tr>
      <w:tr w:rsidR="00A96AAC" w14:paraId="08877631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42EF9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ADFC6" w14:textId="77777777" w:rsidR="00A96AAC" w:rsidRDefault="00A96AAC" w:rsidP="00A96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281E1D2A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DDF4F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CCBAB" w14:textId="341E301C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  <w:r w:rsidRPr="002F0EB1">
              <w:rPr>
                <w:noProof/>
              </w:rPr>
              <w:t xml:space="preserve">Changed </w:t>
            </w:r>
            <w:r>
              <w:rPr>
                <w:noProof/>
              </w:rPr>
              <w:t xml:space="preserve">the capabiliy check handling in </w:t>
            </w:r>
            <w:proofErr w:type="spellStart"/>
            <w:r w:rsidRPr="00136314">
              <w:t>f_POS_NR_CheckCapabilities_Srs_PosResourceConfigCA_BandList</w:t>
            </w:r>
            <w:proofErr w:type="spellEnd"/>
            <w:r>
              <w:t xml:space="preserve"> to fail only in case of pics mismatch, and allow the optional parameters to not be present</w:t>
            </w:r>
          </w:p>
        </w:tc>
      </w:tr>
      <w:tr w:rsidR="00A96AAC" w14:paraId="6E6E4D2D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19705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B6E97" w14:textId="77777777" w:rsidR="00A96AAC" w:rsidRDefault="00A96AAC" w:rsidP="00A96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65C9FEF7" w14:textId="77777777" w:rsidTr="004801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93ABA4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C6274" w14:textId="05286443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cases</w:t>
            </w:r>
          </w:p>
        </w:tc>
      </w:tr>
      <w:tr w:rsidR="00A96AAC" w14:paraId="0CC7B433" w14:textId="77777777" w:rsidTr="004801F0">
        <w:tc>
          <w:tcPr>
            <w:tcW w:w="2694" w:type="dxa"/>
            <w:gridSpan w:val="2"/>
          </w:tcPr>
          <w:p w14:paraId="11472944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06DFE1" w14:textId="77777777" w:rsidR="00A96AAC" w:rsidRDefault="00A96AAC" w:rsidP="00A96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463561F3" w14:textId="77777777" w:rsidTr="00480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8CCEF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E6CF" w14:textId="799B19C1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  <w:r w:rsidRPr="000B4AFC">
              <w:rPr>
                <w:noProof/>
              </w:rPr>
              <w:t>9.3.1.</w:t>
            </w:r>
            <w:r>
              <w:rPr>
                <w:noProof/>
              </w:rPr>
              <w:t>1, 9.3.4.1, 9.3.4.2, 9.3.4.3, 9.3.4.4, 9.3.1.2</w:t>
            </w:r>
          </w:p>
        </w:tc>
      </w:tr>
      <w:tr w:rsidR="00A96AAC" w14:paraId="6187CEC9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B7D73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853E9" w14:textId="77777777" w:rsidR="00A96AAC" w:rsidRDefault="00A96AAC" w:rsidP="00A96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AAC" w14:paraId="24CE4C33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D740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2911B" w14:textId="77777777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5B75C" w14:textId="77777777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83C9B" w14:textId="77777777" w:rsidR="00A96AAC" w:rsidRDefault="00A96AAC" w:rsidP="00A96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9EDA3" w14:textId="77777777" w:rsidR="00A96AAC" w:rsidRDefault="00A96AAC" w:rsidP="00A96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AAC" w14:paraId="18D0E0AF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D08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6B0D7" w14:textId="77777777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B0624" w14:textId="36BF750E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76B58" w14:textId="77777777" w:rsidR="00A96AAC" w:rsidRDefault="00A96AAC" w:rsidP="00A96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DE7C2" w14:textId="6D06F34B" w:rsidR="00A96AAC" w:rsidRDefault="00A96AAC" w:rsidP="00A96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AAC" w14:paraId="4960B276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85FEF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51CCF" w14:textId="77777777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E187" w14:textId="69FA5C8C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9ED7F3" w14:textId="77777777" w:rsidR="00A96AAC" w:rsidRDefault="00A96AAC" w:rsidP="00A96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F724B" w14:textId="3EB0643B" w:rsidR="00A96AAC" w:rsidRDefault="00A96AAC" w:rsidP="00A96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AAC" w14:paraId="3EC6AEFF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B4597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97AD6" w14:textId="77777777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A3A6E" w14:textId="44BD451F" w:rsidR="00A96AAC" w:rsidRDefault="00A96AAC" w:rsidP="00A96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0943C" w14:textId="77777777" w:rsidR="00A96AAC" w:rsidRDefault="00A96AAC" w:rsidP="00A96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38874" w14:textId="1001F923" w:rsidR="00A96AAC" w:rsidRDefault="00A96AAC" w:rsidP="00A96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AAC" w14:paraId="10DD9550" w14:textId="77777777" w:rsidTr="00480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432D8" w14:textId="77777777" w:rsidR="00A96AAC" w:rsidRDefault="00A96AAC" w:rsidP="00A96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F69E0" w14:textId="77777777" w:rsidR="00A96AAC" w:rsidRDefault="00A96AAC" w:rsidP="00A96AAC">
            <w:pPr>
              <w:pStyle w:val="CRCoverPage"/>
              <w:spacing w:after="0"/>
              <w:rPr>
                <w:noProof/>
              </w:rPr>
            </w:pPr>
          </w:p>
        </w:tc>
      </w:tr>
      <w:tr w:rsidR="00A96AAC" w14:paraId="14C65277" w14:textId="77777777" w:rsidTr="004801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5D6DC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083A0" w14:textId="77777777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6AAC" w:rsidRPr="008863B9" w14:paraId="48B8D81F" w14:textId="77777777" w:rsidTr="004801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661B2" w14:textId="77777777" w:rsidR="00A96AAC" w:rsidRPr="008863B9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EA18F" w14:textId="77777777" w:rsidR="00A96AAC" w:rsidRPr="008863B9" w:rsidRDefault="00A96AAC" w:rsidP="00A96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AAC" w14:paraId="18EDB7F0" w14:textId="77777777" w:rsidTr="00480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7E9B0" w14:textId="77777777" w:rsidR="00A96AAC" w:rsidRDefault="00A96AAC" w:rsidP="00A96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CE944" w14:textId="77777777" w:rsidR="00A96AAC" w:rsidRDefault="00A96AAC" w:rsidP="00A96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A581A" w14:textId="77777777" w:rsidR="00A96AAC" w:rsidRDefault="00A96AAC" w:rsidP="00A96AAC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97B05" w14:textId="77777777" w:rsidR="000B4AFC" w:rsidRPr="00D83A7A" w:rsidRDefault="000B4AFC" w:rsidP="000B4AF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67509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4277E68" w14:textId="52892EF1" w:rsidR="00E87653" w:rsidRDefault="000B4AF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7653" w:rsidRPr="00452605">
        <w:rPr>
          <w:rFonts w:cs="Arial"/>
          <w:iCs/>
        </w:rPr>
        <w:t>Table of Contents</w:t>
      </w:r>
      <w:r w:rsidR="00E87653">
        <w:tab/>
      </w:r>
      <w:r w:rsidR="00E87653">
        <w:fldChar w:fldCharType="begin"/>
      </w:r>
      <w:r w:rsidR="00E87653">
        <w:instrText xml:space="preserve"> PAGEREF _Toc206750965 \h </w:instrText>
      </w:r>
      <w:r w:rsidR="00E87653">
        <w:fldChar w:fldCharType="separate"/>
      </w:r>
      <w:r w:rsidR="00E87653">
        <w:t>2</w:t>
      </w:r>
      <w:r w:rsidR="00E87653">
        <w:fldChar w:fldCharType="end"/>
      </w:r>
    </w:p>
    <w:p w14:paraId="7A291C11" w14:textId="35BDCF09" w:rsidR="00E87653" w:rsidRDefault="00E8765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52605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52605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_Toc206750966 \h </w:instrText>
      </w:r>
      <w:r>
        <w:fldChar w:fldCharType="separate"/>
      </w:r>
      <w:r>
        <w:t>2</w:t>
      </w:r>
      <w:r>
        <w:fldChar w:fldCharType="end"/>
      </w:r>
    </w:p>
    <w:p w14:paraId="1626B289" w14:textId="545B73F8" w:rsidR="00E87653" w:rsidRDefault="00E8765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52605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52605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_Toc206750967 \h </w:instrText>
      </w:r>
      <w:r>
        <w:fldChar w:fldCharType="separate"/>
      </w:r>
      <w:r>
        <w:t>2</w:t>
      </w:r>
      <w:r>
        <w:fldChar w:fldCharType="end"/>
      </w:r>
    </w:p>
    <w:p w14:paraId="659BFD12" w14:textId="03F58409" w:rsidR="00E87653" w:rsidRDefault="00E8765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5260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52605">
        <w:rPr>
          <w:b/>
          <w:lang w:val="pt-BR"/>
        </w:rPr>
        <w:t>Correction to f_POS_NR_CheckCapabilities_Srs_PosResourceConfigCA_BandList</w:t>
      </w:r>
      <w:r>
        <w:tab/>
      </w:r>
      <w:r>
        <w:fldChar w:fldCharType="begin"/>
      </w:r>
      <w:r>
        <w:instrText xml:space="preserve"> PAGEREF _Toc206750968 \h </w:instrText>
      </w:r>
      <w:r>
        <w:fldChar w:fldCharType="separate"/>
      </w:r>
      <w:r>
        <w:t>3</w:t>
      </w:r>
      <w:r>
        <w:fldChar w:fldCharType="end"/>
      </w:r>
    </w:p>
    <w:p w14:paraId="12A84DAD" w14:textId="2C488A6F" w:rsidR="00E87653" w:rsidRDefault="000B4AFC" w:rsidP="000B4AFC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DB8A802" w14:textId="77777777" w:rsidR="00E87653" w:rsidRPr="00E12CDE" w:rsidRDefault="00E87653" w:rsidP="00E87653">
      <w:pPr>
        <w:pStyle w:val="Heading1"/>
        <w:numPr>
          <w:ilvl w:val="0"/>
          <w:numId w:val="3"/>
        </w:numPr>
        <w:autoSpaceDN w:val="0"/>
        <w:rPr>
          <w:rFonts w:cs="Arial"/>
        </w:rPr>
      </w:pPr>
      <w:bookmarkStart w:id="1" w:name="_Toc122434485"/>
      <w:bookmarkStart w:id="2" w:name="_Toc206402781"/>
      <w:bookmarkStart w:id="3" w:name="_Toc206750966"/>
      <w:r w:rsidRPr="00E12CDE">
        <w:rPr>
          <w:rFonts w:cs="Arial"/>
        </w:rPr>
        <w:t>Overview</w:t>
      </w:r>
      <w:bookmarkEnd w:id="1"/>
      <w:bookmarkEnd w:id="2"/>
      <w:bookmarkEnd w:id="3"/>
    </w:p>
    <w:p w14:paraId="10123D7B" w14:textId="77777777" w:rsidR="00E87653" w:rsidRDefault="00E87653" w:rsidP="00E87653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</w:t>
      </w:r>
      <w:r>
        <w:rPr>
          <w:rFonts w:cs="Arial"/>
        </w:rPr>
        <w:t>5</w:t>
      </w:r>
      <w:r w:rsidRPr="006076C4">
        <w:rPr>
          <w:rFonts w:cs="Arial"/>
        </w:rPr>
        <w:t>-06_D2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26CD489D" w14:textId="77777777" w:rsidR="00E87653" w:rsidRPr="006076C4" w:rsidRDefault="00E87653" w:rsidP="00E87653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C6779F7" w14:textId="77777777" w:rsidR="00E87653" w:rsidRPr="006076C4" w:rsidRDefault="00E87653" w:rsidP="00E87653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BEC4C9" w14:textId="77777777" w:rsidR="00E87653" w:rsidRPr="006076C4" w:rsidRDefault="00E87653" w:rsidP="00E87653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8" w:history="1">
        <w:r w:rsidRPr="00025D5F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4EC1D203" w14:textId="77777777" w:rsidR="00E87653" w:rsidRDefault="00E87653" w:rsidP="00E87653">
      <w:pPr>
        <w:pStyle w:val="Heading1"/>
        <w:numPr>
          <w:ilvl w:val="0"/>
          <w:numId w:val="3"/>
        </w:numPr>
        <w:autoSpaceDN w:val="0"/>
        <w:rPr>
          <w:rFonts w:cs="Arial"/>
        </w:rPr>
      </w:pPr>
      <w:bookmarkStart w:id="4" w:name="_Toc206402782"/>
      <w:bookmarkStart w:id="5" w:name="_Toc206750967"/>
      <w:r w:rsidRPr="00E12CDE">
        <w:rPr>
          <w:rFonts w:cs="Arial"/>
        </w:rPr>
        <w:t>Corrections required</w:t>
      </w:r>
      <w:bookmarkEnd w:id="4"/>
      <w:bookmarkEnd w:id="5"/>
    </w:p>
    <w:p w14:paraId="15EE3FC3" w14:textId="6CF1C891" w:rsidR="000B4AFC" w:rsidRDefault="000B4AFC" w:rsidP="000B4AFC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7388CEF9" w14:textId="1F963ECF" w:rsidR="000B4AFC" w:rsidRDefault="00136314" w:rsidP="000B4AF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206750968"/>
      <w:r>
        <w:rPr>
          <w:b/>
          <w:lang w:val="pt-BR"/>
        </w:rPr>
        <w:lastRenderedPageBreak/>
        <w:t xml:space="preserve">Correction to </w:t>
      </w:r>
      <w:r w:rsidRPr="00136314">
        <w:rPr>
          <w:b/>
          <w:lang w:val="pt-BR"/>
        </w:rPr>
        <w:t>f_POS_NR_CheckCapabilities_Srs_PosResourceConfigCA_BandList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4AFC" w14:paraId="2E3F6EF3" w14:textId="77777777" w:rsidTr="008271DC">
        <w:trPr>
          <w:trHeight w:val="447"/>
        </w:trPr>
        <w:tc>
          <w:tcPr>
            <w:tcW w:w="1985" w:type="dxa"/>
          </w:tcPr>
          <w:p w14:paraId="627915F3" w14:textId="77777777" w:rsidR="000B4AFC" w:rsidRPr="00E751F5" w:rsidRDefault="000B4AFC" w:rsidP="008271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A4BEFE8" w14:textId="44E75664" w:rsidR="000B4AFC" w:rsidRPr="00F33E98" w:rsidRDefault="00136314" w:rsidP="008271DC">
            <w:pPr>
              <w:spacing w:after="0"/>
            </w:pPr>
            <w:proofErr w:type="spellStart"/>
            <w:r w:rsidRPr="00136314">
              <w:t>f_POS_NR_CheckCapabilities_Srs_PosResourceConfigCA_</w:t>
            </w:r>
            <w:proofErr w:type="gramStart"/>
            <w:r w:rsidRPr="00136314">
              <w:t>BandList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0B4AFC" w14:paraId="1EB29354" w14:textId="77777777" w:rsidTr="008271DC">
        <w:trPr>
          <w:trHeight w:val="452"/>
        </w:trPr>
        <w:tc>
          <w:tcPr>
            <w:tcW w:w="1985" w:type="dxa"/>
          </w:tcPr>
          <w:p w14:paraId="529027AF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9F90FE" w14:textId="5C933E92" w:rsidR="00136314" w:rsidRPr="00136314" w:rsidRDefault="00136314" w:rsidP="00136314">
            <w:pPr>
              <w:rPr>
                <w:noProof/>
              </w:rPr>
            </w:pPr>
            <w:r w:rsidRPr="00136314">
              <w:rPr>
                <w:noProof/>
              </w:rPr>
              <w:t xml:space="preserve">As per 3GPP  TS 37.355 , the parameters maxNumberAP-SRS-PosResourcesPerBWP-r16 and maxNumberSP-SRS-PosResourcesPerBWP-r16 are optional. </w:t>
            </w:r>
          </w:p>
          <w:p w14:paraId="7F4F4262" w14:textId="5C8A42BA" w:rsidR="000B4AFC" w:rsidRPr="00F33E98" w:rsidRDefault="00136314" w:rsidP="00136314">
            <w:pPr>
              <w:rPr>
                <w:rFonts w:ascii="Arial" w:hAnsi="Arial" w:cs="Arial"/>
              </w:rPr>
            </w:pPr>
            <w:r w:rsidRPr="00136314">
              <w:rPr>
                <w:noProof/>
              </w:rPr>
              <w:t>The current implementation of f_POS_NR_CheckCapabilities_Srs_PosResourceConfigCA_BandList() provides a FAIL, if any of these parameters is not present.</w:t>
            </w:r>
            <w:r w:rsidR="000B4AFC" w:rsidRPr="00F33E98">
              <w:rPr>
                <w:rFonts w:ascii="Arial" w:hAnsi="Arial"/>
                <w:noProof/>
              </w:rPr>
              <w:t>.</w:t>
            </w:r>
          </w:p>
        </w:tc>
      </w:tr>
      <w:tr w:rsidR="000B4AFC" w14:paraId="31F5E9AF" w14:textId="77777777" w:rsidTr="008271DC">
        <w:tc>
          <w:tcPr>
            <w:tcW w:w="1985" w:type="dxa"/>
          </w:tcPr>
          <w:p w14:paraId="43CABC61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A9BE49" w14:textId="20BD4F51" w:rsidR="000B4AFC" w:rsidRPr="00F33E98" w:rsidRDefault="00136314" w:rsidP="008271D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36314">
              <w:rPr>
                <w:rFonts w:ascii="Times New Roman" w:hAnsi="Times New Roman"/>
                <w:noProof/>
              </w:rPr>
              <w:t>Changed the capabiliy check handling in f_POS_NR_CheckCapabilities_Srs_PosResourceConfigCA_BandList to fail only in case of pics mismatch, and allow the optional parameters to not be present</w:t>
            </w:r>
          </w:p>
        </w:tc>
      </w:tr>
      <w:tr w:rsidR="000B4AFC" w14:paraId="415811EF" w14:textId="77777777" w:rsidTr="008271DC">
        <w:tc>
          <w:tcPr>
            <w:tcW w:w="1985" w:type="dxa"/>
          </w:tcPr>
          <w:p w14:paraId="4212BF62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44E027" w14:textId="77777777" w:rsidR="000B4AFC" w:rsidRPr="00F33E98" w:rsidRDefault="000B4AFC" w:rsidP="008271DC">
            <w:pPr>
              <w:spacing w:after="0"/>
              <w:rPr>
                <w:rFonts w:ascii="Arial" w:hAnsi="Arial" w:cs="Arial"/>
                <w:noProof/>
              </w:rPr>
            </w:pPr>
            <w:r w:rsidRPr="004F7F71">
              <w:rPr>
                <w:rFonts w:cs="Arial"/>
              </w:rPr>
              <w:t>NR5GC_Positioning_Functions</w:t>
            </w:r>
            <w:r w:rsidRPr="000341D8">
              <w:t>.ttcn</w:t>
            </w:r>
          </w:p>
        </w:tc>
      </w:tr>
      <w:tr w:rsidR="000B4AFC" w:rsidRPr="00E751F5" w14:paraId="5750D56F" w14:textId="77777777" w:rsidTr="008271DC">
        <w:tc>
          <w:tcPr>
            <w:tcW w:w="1985" w:type="dxa"/>
          </w:tcPr>
          <w:p w14:paraId="6AB4C887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7DC08E" w14:textId="77777777" w:rsidR="000B4AFC" w:rsidRPr="00E751F5" w:rsidRDefault="000B4AFC" w:rsidP="008271DC">
            <w:pPr>
              <w:rPr>
                <w:rFonts w:ascii="Arial" w:hAnsi="Arial"/>
                <w:highlight w:val="cyan"/>
              </w:rPr>
            </w:pPr>
          </w:p>
        </w:tc>
      </w:tr>
    </w:tbl>
    <w:p w14:paraId="5318F8F6" w14:textId="77777777" w:rsidR="000B4AFC" w:rsidRDefault="000B4AFC" w:rsidP="000B4AFC">
      <w:pPr>
        <w:rPr>
          <w:noProof/>
        </w:rPr>
      </w:pPr>
    </w:p>
    <w:p w14:paraId="0013D5F4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4AFC" w14:paraId="03CF7C23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A4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</w:p>
          <w:p w14:paraId="33F23FD1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function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f_POS_NR_CheckCapabilities_Srs_PosResourceConfigCA_BandList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(NR_UL_SRS_Capability_r16.srs_PosResourceConfigCA_BandList_r16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p_NrUlSrsPosResourceConfigCABandList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) runs on NR_BASE_PTC</w:t>
            </w:r>
          </w:p>
          <w:p w14:paraId="6F87132F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/@sic POS Rel-16 R5-213638 sic@</w:t>
            </w:r>
          </w:p>
          <w:p w14:paraId="2BF7DF3F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integer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;</w:t>
            </w:r>
            <w:proofErr w:type="gramEnd"/>
          </w:p>
          <w:p w14:paraId="5F3C4063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257F0144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14604561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4C524C24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v_Found_MaxNumberAP_SRS_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0C3FD9DF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v_Found_MaxNumberSP_SRS_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0895FCDB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</w:p>
          <w:p w14:paraId="7D1223EA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for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0;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&lt;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lengthof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p_NrUlSrsPosResourceConfigCABandList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);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:=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v_Index+1) {</w:t>
            </w:r>
          </w:p>
          <w:p w14:paraId="3BF8B75A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fl_CheckNRBandCapability(p_NrUlSrsPosResourceConfigCABandList[v_Index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].freqBandIndicatorNR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_r16); // checks freqBandIndicatorNR-r16 against capability PICS</w:t>
            </w:r>
          </w:p>
          <w:p w14:paraId="4F9ECE89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</w:p>
          <w:p w14:paraId="1A664B9E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].maxNumberSRS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_PosResourceSetsPerBWP_r16) {</w:t>
            </w:r>
          </w:p>
          <w:p w14:paraId="616FAAD0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13F8D32B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BC9D7C9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].maxNumberSRS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_PosResourcesPerBWP_r16) {</w:t>
            </w:r>
          </w:p>
          <w:p w14:paraId="19681895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4983C872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5FAD9FB8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].maxNumberPeriodicSRS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_PosResourcesPerBWP_r16) {</w:t>
            </w:r>
          </w:p>
          <w:p w14:paraId="22D53BAC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695F098D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DFE5EC7" w14:textId="2CDCF211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</w:rPr>
              <w:lastRenderedPageBreak/>
              <w:t xml:space="preserve">      </w:t>
            </w:r>
            <w:r w:rsidRPr="00136314">
              <w:rPr>
                <w:rFonts w:ascii="Arial" w:eastAsia="Arial" w:hAnsi="Arial" w:cs="Arial"/>
                <w:sz w:val="22"/>
                <w:highlight w:val="yellow"/>
              </w:rPr>
              <w:t>if (ispresent(p_NrUlSrsPosResourceConfigCABandList[v_Index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].maxNumberAP</w:t>
            </w:r>
            <w:proofErr w:type="gram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_SRS_PosResourcesPerBWP_r16) and</w:t>
            </w:r>
          </w:p>
          <w:p w14:paraId="22870276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    (</w:t>
            </w:r>
            <w:proofErr w:type="spell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pc_maxNumberAP_SRS_PosResourcesPerBWP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== 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].maxNumberAP</w:t>
            </w:r>
            <w:proofErr w:type="gram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_SRS_PosResourcesPerBWP_r16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))  {</w:t>
            </w:r>
            <w:proofErr w:type="gramEnd"/>
          </w:p>
          <w:p w14:paraId="3076409C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v_Found_MaxNumberAP_SRS_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true;</w:t>
            </w:r>
            <w:proofErr w:type="gramEnd"/>
          </w:p>
          <w:p w14:paraId="43996F0C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}</w:t>
            </w:r>
          </w:p>
          <w:p w14:paraId="7045F90C" w14:textId="4BA7B2DE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if (ispresent(p_NrUlSrsPosResourceConfigCABandList[v_Index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].maxNumberSP</w:t>
            </w:r>
            <w:proofErr w:type="gram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_SRS_PosResourcesPerBWP_r16) and</w:t>
            </w:r>
          </w:p>
          <w:p w14:paraId="47702B75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    (</w:t>
            </w:r>
            <w:proofErr w:type="spell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pc_maxNumberSP_SRS_PosResourcesPerBWP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== 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].maxNumberSP</w:t>
            </w:r>
            <w:proofErr w:type="gram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_SRS_PosResourcesPerBWP_r16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))</w:t>
            </w:r>
            <w:r w:rsidRPr="00136314">
              <w:rPr>
                <w:rFonts w:ascii="Arial" w:eastAsia="Arial" w:hAnsi="Arial" w:cs="Arial"/>
                <w:sz w:val="22"/>
              </w:rPr>
              <w:t xml:space="preserve">  {</w:t>
            </w:r>
            <w:proofErr w:type="gramEnd"/>
          </w:p>
          <w:p w14:paraId="35400923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v_Found_MaxNumberSP_SRS_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74AB5130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6B569798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7402977B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if (not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227A2DDD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v_Found_MaxNumberAP_SRS_PosResourcesPerBWP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)) {</w:t>
            </w:r>
          </w:p>
          <w:p w14:paraId="443E4B94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f_NR_SetVerdictFailOrInconc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(__FILE__, __LINE__, "PICS does not match reported capability for srs-PosResourceConfigCA-BandList-r16"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);</w:t>
            </w:r>
            <w:proofErr w:type="gramEnd"/>
          </w:p>
          <w:p w14:paraId="24E653DE" w14:textId="77777777" w:rsidR="00136314" w:rsidRPr="00136314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1A09C4CC" w14:textId="4416A238" w:rsidR="000B4AFC" w:rsidRPr="008B4B2C" w:rsidRDefault="00136314" w:rsidP="001363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} </w:t>
            </w:r>
            <w:r w:rsidR="000B4AFC" w:rsidRPr="00A56800">
              <w:rPr>
                <w:rFonts w:ascii="Arial" w:eastAsia="Arial" w:hAnsi="Arial" w:cs="Arial"/>
                <w:sz w:val="22"/>
              </w:rPr>
              <w:t>&lt;&lt;SKIPPED CODE&gt;&gt;</w:t>
            </w:r>
            <w:r w:rsidR="000B4AFC"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49D9FCC4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4AC2D1EE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2EFC726D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25BE86B5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19428FB2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4AFC" w14:paraId="077C94CD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D26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</w:t>
            </w: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</w:p>
          <w:p w14:paraId="798F681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47513E5D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function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f_POS_NR_CheckCapabilities_Srs_PosResourceConfigCA_BandList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(NR_UL_SRS_Capability_r16.srs_PosResourceConfigCA_BandList_r16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p_NrUlSrsPosResourceConfigCABandList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) runs on NR_BASE_PTC</w:t>
            </w:r>
          </w:p>
          <w:p w14:paraId="12D2503A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{ /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/@sic POS Rel-16 R5-213638 sic@</w:t>
            </w:r>
          </w:p>
          <w:p w14:paraId="295C7DC4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integer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;</w:t>
            </w:r>
            <w:proofErr w:type="gramEnd"/>
          </w:p>
          <w:p w14:paraId="5C51809F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3DC04B59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15176B47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3E7B4362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v_Found_MaxNumberAP_SRS_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19D4D01C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v_Found_MaxNumberSP_SRS_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false;</w:t>
            </w:r>
            <w:proofErr w:type="gramEnd"/>
          </w:p>
          <w:p w14:paraId="14407CEB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09050670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for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0;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&lt;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lengthof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p_NrUlSrsPosResourceConfigCABandList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);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Index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:=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v_Index+1) {</w:t>
            </w:r>
          </w:p>
          <w:p w14:paraId="20D4999B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fl_CheckNRBandCapability(p_NrUlSrsPosResourceConfigCABandList[v_Index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].freqBandIndicatorNR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_r16); // checks freqBandIndicatorNR-r16 against capability PICS</w:t>
            </w:r>
          </w:p>
          <w:p w14:paraId="17159B83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32FBC004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].maxNumberSRS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_PosResourceSetsPerBWP_r16) {</w:t>
            </w:r>
          </w:p>
          <w:p w14:paraId="7F02219B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0FD03471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17893B7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lastRenderedPageBreak/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].maxNumberSRS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_PosResourcesPerBWP_r16) {</w:t>
            </w:r>
          </w:p>
          <w:p w14:paraId="49C7A3F4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0AE9A4A1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05D77ED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if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pc_maxNumberPeriodicSRS_PosResourcesPerBWP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== 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].maxNumberPeriodicSRS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>_PosResourcesPerBWP_r16) {</w:t>
            </w:r>
          </w:p>
          <w:p w14:paraId="5CCE84DB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79CBA384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44CF69E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</w:t>
            </w:r>
            <w:r w:rsidRPr="00136314">
              <w:rPr>
                <w:rFonts w:ascii="Arial" w:eastAsia="Arial" w:hAnsi="Arial" w:cs="Arial"/>
                <w:sz w:val="22"/>
                <w:highlight w:val="yellow"/>
              </w:rPr>
              <w:t>if (not ispresent(p_NrUlSrsPosResourceConfigCABandList[v_Index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].maxNumberAP</w:t>
            </w:r>
            <w:proofErr w:type="gram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_SRS_PosResourcesPerBWP_r16) or</w:t>
            </w:r>
          </w:p>
          <w:p w14:paraId="679DC205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    (</w:t>
            </w:r>
            <w:proofErr w:type="spell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pc_maxNumberAP_SRS_PosResourcesPerBWP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== 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].maxNumberAP</w:t>
            </w:r>
            <w:proofErr w:type="gram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_SRS_PosResourcesPerBWP_r16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))</w:t>
            </w:r>
            <w:r w:rsidRPr="00136314">
              <w:rPr>
                <w:rFonts w:ascii="Arial" w:eastAsia="Arial" w:hAnsi="Arial" w:cs="Arial"/>
                <w:sz w:val="22"/>
              </w:rPr>
              <w:t xml:space="preserve">  {</w:t>
            </w:r>
            <w:proofErr w:type="gramEnd"/>
          </w:p>
          <w:p w14:paraId="2A29239E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v_Found_MaxNumberAP_SRS_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07482A29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6861E7D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</w:t>
            </w:r>
            <w:r w:rsidRPr="00136314">
              <w:rPr>
                <w:rFonts w:ascii="Arial" w:eastAsia="Arial" w:hAnsi="Arial" w:cs="Arial"/>
                <w:sz w:val="22"/>
                <w:highlight w:val="yellow"/>
              </w:rPr>
              <w:t>if (not ispresent(p_NrUlSrsPosResourceConfigCABandList[v_Index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].maxNumberSP</w:t>
            </w:r>
            <w:proofErr w:type="gram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_SRS_PosResourcesPerBWP_r16) or</w:t>
            </w:r>
          </w:p>
          <w:p w14:paraId="124C9913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         (</w:t>
            </w:r>
            <w:proofErr w:type="spell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pc_maxNumberSP_SRS_PosResourcesPerBWP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 xml:space="preserve"> == p_NrUlSrsPosResourceConfigCABandList[v_Index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].maxNumberSP</w:t>
            </w:r>
            <w:proofErr w:type="gramEnd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_SRS_PosResourcesPerBWP_r16</w:t>
            </w:r>
            <w:proofErr w:type="gramStart"/>
            <w:r w:rsidRPr="00136314">
              <w:rPr>
                <w:rFonts w:ascii="Arial" w:eastAsia="Arial" w:hAnsi="Arial" w:cs="Arial"/>
                <w:sz w:val="22"/>
                <w:highlight w:val="yellow"/>
              </w:rPr>
              <w:t>))</w:t>
            </w:r>
            <w:r w:rsidRPr="00136314">
              <w:rPr>
                <w:rFonts w:ascii="Arial" w:eastAsia="Arial" w:hAnsi="Arial" w:cs="Arial"/>
                <w:sz w:val="22"/>
              </w:rPr>
              <w:t xml:space="preserve">  {</w:t>
            </w:r>
            <w:proofErr w:type="gramEnd"/>
          </w:p>
          <w:p w14:paraId="1F992487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v_Found_MaxNumberSP_SRS_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:</w:t>
            </w:r>
            <w:proofErr w:type="gramEnd"/>
            <w:r w:rsidRPr="00136314">
              <w:rPr>
                <w:rFonts w:ascii="Arial" w:eastAsia="Arial" w:hAnsi="Arial" w:cs="Arial"/>
                <w:sz w:val="22"/>
              </w:rPr>
              <w:t xml:space="preserve">=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true;</w:t>
            </w:r>
            <w:proofErr w:type="gramEnd"/>
          </w:p>
          <w:p w14:paraId="511B127A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6A0BE72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2FB6D303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if (not (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v_Found_MaxNumberSRS_PosResourceSetsPerBWP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v_Found_MaxNumberPeriodicSRS_PosResourcesPerBWP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13C9EB64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 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v_Found_MaxNumberAP_SRS_PosResourcesPerBWP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v_Found_MaxNumberSP_SRS_PosResourcesPerBWP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>)) {</w:t>
            </w:r>
          </w:p>
          <w:p w14:paraId="445811E0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  </w:t>
            </w:r>
            <w:proofErr w:type="spellStart"/>
            <w:r w:rsidRPr="00136314">
              <w:rPr>
                <w:rFonts w:ascii="Arial" w:eastAsia="Arial" w:hAnsi="Arial" w:cs="Arial"/>
                <w:sz w:val="22"/>
              </w:rPr>
              <w:t>f_NR_SetVerdictFailOrInconc</w:t>
            </w:r>
            <w:proofErr w:type="spellEnd"/>
            <w:r w:rsidRPr="00136314">
              <w:rPr>
                <w:rFonts w:ascii="Arial" w:eastAsia="Arial" w:hAnsi="Arial" w:cs="Arial"/>
                <w:sz w:val="22"/>
              </w:rPr>
              <w:t xml:space="preserve"> (__FILE__, __LINE__, "PICS does not match reported capability for srs-PosResourceConfigCA-BandList-r16"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);</w:t>
            </w:r>
            <w:proofErr w:type="gramEnd"/>
          </w:p>
          <w:p w14:paraId="01B2A136" w14:textId="77777777" w:rsidR="00136314" w:rsidRPr="00136314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3FA3489A" w14:textId="3CDF3822" w:rsidR="000B4AFC" w:rsidRDefault="00136314" w:rsidP="00136314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136314">
              <w:rPr>
                <w:rFonts w:ascii="Arial" w:eastAsia="Arial" w:hAnsi="Arial" w:cs="Arial"/>
                <w:sz w:val="22"/>
              </w:rPr>
              <w:t xml:space="preserve">  </w:t>
            </w:r>
            <w:proofErr w:type="gramStart"/>
            <w:r w:rsidRPr="00136314">
              <w:rPr>
                <w:rFonts w:ascii="Arial" w:eastAsia="Arial" w:hAnsi="Arial" w:cs="Arial"/>
                <w:sz w:val="22"/>
              </w:rPr>
              <w:t>}</w:t>
            </w:r>
            <w:r w:rsidR="000B4AFC" w:rsidRPr="00A56800">
              <w:rPr>
                <w:rFonts w:ascii="Arial" w:eastAsia="Arial" w:hAnsi="Arial" w:cs="Arial"/>
                <w:sz w:val="22"/>
              </w:rPr>
              <w:t>&lt;</w:t>
            </w:r>
            <w:proofErr w:type="gramEnd"/>
            <w:r w:rsidR="000B4AFC" w:rsidRPr="00A56800">
              <w:rPr>
                <w:rFonts w:ascii="Arial" w:eastAsia="Arial" w:hAnsi="Arial" w:cs="Arial"/>
                <w:sz w:val="22"/>
              </w:rPr>
              <w:t>&lt;SKIPPED CODE&gt;&gt;</w:t>
            </w:r>
            <w:r w:rsidR="000B4AFC">
              <w:rPr>
                <w:rFonts w:ascii="Arial" w:eastAsia="Arial" w:hAnsi="Arial" w:cs="Arial"/>
                <w:sz w:val="22"/>
              </w:rPr>
              <w:t xml:space="preserve">                                                                                             </w:t>
            </w:r>
          </w:p>
          <w:p w14:paraId="762513FC" w14:textId="77777777" w:rsidR="000B4AFC" w:rsidRPr="0051242A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51651F77" w14:textId="77777777" w:rsidR="000B4AFC" w:rsidRDefault="000B4AFC" w:rsidP="000B4AFC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D3094" w14:textId="77777777" w:rsidR="009E4F97" w:rsidRDefault="009E4F97">
      <w:r>
        <w:separator/>
      </w:r>
    </w:p>
  </w:endnote>
  <w:endnote w:type="continuationSeparator" w:id="0">
    <w:p w14:paraId="195DD2C5" w14:textId="77777777" w:rsidR="009E4F97" w:rsidRDefault="009E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A90C" w14:textId="77777777" w:rsidR="00F17932" w:rsidRDefault="00F179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031C" w14:textId="77777777" w:rsidR="00F17932" w:rsidRDefault="00F179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FF6E" w14:textId="77777777" w:rsidR="00F17932" w:rsidRDefault="00F179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353FA" w14:textId="77777777" w:rsidR="009E4F97" w:rsidRDefault="009E4F97">
      <w:r>
        <w:separator/>
      </w:r>
    </w:p>
  </w:footnote>
  <w:footnote w:type="continuationSeparator" w:id="0">
    <w:p w14:paraId="239C2604" w14:textId="77777777" w:rsidR="009E4F97" w:rsidRDefault="009E4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189F40A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1793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8023BB" wp14:editId="3EE787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3961931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21732898"/>
                          </w:sdtPr>
                          <w:sdtEndPr/>
                          <w:sdtContent>
                            <w:p w14:paraId="796BF4A3" w14:textId="501EC90D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023B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21732898"/>
                    </w:sdtPr>
                    <w:sdtEndPr/>
                    <w:sdtContent>
                      <w:p w14:paraId="796BF4A3" w14:textId="501EC90D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65C6C" w14:textId="0B085B98" w:rsidR="00F17932" w:rsidRDefault="00F1793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AAE7EFA" wp14:editId="734A35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C4E0A0A" w14:textId="66D6089F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AE7EF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C4E0A0A" w14:textId="66D6089F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8139E" w14:textId="44F3E142" w:rsidR="00F17932" w:rsidRDefault="00F1793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B156DED" wp14:editId="60270BD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573300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35053197"/>
                          </w:sdtPr>
                          <w:sdtEndPr/>
                          <w:sdtContent>
                            <w:p w14:paraId="08F0D579" w14:textId="5DE17353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56DE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35053197"/>
                    </w:sdtPr>
                    <w:sdtEndPr/>
                    <w:sdtContent>
                      <w:p w14:paraId="08F0D579" w14:textId="5DE17353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20D737E" w:rsidR="00695808" w:rsidRDefault="00F1793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9145F8B" wp14:editId="7DA24F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728259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50200206"/>
                          </w:sdtPr>
                          <w:sdtEndPr/>
                          <w:sdtContent>
                            <w:p w14:paraId="47D2B31E" w14:textId="11AFE0FE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145F8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50200206"/>
                    </w:sdtPr>
                    <w:sdtEndPr/>
                    <w:sdtContent>
                      <w:p w14:paraId="47D2B31E" w14:textId="11AFE0FE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0DBF96C" w:rsidR="00695808" w:rsidRDefault="00695808">
    <w:pPr>
      <w:pStyle w:val="Header"/>
      <w:tabs>
        <w:tab w:val="right" w:pos="9639"/>
      </w:tabs>
    </w:pPr>
    <w:r>
      <w:tab/>
    </w:r>
    <w:r w:rsidR="00F17932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1FC74C9" wp14:editId="4D1900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47383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35179577"/>
                          </w:sdtPr>
                          <w:sdtEndPr/>
                          <w:sdtContent>
                            <w:p w14:paraId="2CD97F7D" w14:textId="6DD2B72A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FC74C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35179577"/>
                    </w:sdtPr>
                    <w:sdtEndPr/>
                    <w:sdtContent>
                      <w:p w14:paraId="2CD97F7D" w14:textId="6DD2B72A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5AB627" w:rsidR="00695808" w:rsidRDefault="00F1793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90AC5E5" wp14:editId="6D56AB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8020477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8706767"/>
                          </w:sdtPr>
                          <w:sdtEndPr/>
                          <w:sdtContent>
                            <w:p w14:paraId="5F7403CB" w14:textId="73B61D67" w:rsidR="00F17932" w:rsidRPr="00A11327" w:rsidRDefault="00F1793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0AC5E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8706767"/>
                    </w:sdtPr>
                    <w:sdtEndPr/>
                    <w:sdtContent>
                      <w:p w14:paraId="5F7403CB" w14:textId="73B61D67" w:rsidR="00F17932" w:rsidRPr="00A11327" w:rsidRDefault="00F1793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02201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9903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34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AFC"/>
    <w:rsid w:val="000B7FED"/>
    <w:rsid w:val="000C038A"/>
    <w:rsid w:val="000C6598"/>
    <w:rsid w:val="000D44B3"/>
    <w:rsid w:val="0013631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327"/>
    <w:rsid w:val="002B5741"/>
    <w:rsid w:val="002E472E"/>
    <w:rsid w:val="002F0EB1"/>
    <w:rsid w:val="00305409"/>
    <w:rsid w:val="003506ED"/>
    <w:rsid w:val="003609EF"/>
    <w:rsid w:val="0036231A"/>
    <w:rsid w:val="00374DD4"/>
    <w:rsid w:val="003E1A36"/>
    <w:rsid w:val="00410371"/>
    <w:rsid w:val="004242F1"/>
    <w:rsid w:val="00454A11"/>
    <w:rsid w:val="004B75B7"/>
    <w:rsid w:val="005141D9"/>
    <w:rsid w:val="0051580D"/>
    <w:rsid w:val="00517D6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4F97"/>
    <w:rsid w:val="009F734F"/>
    <w:rsid w:val="00A246B6"/>
    <w:rsid w:val="00A47E70"/>
    <w:rsid w:val="00A50CF0"/>
    <w:rsid w:val="00A7671C"/>
    <w:rsid w:val="00A96AAC"/>
    <w:rsid w:val="00AA2CBC"/>
    <w:rsid w:val="00AC5820"/>
    <w:rsid w:val="00AD1CD8"/>
    <w:rsid w:val="00B258BB"/>
    <w:rsid w:val="00B3720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7653"/>
    <w:rsid w:val="00EB09B7"/>
    <w:rsid w:val="00EE7D7C"/>
    <w:rsid w:val="00F17932"/>
    <w:rsid w:val="00F25D98"/>
    <w:rsid w:val="00F300FB"/>
    <w:rsid w:val="00F370D2"/>
    <w:rsid w:val="00F63D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B4AFC"/>
    <w:rPr>
      <w:rFonts w:ascii="Arial" w:hAnsi="Arial"/>
      <w:lang w:val="en-GB" w:eastAsia="en-US"/>
    </w:rPr>
  </w:style>
  <w:style w:type="character" w:styleId="Emphasis">
    <w:name w:val="Emphasis"/>
    <w:qFormat/>
    <w:rsid w:val="000B4AFC"/>
    <w:rPr>
      <w:i/>
      <w:iCs/>
    </w:rPr>
  </w:style>
  <w:style w:type="paragraph" w:styleId="Title">
    <w:name w:val="Title"/>
    <w:basedOn w:val="Normal"/>
    <w:next w:val="Normal"/>
    <w:link w:val="TitleChar"/>
    <w:qFormat/>
    <w:rsid w:val="000B4A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B4AF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0EB1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1793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17932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17932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ListParagraph">
    <w:name w:val="List Paragraph"/>
    <w:basedOn w:val="Normal"/>
    <w:uiPriority w:val="99"/>
    <w:unhideWhenUsed/>
    <w:rsid w:val="00E87653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650</Words>
  <Characters>8925</Characters>
  <Application>Microsoft Office Word</Application>
  <DocSecurity>0</DocSecurity>
  <Lines>74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2025-08-22T09:27:00Z</dcterms:created>
  <dcterms:modified xsi:type="dcterms:W3CDTF">2025-08-22T09:29:00Z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R5s250329</vt:lpwstr>
  </property>
  <property fmtid="{D5CDD505-2E9C-101B-9397-08002B2CF9AE}" pid="10" name="Spec#">
    <vt:lpwstr>37.571-4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function f_POS_NR_CheckCapabilities_Prs_ProcessingCapabilityBandList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2025-08-09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2025-08-20T12:07:21Z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85b11557-5a03-40cc-9e55-94ee06a85fb5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