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054B845E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96BE1" w:rsidRPr="00E96BE1">
        <w:rPr>
          <w:b/>
          <w:bCs/>
          <w:i/>
          <w:iCs/>
          <w:sz w:val="24"/>
          <w:szCs w:val="24"/>
        </w:rPr>
        <w:t>R5s250</w:t>
      </w:r>
      <w:r w:rsidR="0034783F">
        <w:rPr>
          <w:b/>
          <w:bCs/>
          <w:i/>
          <w:iCs/>
          <w:sz w:val="24"/>
          <w:szCs w:val="24"/>
        </w:rPr>
        <w:t>317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504D31E" w:rsidR="006656B6" w:rsidRPr="00E96BE1" w:rsidRDefault="00E96BE1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96BE1">
              <w:rPr>
                <w:b/>
                <w:bCs/>
                <w:sz w:val="28"/>
                <w:szCs w:val="28"/>
              </w:rPr>
              <w:t>368</w:t>
            </w:r>
            <w:r w:rsidR="001757D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5393E7DD" w:rsidR="006656B6" w:rsidRPr="00410371" w:rsidRDefault="0034783F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8AA4400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4783F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3D64A1E2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4B0EC3" w:rsidRPr="004B0EC3">
              <w:t>f_NR_ConvertAccessStratumReleaseToInteger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04B4DB72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1062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67320D">
              <w:rPr>
                <w:noProof/>
              </w:rPr>
              <w:t>2</w:t>
            </w:r>
            <w:r w:rsidR="004B0EC3">
              <w:rPr>
                <w:noProof/>
              </w:rPr>
              <w:t>9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0568C6F" w:rsidR="00D97F4F" w:rsidRDefault="005B1356" w:rsidP="001E1B0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There is missing case for rel18. Some testcases can crash or unfairly pass.</w:t>
            </w:r>
          </w:p>
        </w:tc>
      </w:tr>
      <w:tr w:rsidR="00D97F4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5329596F" w:rsidR="00D97F4F" w:rsidRDefault="005B1356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 function to handle access stratum rel18</w:t>
            </w:r>
          </w:p>
        </w:tc>
      </w:tr>
      <w:tr w:rsidR="00D97F4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D97F4F" w14:paraId="735637FB" w14:textId="77777777" w:rsidTr="000D09DB">
        <w:tc>
          <w:tcPr>
            <w:tcW w:w="2694" w:type="dxa"/>
            <w:gridSpan w:val="2"/>
          </w:tcPr>
          <w:p w14:paraId="0FB49A5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8467EA9" w:rsidR="00D97F4F" w:rsidRDefault="004B0EC3" w:rsidP="004B0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D97F4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</w:p>
        </w:tc>
      </w:tr>
      <w:tr w:rsidR="00D97F4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7F4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D97F4F" w:rsidRPr="008863B9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D97F4F" w:rsidRPr="008863B9" w:rsidRDefault="00D97F4F" w:rsidP="00D97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F4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496DC8" w:rsidRPr="00AE1F13">
        <w:rPr>
          <w:rFonts w:ascii="Arial" w:hAnsi="Arial" w:cs="Arial"/>
          <w:lang w:val="en-US"/>
        </w:rPr>
        <w:t>11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9C00B3D" w:rsidR="00BB6C5E" w:rsidRPr="000D7399" w:rsidRDefault="004B0EC3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4B0EC3">
              <w:rPr>
                <w:rFonts w:ascii="Arial" w:hAnsi="Arial" w:cs="Arial"/>
                <w:bCs/>
              </w:rPr>
              <w:t>f_NR_ConvertAccessStratumReleaseToInteger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8BAB957" w:rsidR="00E75068" w:rsidRPr="00241F66" w:rsidRDefault="005B1356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There is missing case for rel18. Some testcases can crash or unfairly pass.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0BFB705" w:rsidR="00BB6C5E" w:rsidRPr="007E26D6" w:rsidRDefault="005B1356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Update function to handle access stratum rel18</w:t>
            </w:r>
            <w:r w:rsidR="000B6406">
              <w:rPr>
                <w:rFonts w:cs="Arial"/>
                <w:bCs/>
              </w:rPr>
              <w:t xml:space="preserve"> 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B963E7A" w:rsidR="00BB6C5E" w:rsidRPr="000D7399" w:rsidRDefault="004B0EC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4B0EC3">
              <w:rPr>
                <w:rFonts w:ascii="Arial" w:hAnsi="Arial" w:cs="Arial"/>
                <w:lang w:eastAsia="zh-CN"/>
              </w:rPr>
              <w:t>NR_CommonDefs.ttcn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EF738D9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4B0EC3">
              <w:rPr>
                <w:rFonts w:ascii="Arial" w:hAnsi="Arial" w:cs="Arial"/>
                <w:bCs/>
              </w:rPr>
              <w:t>f_NR_ConvertAccessStratumReleaseToInteger</w:t>
            </w:r>
            <w:proofErr w:type="spellEnd"/>
            <w:r w:rsidRPr="004B0EC3">
              <w:rPr>
                <w:rFonts w:ascii="Arial" w:hAnsi="Arial" w:cs="Arial"/>
                <w:bCs/>
              </w:rPr>
              <w:t>(</w:t>
            </w:r>
            <w:proofErr w:type="spellStart"/>
            <w:r w:rsidRPr="004B0EC3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return template (omit) integer</w:t>
            </w:r>
          </w:p>
          <w:p w14:paraId="1D4CCB6E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{</w:t>
            </w:r>
          </w:p>
          <w:p w14:paraId="2624F256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var template (omit) integer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omit;</w:t>
            </w:r>
          </w:p>
          <w:p w14:paraId="727189A2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{</w:t>
            </w:r>
          </w:p>
          <w:p w14:paraId="08B9F52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(rel15)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15;}</w:t>
            </w:r>
          </w:p>
          <w:p w14:paraId="60FDAE68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(rel16)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16;} // @sic R5s201387 BASELINE MOVING 2020 sic@</w:t>
            </w:r>
          </w:p>
          <w:p w14:paraId="7F18A73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(rel17)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17;} /* @sic R5s221179 BASELINE MOVING 2022 rel-17 sic@ */</w:t>
            </w:r>
          </w:p>
          <w:p w14:paraId="6FD2F3B7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}</w:t>
            </w:r>
          </w:p>
          <w:p w14:paraId="0ADCA97F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>;</w:t>
            </w:r>
          </w:p>
          <w:p w14:paraId="104484C7" w14:textId="4E5F23E9" w:rsidR="00BB6C5E" w:rsidRPr="00AE1F1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3730A27F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4B0EC3">
              <w:rPr>
                <w:rFonts w:ascii="Arial" w:hAnsi="Arial" w:cs="Arial"/>
                <w:bCs/>
              </w:rPr>
              <w:t>f_NR_ConvertAccessStratumReleaseToInteger</w:t>
            </w:r>
            <w:proofErr w:type="spellEnd"/>
            <w:r w:rsidRPr="004B0EC3">
              <w:rPr>
                <w:rFonts w:ascii="Arial" w:hAnsi="Arial" w:cs="Arial"/>
                <w:bCs/>
              </w:rPr>
              <w:t>(</w:t>
            </w:r>
            <w:proofErr w:type="spellStart"/>
            <w:r w:rsidRPr="004B0EC3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return template (omit) integer</w:t>
            </w:r>
          </w:p>
          <w:p w14:paraId="5FD6B109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{</w:t>
            </w:r>
          </w:p>
          <w:p w14:paraId="4A528A60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var template (omit) integer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omit;</w:t>
            </w:r>
          </w:p>
          <w:p w14:paraId="5B935220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{</w:t>
            </w:r>
          </w:p>
          <w:p w14:paraId="3DC279E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(rel15)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15;}</w:t>
            </w:r>
          </w:p>
          <w:p w14:paraId="68CA87ED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(rel16)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16;} // @sic R5s201387 BASELINE MOVING 2020 sic@</w:t>
            </w:r>
          </w:p>
          <w:p w14:paraId="3CCD6B1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(rel17)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17;} /* @sic R5s221179 BASELINE MOVING 2022 rel-17 sic@ */</w:t>
            </w:r>
          </w:p>
          <w:p w14:paraId="2F92ED1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</w:t>
            </w:r>
            <w:r w:rsidRPr="004B0EC3">
              <w:rPr>
                <w:rFonts w:ascii="Arial" w:hAnsi="Arial" w:cs="Arial"/>
                <w:bCs/>
                <w:highlight w:val="yellow"/>
              </w:rPr>
              <w:t>case (rel18) {</w:t>
            </w:r>
            <w:proofErr w:type="spellStart"/>
            <w:r w:rsidRPr="004B0EC3">
              <w:rPr>
                <w:rFonts w:ascii="Arial" w:hAnsi="Arial" w:cs="Arial"/>
                <w:bCs/>
                <w:highlight w:val="yellow"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  <w:highlight w:val="yellow"/>
              </w:rPr>
              <w:t xml:space="preserve"> := 18;}</w:t>
            </w:r>
          </w:p>
          <w:p w14:paraId="329F2024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}</w:t>
            </w:r>
          </w:p>
          <w:p w14:paraId="1DA0DE2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>;</w:t>
            </w:r>
          </w:p>
          <w:p w14:paraId="244FCDBF" w14:textId="3F77F056" w:rsidR="00BB6C5E" w:rsidRPr="00AE1F1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A61E" w14:textId="77777777" w:rsidR="00792584" w:rsidRDefault="00792584">
      <w:pPr>
        <w:spacing w:after="0"/>
      </w:pPr>
      <w:r>
        <w:separator/>
      </w:r>
    </w:p>
  </w:endnote>
  <w:endnote w:type="continuationSeparator" w:id="0">
    <w:p w14:paraId="3E5F3C7A" w14:textId="77777777" w:rsidR="00792584" w:rsidRDefault="00792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E19D" w14:textId="77777777" w:rsidR="00792584" w:rsidRDefault="00792584">
      <w:pPr>
        <w:spacing w:after="0"/>
      </w:pPr>
      <w:r>
        <w:separator/>
      </w:r>
    </w:p>
  </w:footnote>
  <w:footnote w:type="continuationSeparator" w:id="0">
    <w:p w14:paraId="27DB1FF3" w14:textId="77777777" w:rsidR="00792584" w:rsidRDefault="007925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7D4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83F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2584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2025-05-29T13:27:00Z</dcterms:created>
  <dcterms:modified xsi:type="dcterms:W3CDTF">2025-08-08T13:46:00Z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