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0339" w14:textId="77777777" w:rsidR="009C0DCD" w:rsidRDefault="009C0DCD" w:rsidP="009C0D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R5s250249</w:t>
      </w:r>
      <w:r>
        <w:rPr>
          <w:b/>
          <w:i/>
          <w:noProof/>
          <w:sz w:val="28"/>
        </w:rPr>
        <w:fldChar w:fldCharType="end"/>
      </w:r>
    </w:p>
    <w:p w14:paraId="22B7A236" w14:textId="77777777" w:rsidR="009C0DCD" w:rsidRDefault="009C0DCD" w:rsidP="009C0D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DCD" w14:paraId="3D7F3940" w14:textId="77777777" w:rsidTr="009143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B8DF" w14:textId="77777777" w:rsidR="009C0DCD" w:rsidRDefault="009C0DCD" w:rsidP="009143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0DCD" w14:paraId="01D9AA58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41800" w14:textId="77777777" w:rsidR="009C0DCD" w:rsidRDefault="009C0DCD" w:rsidP="00914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DCD" w14:paraId="48AE0BEE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8AC7E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5C0A49B" w14:textId="77777777" w:rsidTr="0091439E">
        <w:tc>
          <w:tcPr>
            <w:tcW w:w="142" w:type="dxa"/>
            <w:tcBorders>
              <w:left w:val="single" w:sz="4" w:space="0" w:color="auto"/>
            </w:tcBorders>
          </w:tcPr>
          <w:p w14:paraId="580C961B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7722E" w14:textId="77777777" w:rsidR="009C0DCD" w:rsidRPr="00410371" w:rsidRDefault="009C0DCD" w:rsidP="00914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144FE3" w14:textId="77777777" w:rsidR="009C0DCD" w:rsidRDefault="009C0DCD" w:rsidP="00914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996FF" w14:textId="77777777" w:rsidR="009C0DCD" w:rsidRPr="00410371" w:rsidRDefault="009C0DCD" w:rsidP="009143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2A52E" w14:textId="77777777" w:rsidR="009C0DCD" w:rsidRDefault="009C0DCD" w:rsidP="009143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7A8CE" w14:textId="77777777" w:rsidR="009C0DCD" w:rsidRPr="00410371" w:rsidRDefault="009C0DCD" w:rsidP="009143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13D189" w14:textId="77777777" w:rsidR="009C0DCD" w:rsidRDefault="009C0DCD" w:rsidP="009143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16D" w14:textId="77777777" w:rsidR="009C0DCD" w:rsidRPr="00410371" w:rsidRDefault="009C0DCD" w:rsidP="0091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C9F1B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59B2F1D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780F6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84B5A4B" w14:textId="77777777" w:rsidTr="009143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B4BE5" w14:textId="77777777" w:rsidR="009C0DCD" w:rsidRPr="00F25D98" w:rsidRDefault="009C0DCD" w:rsidP="009143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DCD" w14:paraId="3487D81E" w14:textId="77777777" w:rsidTr="0091439E">
        <w:tc>
          <w:tcPr>
            <w:tcW w:w="9641" w:type="dxa"/>
            <w:gridSpan w:val="9"/>
          </w:tcPr>
          <w:p w14:paraId="2DD3E1BD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AC32D" w14:textId="77777777" w:rsidR="009C0DCD" w:rsidRDefault="009C0DCD" w:rsidP="009C0D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DCD" w14:paraId="3704AD77" w14:textId="77777777" w:rsidTr="0091439E">
        <w:tc>
          <w:tcPr>
            <w:tcW w:w="2835" w:type="dxa"/>
          </w:tcPr>
          <w:p w14:paraId="329E6BBE" w14:textId="77777777" w:rsidR="009C0DCD" w:rsidRDefault="009C0DCD" w:rsidP="009143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81C10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94298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7E36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2C8E9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2970B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9595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F51801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6973B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7F91CF" w14:textId="77777777" w:rsidR="009C0DCD" w:rsidRDefault="009C0DCD" w:rsidP="009C0D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DCD" w14:paraId="119B72CC" w14:textId="77777777" w:rsidTr="0091439E">
        <w:tc>
          <w:tcPr>
            <w:tcW w:w="9640" w:type="dxa"/>
            <w:gridSpan w:val="11"/>
          </w:tcPr>
          <w:p w14:paraId="3E099B66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62841F81" w14:textId="77777777" w:rsidTr="009143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FAE50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F015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f_EUTRA_IPCAN_EmergencyCall</w:t>
            </w:r>
            <w:r>
              <w:fldChar w:fldCharType="end"/>
            </w:r>
          </w:p>
        </w:tc>
      </w:tr>
      <w:tr w:rsidR="009C0DCD" w14:paraId="1D7D3978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01B98616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9B4E3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4CFA7BA1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8126245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0DB51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C0DCD" w14:paraId="04858BEB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4065BB16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70E8A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C0DCD" w14:paraId="1597589A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12556A4D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BBABA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75161396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A2EB621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DF3F2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544A3B" w14:textId="77777777" w:rsidR="009C0DCD" w:rsidRDefault="009C0DCD" w:rsidP="009143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07F91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AB81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2025-06-25</w:t>
            </w:r>
            <w:r>
              <w:rPr>
                <w:noProof/>
              </w:rPr>
              <w:fldChar w:fldCharType="end"/>
            </w:r>
          </w:p>
        </w:tc>
      </w:tr>
      <w:tr w:rsidR="009C0DCD" w14:paraId="142D8632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AFA66A3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4072E1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3D85C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02B39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6EF78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7AC2A47F" w14:textId="77777777" w:rsidTr="009143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D719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5B6FE" w14:textId="77777777" w:rsidR="009C0DCD" w:rsidRDefault="009C0DCD" w:rsidP="009143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EA111B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F02B0" w14:textId="77777777" w:rsidR="009C0DCD" w:rsidRDefault="009C0DCD" w:rsidP="009143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6F785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C0DCD" w14:paraId="05FF5E9C" w14:textId="77777777" w:rsidTr="009143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2D8DA8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A020B4" w14:textId="77777777" w:rsidR="009C0DCD" w:rsidRDefault="009C0DCD" w:rsidP="009143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3557B" w14:textId="77777777" w:rsidR="009C0DCD" w:rsidRDefault="009C0DCD" w:rsidP="009143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C34373" w14:textId="77777777" w:rsidR="009C0DCD" w:rsidRPr="007C2097" w:rsidRDefault="009C0DCD" w:rsidP="009143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0DCD" w14:paraId="068134C6" w14:textId="77777777" w:rsidTr="0091439E">
        <w:tc>
          <w:tcPr>
            <w:tcW w:w="1843" w:type="dxa"/>
          </w:tcPr>
          <w:p w14:paraId="30DD3341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42160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13CECD7F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3BB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8ABC7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rework has been done in function </w:t>
            </w:r>
            <w:r w:rsidRPr="00D45B5A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handle different flavours of eCall test cases.</w:t>
            </w:r>
          </w:p>
          <w:p w14:paraId="37F2A6CB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F587B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 will not work as expected as usage of input parameter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noProof/>
              </w:rPr>
              <w:t xml:space="preserve"> is wrong, it will skip RRC test steps previous to a PDN request when it should be the opposite; establish an RRC connection in case it is not established already.</w:t>
            </w:r>
          </w:p>
          <w:p w14:paraId="50658799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FD0EC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solved setting a </w:t>
            </w:r>
            <w:r w:rsidRPr="00711172">
              <w:rPr>
                <w:b/>
                <w:bCs/>
                <w:i/>
                <w:iCs/>
                <w:noProof/>
              </w:rPr>
              <w:t>not</w:t>
            </w:r>
            <w:r w:rsidRPr="00711172">
              <w:rPr>
                <w:b/>
                <w:bCs/>
                <w:noProof/>
              </w:rPr>
              <w:t xml:space="preserve">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 w:rsidRPr="00711172">
              <w:rPr>
                <w:noProof/>
              </w:rPr>
              <w:t>as condition to establish an RRC connection before estbalishing emergency PDN.</w:t>
            </w:r>
          </w:p>
        </w:tc>
      </w:tr>
      <w:tr w:rsidR="009C0DCD" w14:paraId="2BD7B97E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39DB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E73A7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6BF241CD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3D8DD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351B4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D45B5A">
              <w:rPr>
                <w:i/>
                <w:iCs/>
                <w:noProof/>
              </w:rPr>
              <w:t>not</w:t>
            </w:r>
            <w:r>
              <w:rPr>
                <w:noProof/>
              </w:rPr>
              <w:t xml:space="preserve"> to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condition in </w:t>
            </w:r>
            <w:r w:rsidRPr="00D45B5A">
              <w:t>f_EUTRA_IPCAN_EmergencyCall</w:t>
            </w:r>
            <w:r>
              <w:t xml:space="preserve"> function.</w:t>
            </w:r>
          </w:p>
        </w:tc>
      </w:tr>
      <w:tr w:rsidR="009C0DCD" w14:paraId="2DFD08E2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34664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039FB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CA6D8A0" w14:textId="77777777" w:rsidTr="009143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A908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8CDD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9C0DCD" w14:paraId="076B2C78" w14:textId="77777777" w:rsidTr="0091439E">
        <w:tc>
          <w:tcPr>
            <w:tcW w:w="2694" w:type="dxa"/>
            <w:gridSpan w:val="2"/>
          </w:tcPr>
          <w:p w14:paraId="77D11989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D8B71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54118D8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5B6D6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3EEE8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and emergency test cases</w:t>
            </w:r>
          </w:p>
        </w:tc>
      </w:tr>
      <w:tr w:rsidR="009C0DCD" w14:paraId="217F94FB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2D2CA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D4B53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1183F8C5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3354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ED0CF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D7902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7F31A" w14:textId="77777777" w:rsidR="009C0DCD" w:rsidRDefault="009C0DCD" w:rsidP="00914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6212F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DCD" w14:paraId="71D39118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583D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4D840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303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57C5C" w14:textId="77777777" w:rsidR="009C0DCD" w:rsidRDefault="009C0DCD" w:rsidP="00914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088F9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1DCBBDF0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24159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1E872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F339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AB0A0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6A744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0683C41F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258AF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109C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7607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AB81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6035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46C2F6CB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79E33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CC233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23CF12D" w14:textId="77777777" w:rsidTr="009143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A289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244F9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DCD" w:rsidRPr="008863B9" w14:paraId="45125013" w14:textId="77777777" w:rsidTr="009143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D3AC4" w14:textId="77777777" w:rsidR="009C0DCD" w:rsidRPr="008863B9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44EDD" w14:textId="77777777" w:rsidR="009C0DCD" w:rsidRPr="008863B9" w:rsidRDefault="009C0DCD" w:rsidP="009143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DCD" w14:paraId="36B1E77F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6AFEF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4528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0AD66A" w14:textId="77777777" w:rsidR="009C0DCD" w:rsidRDefault="009C0DCD" w:rsidP="009C0DCD">
      <w:pPr>
        <w:pStyle w:val="CRCoverPage"/>
        <w:spacing w:after="0"/>
        <w:rPr>
          <w:noProof/>
          <w:sz w:val="8"/>
          <w:szCs w:val="8"/>
        </w:rPr>
      </w:pPr>
    </w:p>
    <w:p w14:paraId="54D09432" w14:textId="77777777" w:rsidR="009C0DCD" w:rsidRDefault="009C0DCD" w:rsidP="009C0DCD">
      <w:pPr>
        <w:rPr>
          <w:noProof/>
        </w:rPr>
        <w:sectPr w:rsidR="009C0DCD" w:rsidSect="009C0DC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22D63" w14:textId="77777777" w:rsidR="009C0DCD" w:rsidRPr="00D83A7A" w:rsidRDefault="009C0DCD" w:rsidP="009C0DC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1760602"/>
      <w:bookmarkStart w:id="2" w:name="_Hlk201762551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A240607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26EDB">
        <w:rPr>
          <w:rFonts w:ascii="Arial" w:hAnsi="Arial"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3083D4B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rFonts w:cs="Arial"/>
          <w:noProof/>
        </w:rPr>
        <w:t>1</w:t>
      </w:r>
      <w:r w:rsidRPr="008133B1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E243EBC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b/>
          <w:noProof/>
        </w:rPr>
        <w:t>2</w:t>
      </w:r>
      <w:r w:rsidRPr="008133B1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879FFE" w14:textId="77777777" w:rsidR="009C0DCD" w:rsidRPr="00711172" w:rsidRDefault="009C0DCD" w:rsidP="009C0DC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rFonts w:cs="Arial"/>
          <w:b/>
          <w:noProof/>
          <w:lang w:eastAsia="en-GB"/>
        </w:rPr>
        <w:t>2.1</w:t>
      </w:r>
      <w:r w:rsidRPr="00711172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rFonts w:cs="Arial"/>
          <w:b/>
          <w:noProof/>
          <w:color w:val="000000"/>
          <w:lang w:eastAsia="en-GB"/>
        </w:rPr>
        <w:t>Correction to f_EUTRA_IPCAN_EmergencyCall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111AA1E" w14:textId="77777777" w:rsidR="009C0DCD" w:rsidRDefault="009C0DCD" w:rsidP="009C0DC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DB80861" w14:textId="77777777" w:rsidR="009C0DCD" w:rsidRDefault="009C0DCD" w:rsidP="009C0DC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8265604" w14:textId="77777777" w:rsidR="009C0DCD" w:rsidRPr="00D268E5" w:rsidRDefault="009C0DCD" w:rsidP="009C0DCD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24106966"/>
      <w:bookmarkStart w:id="5" w:name="_Toc201760603"/>
      <w:r w:rsidRPr="00D268E5">
        <w:rPr>
          <w:rFonts w:cs="Arial"/>
        </w:rPr>
        <w:lastRenderedPageBreak/>
        <w:t>Overview</w:t>
      </w:r>
      <w:bookmarkEnd w:id="3"/>
      <w:bookmarkEnd w:id="4"/>
      <w:bookmarkEnd w:id="5"/>
    </w:p>
    <w:p w14:paraId="51BEBD0E" w14:textId="77777777" w:rsidR="009C0DCD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1D67A79E" w14:textId="77777777" w:rsidR="009C0DCD" w:rsidRPr="0073742B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2C961099" w14:textId="77777777" w:rsidR="009C0DCD" w:rsidRPr="0073742B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9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140779E7" w14:textId="77777777" w:rsidR="009C0DCD" w:rsidRDefault="009C0DCD" w:rsidP="009C0DCD">
      <w:pPr>
        <w:rPr>
          <w:b/>
          <w:sz w:val="24"/>
          <w:lang w:eastAsia="ja-JP"/>
        </w:rPr>
      </w:pPr>
    </w:p>
    <w:p w14:paraId="7DDC4EDB" w14:textId="77777777" w:rsidR="009C0DCD" w:rsidRDefault="009C0DCD" w:rsidP="009C0DC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201760604"/>
      <w:r w:rsidRPr="00854C55">
        <w:rPr>
          <w:b/>
        </w:rPr>
        <w:t>Corrections required</w:t>
      </w:r>
      <w:bookmarkEnd w:id="6"/>
      <w:bookmarkEnd w:id="7"/>
      <w:bookmarkEnd w:id="8"/>
    </w:p>
    <w:p w14:paraId="07CA33C1" w14:textId="77777777" w:rsidR="009C0DCD" w:rsidRPr="003D65E8" w:rsidRDefault="009C0DCD" w:rsidP="009C0DC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201760605"/>
      <w:r>
        <w:rPr>
          <w:rFonts w:cs="Arial"/>
          <w:b/>
          <w:color w:val="000000"/>
          <w:lang w:eastAsia="en-GB"/>
        </w:rPr>
        <w:t xml:space="preserve">Correction to </w:t>
      </w:r>
      <w:r w:rsidRPr="00711172">
        <w:rPr>
          <w:rFonts w:cs="Arial"/>
          <w:b/>
          <w:color w:val="000000"/>
          <w:lang w:eastAsia="en-GB"/>
        </w:rPr>
        <w:t>f_EUTRA_IPCAN_EmergencyCall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0DCD" w14:paraId="53E1E4E4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20E4" w14:textId="77777777" w:rsidR="009C0DCD" w:rsidRDefault="009C0DCD" w:rsidP="0091439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CA5C" w14:textId="77777777" w:rsidR="009C0DCD" w:rsidRPr="00FA530C" w:rsidRDefault="009C0DCD" w:rsidP="0091439E">
            <w:pPr>
              <w:pStyle w:val="CRCoverPage"/>
              <w:spacing w:after="0"/>
              <w:rPr>
                <w:noProof/>
              </w:rPr>
            </w:pPr>
            <w:r w:rsidRPr="00711172">
              <w:rPr>
                <w:noProof/>
              </w:rPr>
              <w:t>f_EUTRA_IPCAN_EmergencyCall</w:t>
            </w:r>
          </w:p>
        </w:tc>
      </w:tr>
      <w:tr w:rsidR="009C0DCD" w14:paraId="77255650" w14:textId="77777777" w:rsidTr="009143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4E2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4B7" w14:textId="77777777" w:rsidR="009C0DCD" w:rsidRPr="00B545B4" w:rsidRDefault="009C0DCD" w:rsidP="0091439E">
            <w:pPr>
              <w:rPr>
                <w:rFonts w:ascii="Arial" w:hAnsi="Arial" w:cs="Arial"/>
                <w:noProof/>
              </w:rPr>
            </w:pPr>
            <w:r w:rsidRPr="00711172">
              <w:rPr>
                <w:rFonts w:ascii="Arial" w:hAnsi="Arial" w:cs="Arial"/>
                <w:noProof/>
              </w:rPr>
              <w:t>Function will not work as expected as usage of input parameter p_ConnectionEstablished is wrong, it will skip RRC test steps previous to a PDN request when it should be the opposite; establish an RRC connection in case it is not established already.</w:t>
            </w:r>
          </w:p>
        </w:tc>
      </w:tr>
      <w:tr w:rsidR="009C0DCD" w14:paraId="6DF99902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1FFD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086" w14:textId="77777777" w:rsidR="009C0DCD" w:rsidRPr="00B545B4" w:rsidRDefault="009C0DCD" w:rsidP="0091439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Added a </w:t>
            </w:r>
            <w:r w:rsidRPr="00D45B5A">
              <w:rPr>
                <w:i/>
                <w:iCs/>
                <w:noProof/>
              </w:rPr>
              <w:t>not</w:t>
            </w:r>
            <w:r>
              <w:rPr>
                <w:noProof/>
              </w:rPr>
              <w:t xml:space="preserve"> to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condition in </w:t>
            </w:r>
            <w:r w:rsidRPr="00D45B5A">
              <w:t>f_EUTRA_IPCAN_EmergencyCall</w:t>
            </w:r>
            <w:r>
              <w:t xml:space="preserve"> function.</w:t>
            </w:r>
          </w:p>
        </w:tc>
      </w:tr>
      <w:tr w:rsidR="009C0DCD" w14:paraId="63091258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C3F6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CF1" w14:textId="77777777" w:rsidR="009C0DCD" w:rsidRPr="00CC39F9" w:rsidRDefault="009C0DCD" w:rsidP="0091439E">
            <w:pPr>
              <w:spacing w:after="0"/>
              <w:rPr>
                <w:rFonts w:ascii="Arial" w:hAnsi="Arial" w:cs="Arial"/>
                <w:lang w:eastAsia="en-GB"/>
              </w:rPr>
            </w:pPr>
            <w:r w:rsidRPr="00711172">
              <w:rPr>
                <w:rFonts w:ascii="Arial" w:hAnsi="Arial" w:cs="Arial"/>
                <w:lang w:eastAsia="en-GB"/>
              </w:rPr>
              <w:t>IPCAN_EUTRA</w:t>
            </w:r>
          </w:p>
        </w:tc>
      </w:tr>
      <w:tr w:rsidR="009C0DCD" w14:paraId="52773322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E08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09C" w14:textId="77777777" w:rsidR="009C0DCD" w:rsidRPr="001A7DF3" w:rsidRDefault="009C0DCD" w:rsidP="0091439E">
            <w:pPr>
              <w:rPr>
                <w:rFonts w:ascii="Arial" w:hAnsi="Arial"/>
                <w:lang w:eastAsia="zh-CN"/>
              </w:rPr>
            </w:pPr>
          </w:p>
        </w:tc>
      </w:tr>
    </w:tbl>
    <w:p w14:paraId="41F17D9D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</w:p>
    <w:p w14:paraId="686CB6D7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DAF48E6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0DCD" w:rsidRPr="00CD057D" w14:paraId="66FC36B0" w14:textId="77777777" w:rsidTr="0091439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D8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f_EUTRA_IPCAN_EmergencyCall(EUTRA_CellId_Type p_CellId,</w:t>
            </w:r>
          </w:p>
          <w:p w14:paraId="7BEC997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EPS_BearerIdentity p_DefaultBearerId,</w:t>
            </w:r>
          </w:p>
          <w:p w14:paraId="3EC88ED9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boolean p_ConnectionEstablished,</w:t>
            </w:r>
          </w:p>
          <w:p w14:paraId="2F1CF73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boolean p_VoiceBearerToBeEstablished) runs on EUTRA_PTC</w:t>
            </w:r>
          </w:p>
          <w:p w14:paraId="0544F7C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@sic R5s140490 change 7 MCC160 implementation: p_ConnectionEstablished sic@ */</w:t>
            </w:r>
          </w:p>
          <w:p w14:paraId="41E1B434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R5-253122, R5-253123: p_VoiceBearerToBeEstablished to be set to false for IPCAN_EmergencyCall_Aborted sic@ */</w:t>
            </w:r>
          </w:p>
          <w:p w14:paraId="0ACB09D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boolean v_StartIPfor2ndPDN := false;   /* @sic R5s150412 sic@ */</w:t>
            </w:r>
          </w:p>
          <w:p w14:paraId="2A45DDA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EPS_BearerIdentity v_DedicatedBearerId;</w:t>
            </w:r>
          </w:p>
          <w:p w14:paraId="5555AB0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NAS_MSG_Indication_Type v_NasInd;</w:t>
            </w:r>
          </w:p>
          <w:p w14:paraId="5290324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0E64AE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2 - 8</w:t>
            </w:r>
          </w:p>
          <w:p w14:paraId="1DD449B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(p_ConnectionEstablished) {</w:t>
            </w:r>
          </w:p>
          <w:p w14:paraId="741D14D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f_EUTRA_508_EstablishIMSEmergencyCall_Steps2_8(p_CellId);</w:t>
            </w:r>
          </w:p>
          <w:p w14:paraId="1AB4C719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446BD4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8D7692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9</w:t>
            </w:r>
          </w:p>
          <w:p w14:paraId="0AE94D9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v_NasInd := f_EUTRA_508_EstablishIMSEmergencyCall_Step9(p_CellId);</w:t>
            </w:r>
          </w:p>
          <w:p w14:paraId="3352669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B363BF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10 - 12</w:t>
            </w:r>
          </w:p>
          <w:p w14:paraId="6AA76AC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f_EUTRA_508_EstablishIMSEmergencyCall_Steps10_12(p_CellId, p_DefaultBearerId, v_NasInd, v_StartIPfor2ndPDN);</w:t>
            </w:r>
          </w:p>
          <w:p w14:paraId="33B7BABE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A83E730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13 - 15</w:t>
            </w:r>
          </w:p>
          <w:p w14:paraId="2148DFF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(p_VoiceBearerToBeEstablished) {</w:t>
            </w:r>
          </w:p>
          <w:p w14:paraId="03C43A0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v_DedicatedBearerId := f_EUTRA_IncrementEpsBearerId(p_DefaultBearerId);</w:t>
            </w:r>
          </w:p>
          <w:p w14:paraId="19F21234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f_EUTRA_508_EstablishIMSEmergencyCall_Steps13_15(p_CellId, p_DefaultBearerId, v_DedicatedBearerId);</w:t>
            </w:r>
          </w:p>
          <w:p w14:paraId="76B1268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5213BB5" w14:textId="77777777" w:rsidR="009C0DCD" w:rsidRPr="00455951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4CAF705" w14:textId="77777777" w:rsidR="009C0DCD" w:rsidRPr="00CD057D" w:rsidRDefault="009C0DCD" w:rsidP="009C0DCD">
      <w:pPr>
        <w:spacing w:after="0"/>
        <w:rPr>
          <w:rFonts w:ascii="Arial" w:hAnsi="Arial"/>
          <w:b/>
          <w:color w:val="000000"/>
          <w:lang w:eastAsia="en-GB"/>
        </w:rPr>
      </w:pPr>
    </w:p>
    <w:p w14:paraId="2973690A" w14:textId="77777777" w:rsidR="009C0DCD" w:rsidRPr="00CD057D" w:rsidRDefault="009C0DCD" w:rsidP="009C0DC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9C0DCD" w:rsidRPr="00CD057D" w14:paraId="12BDB440" w14:textId="77777777" w:rsidTr="0091439E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F9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f_EUTRA_IPCAN_EmergencyCall(EUTRA_CellId_Type p_CellId,</w:t>
            </w:r>
          </w:p>
          <w:p w14:paraId="230D6EE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EPS_BearerIdentity p_DefaultBearerId,</w:t>
            </w:r>
          </w:p>
          <w:p w14:paraId="5564C3EC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boolean p_ConnectionEstablished,</w:t>
            </w:r>
          </w:p>
          <w:p w14:paraId="15BD286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boolean p_VoiceBearerToBeEstablished) runs on EUTRA_PTC</w:t>
            </w:r>
          </w:p>
          <w:p w14:paraId="14C4A27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@sic R5s140490 change 7 MCC160 implementation: p_ConnectionEstablished sic@ */</w:t>
            </w:r>
          </w:p>
          <w:p w14:paraId="5699399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R5-253122, R5-253123: p_VoiceBearerToBeEstablished to be set to false for IPCAN_EmergencyCall_Aborted sic@ */</w:t>
            </w:r>
          </w:p>
          <w:p w14:paraId="4F42726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boolean v_StartIPfor2ndPDN := false;   /* @sic R5s150412 sic@ */</w:t>
            </w:r>
          </w:p>
          <w:p w14:paraId="432C980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EPS_BearerIdentity v_DedicatedBearerId;</w:t>
            </w:r>
          </w:p>
          <w:p w14:paraId="20D091D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NAS_MSG_Indication_Type v_NasInd;</w:t>
            </w:r>
          </w:p>
          <w:p w14:paraId="7C76D9E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691C6E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2 - 8</w:t>
            </w:r>
          </w:p>
          <w:p w14:paraId="5189A73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71117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not</w:t>
            </w: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p_ConnectionEstablished) {</w:t>
            </w:r>
          </w:p>
          <w:p w14:paraId="28E02A6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f_EUTRA_508_EstablishIMSEmergencyCall_Steps2_8(p_CellId);</w:t>
            </w:r>
          </w:p>
          <w:p w14:paraId="3AC80B0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75B382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185DD4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9</w:t>
            </w:r>
          </w:p>
          <w:p w14:paraId="3786AD9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v_NasInd := f_EUTRA_508_EstablishIMSEmergencyCall_Step9(p_CellId);</w:t>
            </w:r>
          </w:p>
          <w:p w14:paraId="44BEF1C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C4ED47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10 - 12</w:t>
            </w:r>
          </w:p>
          <w:p w14:paraId="273972E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f_EUTRA_508_EstablishIMSEmergencyCall_Steps10_12(p_CellId, p_DefaultBearerId, v_NasInd, v_StartIPfor2ndPDN);</w:t>
            </w:r>
          </w:p>
          <w:p w14:paraId="61FAF9F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4553D7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13 - 15</w:t>
            </w:r>
          </w:p>
          <w:p w14:paraId="0524074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(p_VoiceBearerToBeEstablished) {</w:t>
            </w:r>
          </w:p>
          <w:p w14:paraId="5237EAC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v_DedicatedBearerId := f_EUTRA_IncrementEpsBearerId(p_DefaultBearerId);</w:t>
            </w:r>
          </w:p>
          <w:p w14:paraId="4637F3F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f_EUTRA_508_EstablishIMSEmergencyCall_Steps13_15(p_CellId, p_DefaultBearerId, v_DedicatedBearerId);</w:t>
            </w:r>
          </w:p>
          <w:p w14:paraId="6B984D9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CE54610" w14:textId="77777777" w:rsidR="009C0DCD" w:rsidRPr="002949C5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12B8A5F6" w14:textId="77777777" w:rsidR="009C0DCD" w:rsidRDefault="009C0DCD" w:rsidP="009C0DCD">
      <w:pPr>
        <w:rPr>
          <w:noProof/>
        </w:rPr>
      </w:pPr>
    </w:p>
    <w:bookmarkEnd w:id="2"/>
    <w:p w14:paraId="0EBB1E24" w14:textId="6319FE5E" w:rsidR="00BB6C5E" w:rsidRPr="009C0DCD" w:rsidRDefault="00BB6C5E" w:rsidP="009C0DCD"/>
    <w:sectPr w:rsidR="00BB6C5E" w:rsidRPr="009C0DC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586E" w14:textId="77777777" w:rsidR="00CF0DFD" w:rsidRDefault="00CF0DFD">
      <w:pPr>
        <w:spacing w:after="0"/>
      </w:pPr>
      <w:r>
        <w:separator/>
      </w:r>
    </w:p>
  </w:endnote>
  <w:endnote w:type="continuationSeparator" w:id="0">
    <w:p w14:paraId="3B283341" w14:textId="77777777" w:rsidR="00CF0DFD" w:rsidRDefault="00CF0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A783" w14:textId="77777777" w:rsidR="009C0DCD" w:rsidRDefault="009C0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06D3" w14:textId="77777777" w:rsidR="009C0DCD" w:rsidRDefault="009C0D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46FFB" w14:textId="77777777" w:rsidR="009C0DCD" w:rsidRDefault="009C0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CFFB" w14:textId="77777777" w:rsidR="00CF0DFD" w:rsidRDefault="00CF0DFD">
      <w:pPr>
        <w:spacing w:after="0"/>
      </w:pPr>
      <w:r>
        <w:separator/>
      </w:r>
    </w:p>
  </w:footnote>
  <w:footnote w:type="continuationSeparator" w:id="0">
    <w:p w14:paraId="34F6A76F" w14:textId="77777777" w:rsidR="00CF0DFD" w:rsidRDefault="00CF0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965F" w14:textId="77777777" w:rsidR="009C0DCD" w:rsidRDefault="009C0D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63E9" w14:textId="77777777" w:rsidR="009C0DCD" w:rsidRDefault="009C0D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481A" w14:textId="77777777" w:rsidR="009C0DCD" w:rsidRDefault="009C0D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C9A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AD7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5F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9C4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30D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172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294C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0DCD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8FA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308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DFD"/>
    <w:rsid w:val="00CF0E9C"/>
    <w:rsid w:val="00CF1A4A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45B5A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4927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34AE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Juan.GarciaMartin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935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Garcia Martin Juan (1CD4)</cp:lastModifiedBy>
  <cp:revision>6</cp:revision>
  <cp:lastPrinted>1900-12-31T16:00:00Z</cp:lastPrinted>
  <dcterms:created xsi:type="dcterms:W3CDTF">2025-06-18T13:15:00Z</dcterms:created>
  <dcterms:modified xsi:type="dcterms:W3CDTF">2025-06-25T15:05:00Z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