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2161B" w14:textId="77777777" w:rsidR="00785823" w:rsidRDefault="00785823" w:rsidP="007858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R5s250239</w:t>
        </w:r>
      </w:fldSimple>
    </w:p>
    <w:p w14:paraId="7306D63C" w14:textId="77777777" w:rsidR="00785823" w:rsidRDefault="00785823" w:rsidP="007858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823" w14:paraId="37ECCDDB" w14:textId="77777777" w:rsidTr="00376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5A020" w14:textId="77777777" w:rsidR="00785823" w:rsidRDefault="00785823" w:rsidP="00376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85823" w14:paraId="721BC60F" w14:textId="77777777" w:rsidTr="00376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2296C" w14:textId="77777777" w:rsidR="00785823" w:rsidRDefault="00785823" w:rsidP="00376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5823" w14:paraId="04D29F2E" w14:textId="77777777" w:rsidTr="00376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A25A3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52F11CD6" w14:textId="77777777" w:rsidTr="003767E3">
        <w:tc>
          <w:tcPr>
            <w:tcW w:w="142" w:type="dxa"/>
            <w:tcBorders>
              <w:left w:val="single" w:sz="4" w:space="0" w:color="auto"/>
            </w:tcBorders>
          </w:tcPr>
          <w:p w14:paraId="1F316DB2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A122A" w14:textId="77777777" w:rsidR="00785823" w:rsidRPr="00410371" w:rsidRDefault="00785823" w:rsidP="00376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2A7C08F" w14:textId="77777777" w:rsidR="00785823" w:rsidRDefault="00785823" w:rsidP="00376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2E5A0" w14:textId="77777777" w:rsidR="00785823" w:rsidRPr="00410371" w:rsidRDefault="00785823" w:rsidP="00376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4912</w:t>
              </w:r>
            </w:fldSimple>
          </w:p>
        </w:tc>
        <w:tc>
          <w:tcPr>
            <w:tcW w:w="709" w:type="dxa"/>
          </w:tcPr>
          <w:p w14:paraId="567FDD07" w14:textId="77777777" w:rsidR="00785823" w:rsidRDefault="00785823" w:rsidP="00376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4F2E56" w14:textId="77777777" w:rsidR="00785823" w:rsidRPr="00410371" w:rsidRDefault="00785823" w:rsidP="00376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B15616" w14:textId="77777777" w:rsidR="00785823" w:rsidRDefault="00785823" w:rsidP="00376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0505A" w14:textId="77777777" w:rsidR="00785823" w:rsidRPr="00410371" w:rsidRDefault="00785823" w:rsidP="00376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576CAE" w14:textId="77777777" w:rsidR="00785823" w:rsidRDefault="00785823" w:rsidP="003767E3">
            <w:pPr>
              <w:pStyle w:val="CRCoverPage"/>
              <w:spacing w:after="0"/>
              <w:rPr>
                <w:noProof/>
              </w:rPr>
            </w:pPr>
          </w:p>
        </w:tc>
      </w:tr>
      <w:tr w:rsidR="00785823" w14:paraId="2B59F4E8" w14:textId="77777777" w:rsidTr="00376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1E7A" w14:textId="77777777" w:rsidR="00785823" w:rsidRDefault="00785823" w:rsidP="003767E3">
            <w:pPr>
              <w:pStyle w:val="CRCoverPage"/>
              <w:spacing w:after="0"/>
              <w:rPr>
                <w:noProof/>
              </w:rPr>
            </w:pPr>
          </w:p>
        </w:tc>
      </w:tr>
      <w:tr w:rsidR="00785823" w14:paraId="0671EC2B" w14:textId="77777777" w:rsidTr="00376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151FCE" w14:textId="77777777" w:rsidR="00785823" w:rsidRPr="00F25D98" w:rsidRDefault="00785823" w:rsidP="00376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5823" w14:paraId="08454158" w14:textId="77777777" w:rsidTr="003767E3">
        <w:tc>
          <w:tcPr>
            <w:tcW w:w="9641" w:type="dxa"/>
            <w:gridSpan w:val="9"/>
          </w:tcPr>
          <w:p w14:paraId="5B7DE84A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E87401" w14:textId="77777777" w:rsidR="00785823" w:rsidRDefault="00785823" w:rsidP="007858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823" w14:paraId="39E11A3B" w14:textId="77777777" w:rsidTr="003767E3">
        <w:tc>
          <w:tcPr>
            <w:tcW w:w="2835" w:type="dxa"/>
          </w:tcPr>
          <w:p w14:paraId="67B73C8D" w14:textId="77777777" w:rsidR="00785823" w:rsidRDefault="00785823" w:rsidP="00376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AE687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8ACC2C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C762AA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0F3D1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678FB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CC3025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5FB1C5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37A22" w14:textId="77777777" w:rsidR="00785823" w:rsidRDefault="00785823" w:rsidP="00376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B825E6" w14:textId="77777777" w:rsidR="00785823" w:rsidRDefault="00785823" w:rsidP="007858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5823" w14:paraId="3E4D6702" w14:textId="77777777" w:rsidTr="003767E3">
        <w:tc>
          <w:tcPr>
            <w:tcW w:w="9640" w:type="dxa"/>
            <w:gridSpan w:val="11"/>
          </w:tcPr>
          <w:p w14:paraId="3292A194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164B2A8A" w14:textId="77777777" w:rsidTr="00376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59311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7B6C3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MTSI MO video call SSAC ACB per PLMN test case 13.5.2d</w:t>
              </w:r>
            </w:fldSimple>
          </w:p>
        </w:tc>
      </w:tr>
      <w:tr w:rsidR="00785823" w14:paraId="3CA56E5F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5CAB9F7C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25075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76789C92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3188127F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A5FC3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85823" w14:paraId="1154AA66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0C1B79FD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39696" w14:textId="78233A3C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85823" w14:paraId="6B53C32F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7819BD7A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86FAE4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1E2CB1A3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0773D16C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35CCB8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FB4FF7" w14:textId="77777777" w:rsidR="00785823" w:rsidRDefault="00785823" w:rsidP="00376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77525" w14:textId="77777777" w:rsidR="00785823" w:rsidRDefault="00785823" w:rsidP="00376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5FD8C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2025-06-18</w:t>
              </w:r>
            </w:fldSimple>
          </w:p>
        </w:tc>
      </w:tr>
      <w:tr w:rsidR="00785823" w14:paraId="424525EF" w14:textId="77777777" w:rsidTr="003767E3">
        <w:tc>
          <w:tcPr>
            <w:tcW w:w="1843" w:type="dxa"/>
            <w:tcBorders>
              <w:left w:val="single" w:sz="4" w:space="0" w:color="auto"/>
            </w:tcBorders>
          </w:tcPr>
          <w:p w14:paraId="33A78286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70D05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B5774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E6C06C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0F3C9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053435FB" w14:textId="77777777" w:rsidTr="00376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CD1957" w14:textId="77777777" w:rsidR="00785823" w:rsidRDefault="00785823" w:rsidP="00376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521571" w14:textId="77777777" w:rsidR="00785823" w:rsidRDefault="00785823" w:rsidP="00376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0D6D30" w14:textId="77777777" w:rsidR="00785823" w:rsidRDefault="00785823" w:rsidP="00376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29BCF" w14:textId="77777777" w:rsidR="00785823" w:rsidRDefault="00785823" w:rsidP="00376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C03814" w14:textId="77777777" w:rsidR="00785823" w:rsidRDefault="00785823" w:rsidP="00376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85823" w14:paraId="200E3BEC" w14:textId="77777777" w:rsidTr="00376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078213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15ECF8" w14:textId="77777777" w:rsidR="00785823" w:rsidRDefault="00785823" w:rsidP="00376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30A64F" w14:textId="77777777" w:rsidR="00785823" w:rsidRDefault="00785823" w:rsidP="00376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68F1BA" w14:textId="77777777" w:rsidR="00785823" w:rsidRPr="007C2097" w:rsidRDefault="00785823" w:rsidP="00376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85823" w14:paraId="4445C744" w14:textId="77777777" w:rsidTr="003767E3">
        <w:tc>
          <w:tcPr>
            <w:tcW w:w="1843" w:type="dxa"/>
          </w:tcPr>
          <w:p w14:paraId="5D1D8DEC" w14:textId="77777777" w:rsidR="00785823" w:rsidRDefault="00785823" w:rsidP="00376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DA719F" w14:textId="77777777" w:rsidR="00785823" w:rsidRDefault="00785823" w:rsidP="00376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57A122E0" w14:textId="77777777" w:rsidTr="00376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FA41C3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9A94F" w14:textId="0CDAB09F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existing TTCN implementation at step 10-11 is not </w:t>
            </w:r>
            <w:proofErr w:type="spellStart"/>
            <w:r>
              <w:t>allgined</w:t>
            </w:r>
            <w:proofErr w:type="spellEnd"/>
            <w:r>
              <w:t xml:space="preserve"> </w:t>
            </w:r>
            <w:r>
              <w:rPr>
                <w:rFonts w:cs="Arial"/>
                <w:noProof/>
              </w:rPr>
              <w:t xml:space="preserve">as per </w:t>
            </w:r>
            <w:r w:rsidRPr="00034446">
              <w:t>Table 13.5.2a.3.2-1</w:t>
            </w:r>
            <w:r>
              <w:t xml:space="preserve"> in prose.   </w:t>
            </w:r>
          </w:p>
        </w:tc>
      </w:tr>
      <w:tr w:rsidR="00785823" w14:paraId="573AA547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3C9DC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3D8A3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234BED7D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37A3E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5A5F1" w14:textId="3CB684F4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the steps and removed the </w:t>
            </w:r>
            <w:proofErr w:type="spellStart"/>
            <w:r>
              <w:t>uncessacy</w:t>
            </w:r>
            <w:proofErr w:type="spellEnd"/>
            <w:r>
              <w:t xml:space="preserve"> UE capability information procedure. </w:t>
            </w:r>
          </w:p>
        </w:tc>
      </w:tr>
      <w:tr w:rsidR="00785823" w14:paraId="6EE83357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28D35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FF7F5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6887E462" w14:textId="77777777" w:rsidTr="00376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6796E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D4F4B" w14:textId="41175029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TTCN not </w:t>
            </w:r>
            <w:proofErr w:type="spellStart"/>
            <w:r>
              <w:t>inline</w:t>
            </w:r>
            <w:proofErr w:type="spellEnd"/>
            <w:r>
              <w:t xml:space="preserve"> with Prose</w:t>
            </w:r>
          </w:p>
        </w:tc>
      </w:tr>
      <w:tr w:rsidR="00785823" w14:paraId="14795534" w14:textId="77777777" w:rsidTr="003767E3">
        <w:tc>
          <w:tcPr>
            <w:tcW w:w="2694" w:type="dxa"/>
            <w:gridSpan w:val="2"/>
          </w:tcPr>
          <w:p w14:paraId="40517245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99A5C6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7C291A9B" w14:textId="77777777" w:rsidTr="00376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66F2E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3EF89" w14:textId="366B030C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13.5.2d</w:t>
            </w:r>
          </w:p>
        </w:tc>
      </w:tr>
      <w:tr w:rsidR="00785823" w14:paraId="283B4C29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EA338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87F60" w14:textId="77777777" w:rsidR="00785823" w:rsidRDefault="00785823" w:rsidP="00785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823" w14:paraId="694F28CD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582E9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BD918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44D41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480CC" w14:textId="77777777" w:rsidR="00785823" w:rsidRDefault="00785823" w:rsidP="00785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BDBED7" w14:textId="77777777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1C3E4B86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D337D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D1547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640F3" w14:textId="4260A825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26835D" w14:textId="77777777" w:rsidR="00785823" w:rsidRDefault="00785823" w:rsidP="00785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A85DD" w14:textId="6C25BC9E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698A3150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41E29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5D37F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AFB7" w14:textId="111F638B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4CDA1" w14:textId="77777777" w:rsidR="00785823" w:rsidRDefault="00785823" w:rsidP="00785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184A3" w14:textId="7EC1E3B8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2356E8BD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AA91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67B15" w14:textId="77777777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C9898" w14:textId="7C3A85A3" w:rsidR="00785823" w:rsidRDefault="00785823" w:rsidP="00785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6A907" w14:textId="77777777" w:rsidR="00785823" w:rsidRDefault="00785823" w:rsidP="00785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F5904" w14:textId="6F4A0074" w:rsidR="00785823" w:rsidRDefault="00785823" w:rsidP="00785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823" w14:paraId="013E64DE" w14:textId="77777777" w:rsidTr="00376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5EEB" w14:textId="77777777" w:rsidR="00785823" w:rsidRDefault="00785823" w:rsidP="007858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5496C" w14:textId="77777777" w:rsidR="00785823" w:rsidRDefault="00785823" w:rsidP="00785823">
            <w:pPr>
              <w:pStyle w:val="CRCoverPage"/>
              <w:spacing w:after="0"/>
              <w:rPr>
                <w:noProof/>
              </w:rPr>
            </w:pPr>
          </w:p>
        </w:tc>
      </w:tr>
      <w:tr w:rsidR="00785823" w14:paraId="231995EA" w14:textId="77777777" w:rsidTr="00376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047B4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A0ED" w14:textId="77777777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823" w:rsidRPr="008863B9" w14:paraId="0A8ADC11" w14:textId="77777777" w:rsidTr="00376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9088D" w14:textId="77777777" w:rsidR="00785823" w:rsidRPr="008863B9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E9DB32" w14:textId="77777777" w:rsidR="00785823" w:rsidRPr="008863B9" w:rsidRDefault="00785823" w:rsidP="007858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5823" w14:paraId="1FA9C905" w14:textId="77777777" w:rsidTr="00376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935EC" w14:textId="77777777" w:rsidR="00785823" w:rsidRDefault="00785823" w:rsidP="00785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45A0" w14:textId="77777777" w:rsidR="00785823" w:rsidRDefault="00785823" w:rsidP="007858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9179A4" w14:textId="77777777" w:rsidR="00785823" w:rsidRDefault="00785823" w:rsidP="00785823">
      <w:pPr>
        <w:pStyle w:val="CRCoverPage"/>
        <w:spacing w:after="0"/>
        <w:rPr>
          <w:noProof/>
          <w:sz w:val="8"/>
          <w:szCs w:val="8"/>
        </w:rPr>
      </w:pPr>
    </w:p>
    <w:p w14:paraId="1AF46498" w14:textId="77777777" w:rsidR="00785823" w:rsidRDefault="00785823" w:rsidP="00785823">
      <w:pPr>
        <w:rPr>
          <w:noProof/>
        </w:rPr>
        <w:sectPr w:rsidR="00785823" w:rsidSect="0078582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3D0CB" w14:textId="77777777" w:rsidR="00785823" w:rsidRDefault="00785823" w:rsidP="00785823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34D7" w14:textId="77777777" w:rsidR="006C6852" w:rsidRPr="001C38C4" w:rsidRDefault="006C6852" w:rsidP="006C6852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201057197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0"/>
    </w:p>
    <w:p w14:paraId="525E1152" w14:textId="0C01C709" w:rsidR="00473B3E" w:rsidRDefault="006C6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73B3E" w:rsidRPr="007928AD">
        <w:rPr>
          <w:rFonts w:cs="Arial"/>
          <w:b/>
          <w:bCs/>
          <w:i/>
          <w:iCs/>
        </w:rPr>
        <w:t>Table of Contents</w:t>
      </w:r>
      <w:r w:rsidR="00473B3E">
        <w:tab/>
      </w:r>
      <w:r w:rsidR="00473B3E">
        <w:fldChar w:fldCharType="begin"/>
      </w:r>
      <w:r w:rsidR="00473B3E">
        <w:instrText xml:space="preserve"> PAGEREF _Toc201057197 \h </w:instrText>
      </w:r>
      <w:r w:rsidR="00473B3E">
        <w:fldChar w:fldCharType="separate"/>
      </w:r>
      <w:r w:rsidR="00473B3E">
        <w:t>2</w:t>
      </w:r>
      <w:r w:rsidR="00473B3E">
        <w:fldChar w:fldCharType="end"/>
      </w:r>
    </w:p>
    <w:p w14:paraId="7DCB4BD4" w14:textId="2039CF9F" w:rsidR="00473B3E" w:rsidRDefault="00473B3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928AD">
        <w:rPr>
          <w:b/>
          <w:bCs/>
          <w:lang w:val="pt-BR"/>
        </w:rPr>
        <w:t xml:space="preserve">1 </w:t>
      </w:r>
      <w:r w:rsidRPr="007928AD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_Toc201057198 \h </w:instrText>
      </w:r>
      <w:r>
        <w:fldChar w:fldCharType="separate"/>
      </w:r>
      <w:r>
        <w:t>3</w:t>
      </w:r>
      <w:r>
        <w:fldChar w:fldCharType="end"/>
      </w:r>
    </w:p>
    <w:p w14:paraId="7B290A6F" w14:textId="5BA440A1" w:rsidR="00473B3E" w:rsidRDefault="00473B3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928AD">
        <w:rPr>
          <w:b/>
          <w:bCs/>
        </w:rPr>
        <w:t>2 Corrections required</w:t>
      </w:r>
      <w:r>
        <w:tab/>
      </w:r>
      <w:r>
        <w:fldChar w:fldCharType="begin"/>
      </w:r>
      <w:r>
        <w:instrText xml:space="preserve"> PAGEREF _Toc201057199 \h </w:instrText>
      </w:r>
      <w:r>
        <w:fldChar w:fldCharType="separate"/>
      </w:r>
      <w:r>
        <w:t>3</w:t>
      </w:r>
      <w:r>
        <w:fldChar w:fldCharType="end"/>
      </w:r>
    </w:p>
    <w:p w14:paraId="70823F6E" w14:textId="2D8F7415" w:rsidR="00473B3E" w:rsidRDefault="00473B3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_Toc201057200 \h </w:instrText>
      </w:r>
      <w:r>
        <w:fldChar w:fldCharType="separate"/>
      </w:r>
      <w:r>
        <w:t>3</w:t>
      </w:r>
      <w:r>
        <w:fldChar w:fldCharType="end"/>
      </w:r>
    </w:p>
    <w:p w14:paraId="60C02DEE" w14:textId="4FC84995" w:rsidR="00952C19" w:rsidRDefault="006C6852" w:rsidP="006C6852">
      <w:pPr>
        <w:rPr>
          <w:rFonts w:ascii="Arial" w:hAnsi="Arial" w:cs="Arial"/>
          <w:noProof/>
        </w:rPr>
      </w:pPr>
      <w:r w:rsidRPr="003C4E4F">
        <w:rPr>
          <w:rFonts w:ascii="Arial" w:hAnsi="Arial" w:cs="Arial"/>
          <w:noProof/>
        </w:rPr>
        <w:fldChar w:fldCharType="end"/>
      </w:r>
    </w:p>
    <w:p w14:paraId="3DA0AFA7" w14:textId="35B75A6D" w:rsidR="003C11AB" w:rsidRPr="006C6852" w:rsidRDefault="003C11AB" w:rsidP="006C6852">
      <w:pPr>
        <w:pStyle w:val="Heading1"/>
        <w:rPr>
          <w:b/>
          <w:bCs/>
          <w:lang w:eastAsia="ja-JP"/>
        </w:rPr>
      </w:pPr>
      <w:r w:rsidRPr="003C4E4F">
        <w:rPr>
          <w:lang w:val="pt-BR"/>
        </w:rPr>
        <w:br w:type="page"/>
      </w:r>
      <w:bookmarkStart w:id="1" w:name="_Toc122434485"/>
      <w:bookmarkStart w:id="2" w:name="_Toc201057198"/>
      <w:r w:rsidR="006C6852" w:rsidRPr="006C6852">
        <w:rPr>
          <w:b/>
          <w:bCs/>
          <w:lang w:val="pt-BR"/>
        </w:rPr>
        <w:lastRenderedPageBreak/>
        <w:t xml:space="preserve">1 </w:t>
      </w:r>
      <w:r w:rsidRPr="006C6852">
        <w:rPr>
          <w:b/>
          <w:bCs/>
        </w:rPr>
        <w:t>Overview</w:t>
      </w:r>
      <w:bookmarkEnd w:id="1"/>
      <w:bookmarkEnd w:id="2"/>
    </w:p>
    <w:p w14:paraId="77DE7F6E" w14:textId="167E5D1E" w:rsidR="007D0E33" w:rsidRDefault="007D0E33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7D3887">
        <w:rPr>
          <w:rFonts w:cs="Arial"/>
          <w:lang w:val="en-US"/>
        </w:rPr>
        <w:t>iwd-TTCN3-B2024-06_D2</w:t>
      </w:r>
      <w:r>
        <w:rPr>
          <w:rFonts w:cs="Arial"/>
          <w:lang w:val="en-US"/>
        </w:rPr>
        <w:t>5</w:t>
      </w:r>
      <w:r w:rsidRPr="007D3887">
        <w:rPr>
          <w:rFonts w:cs="Arial"/>
          <w:lang w:val="en-US"/>
        </w:rPr>
        <w:t>wk</w:t>
      </w:r>
      <w:r>
        <w:rPr>
          <w:rFonts w:cs="Arial"/>
          <w:lang w:val="en-US"/>
        </w:rPr>
        <w:t>24</w:t>
      </w:r>
      <w:r w:rsidRPr="00E12CDE">
        <w:t xml:space="preserve"> related to the title of this CR</w:t>
      </w:r>
    </w:p>
    <w:p w14:paraId="69CBA899" w14:textId="2CF2C0E3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1004EA">
        <w:rPr>
          <w:rFonts w:cs="Arial"/>
          <w:b/>
          <w:sz w:val="24"/>
          <w:lang w:eastAsia="ja-JP"/>
        </w:rPr>
        <w:t>Bhise Parikshit</w:t>
      </w:r>
    </w:p>
    <w:p w14:paraId="450FE380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Pr="0050051B">
        <w:rPr>
          <w:rFonts w:cs="Arial"/>
          <w:sz w:val="24"/>
          <w:lang w:val="es-ES" w:eastAsia="ja-JP"/>
        </w:rPr>
        <w:t>parikshit.bhise@rohde-schwarz.com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76A2B666" w14:textId="77777777" w:rsidR="001C38C4" w:rsidRDefault="001C38C4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2AF297C1" w14:textId="2C635D94" w:rsidR="001C38C4" w:rsidRDefault="001C38C4" w:rsidP="001C38C4">
      <w:pPr>
        <w:rPr>
          <w:rFonts w:ascii="Arial" w:hAnsi="Arial" w:cs="Arial"/>
          <w:noProof/>
        </w:rPr>
      </w:pPr>
    </w:p>
    <w:p w14:paraId="067AB3B8" w14:textId="6427FB75" w:rsidR="003C11AB" w:rsidRDefault="006C6852" w:rsidP="006C6852">
      <w:pPr>
        <w:pStyle w:val="Heading1"/>
        <w:rPr>
          <w:b/>
          <w:bCs/>
        </w:rPr>
      </w:pPr>
      <w:bookmarkStart w:id="3" w:name="_Toc122434488"/>
      <w:bookmarkStart w:id="4" w:name="_Toc295288959"/>
      <w:bookmarkStart w:id="5" w:name="_Toc201057199"/>
      <w:r w:rsidRPr="006C6852">
        <w:rPr>
          <w:b/>
          <w:bCs/>
        </w:rPr>
        <w:t xml:space="preserve">2 </w:t>
      </w:r>
      <w:r w:rsidR="003C11AB" w:rsidRPr="006C6852">
        <w:rPr>
          <w:b/>
          <w:bCs/>
        </w:rPr>
        <w:t>Corrections require</w:t>
      </w:r>
      <w:bookmarkEnd w:id="3"/>
      <w:bookmarkEnd w:id="4"/>
      <w:r w:rsidR="003C11AB" w:rsidRPr="006C6852">
        <w:rPr>
          <w:b/>
          <w:bCs/>
        </w:rPr>
        <w:t>d</w:t>
      </w:r>
      <w:bookmarkEnd w:id="5"/>
      <w:r w:rsidR="001C38C4" w:rsidRPr="006C6852">
        <w:rPr>
          <w:b/>
          <w:bCs/>
        </w:rPr>
        <w:t xml:space="preserve"> </w:t>
      </w:r>
    </w:p>
    <w:p w14:paraId="56657558" w14:textId="6AA36CAC" w:rsidR="00076C34" w:rsidRDefault="00076C34" w:rsidP="00076C34">
      <w:pPr>
        <w:pStyle w:val="Heading2"/>
      </w:pPr>
      <w:bookmarkStart w:id="6" w:name="_Toc201057200"/>
      <w:r>
        <w:t>2.</w:t>
      </w:r>
      <w:r w:rsidR="007D0E33">
        <w:t>1</w:t>
      </w:r>
      <w:r>
        <w:t xml:space="preserve"> Change </w:t>
      </w:r>
      <w:r w:rsidR="007D0E33">
        <w:t>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76C34" w:rsidRPr="00E12CDE" w14:paraId="640CCFFB" w14:textId="77777777" w:rsidTr="008F6B54">
        <w:trPr>
          <w:trHeight w:val="447"/>
        </w:trPr>
        <w:tc>
          <w:tcPr>
            <w:tcW w:w="1985" w:type="dxa"/>
          </w:tcPr>
          <w:p w14:paraId="48EA4CE4" w14:textId="77777777" w:rsidR="00076C34" w:rsidRPr="00E12CDE" w:rsidRDefault="00076C34" w:rsidP="008F6B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F94A1B7" w14:textId="26270D5D" w:rsidR="00076C34" w:rsidRPr="003421D5" w:rsidRDefault="006E4551" w:rsidP="008F6B54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6E4551">
              <w:rPr>
                <w:rFonts w:ascii="Arial" w:eastAsia="SimSun" w:hAnsi="Arial" w:cs="Arial"/>
                <w:lang w:eastAsia="zh-CN"/>
              </w:rPr>
              <w:t xml:space="preserve">f_TC_13_5_2x_Connected_EUTRA </w:t>
            </w:r>
          </w:p>
        </w:tc>
      </w:tr>
      <w:tr w:rsidR="00076C34" w:rsidRPr="00E12CDE" w14:paraId="3BDE0AFA" w14:textId="77777777" w:rsidTr="008F6B54">
        <w:trPr>
          <w:trHeight w:val="452"/>
        </w:trPr>
        <w:tc>
          <w:tcPr>
            <w:tcW w:w="1985" w:type="dxa"/>
          </w:tcPr>
          <w:p w14:paraId="5A93BC9B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C3F015" w14:textId="08E0764D" w:rsidR="00076C34" w:rsidRPr="004A2A48" w:rsidRDefault="00ED07BA" w:rsidP="004A2A4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In step 10-11 aren’t alligned as per </w:t>
            </w:r>
            <w:r w:rsidRPr="00034446">
              <w:t>Table 13.5.2a.3.2-1</w:t>
            </w:r>
            <w:r>
              <w:t xml:space="preserve"> in prose.</w:t>
            </w:r>
          </w:p>
        </w:tc>
      </w:tr>
      <w:tr w:rsidR="00076C34" w:rsidRPr="00E12CDE" w14:paraId="2FF59FBF" w14:textId="77777777" w:rsidTr="008F6B54">
        <w:tc>
          <w:tcPr>
            <w:tcW w:w="1985" w:type="dxa"/>
          </w:tcPr>
          <w:p w14:paraId="5057FF3F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3C58247" w14:textId="575E3728" w:rsidR="00ED07BA" w:rsidRDefault="00ED07BA" w:rsidP="007D0E3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Corrected the steps and removed the unnecessary UE capability info procedure. </w:t>
            </w:r>
          </w:p>
          <w:p w14:paraId="75F0BFA9" w14:textId="4F814420" w:rsidR="00ED07BA" w:rsidRPr="006E4551" w:rsidRDefault="00ED07BA" w:rsidP="00ED07BA">
            <w:pPr>
              <w:pStyle w:val="CRCoverPage"/>
              <w:spacing w:after="0"/>
              <w:ind w:left="360"/>
              <w:rPr>
                <w:rFonts w:cs="Arial"/>
              </w:rPr>
            </w:pPr>
          </w:p>
        </w:tc>
      </w:tr>
      <w:tr w:rsidR="00076C34" w:rsidRPr="00E12CDE" w14:paraId="575D9AAD" w14:textId="77777777" w:rsidTr="008F6B54">
        <w:tc>
          <w:tcPr>
            <w:tcW w:w="1985" w:type="dxa"/>
          </w:tcPr>
          <w:p w14:paraId="7CFE24D8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D87718" w14:textId="77777777" w:rsidR="00076C34" w:rsidRPr="000D7399" w:rsidRDefault="00076C34" w:rsidP="008F6B54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076C34" w:rsidRPr="00E12CDE" w14:paraId="3C57644C" w14:textId="77777777" w:rsidTr="008F6B54">
        <w:tc>
          <w:tcPr>
            <w:tcW w:w="1985" w:type="dxa"/>
          </w:tcPr>
          <w:p w14:paraId="3D03B936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E528B4" w14:textId="77777777" w:rsidR="00076C34" w:rsidRPr="00D55906" w:rsidRDefault="00076C34" w:rsidP="008F6B54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4BD51743" w14:textId="77777777" w:rsidR="00076C34" w:rsidRDefault="00076C34" w:rsidP="004D728A">
      <w:pPr>
        <w:rPr>
          <w:rFonts w:ascii="Arial" w:hAnsi="Arial" w:cs="Arial"/>
          <w:b/>
        </w:rPr>
      </w:pPr>
    </w:p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67B14CFB" w14:textId="77777777" w:rsidR="00100E3A" w:rsidRPr="005571C5" w:rsidRDefault="00100E3A" w:rsidP="00100E3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340D" w14:paraId="48A11043" w14:textId="77777777" w:rsidTr="00100E3A">
        <w:tc>
          <w:tcPr>
            <w:tcW w:w="9629" w:type="dxa"/>
          </w:tcPr>
          <w:p w14:paraId="648BDFC7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>function f_TC_13_5_2x_Connected_</w:t>
            </w:r>
            <w:proofErr w:type="gramStart"/>
            <w:r w:rsidRPr="002615DF">
              <w:rPr>
                <w:rFonts w:ascii="Courier New" w:hAnsi="Courier New" w:cs="Courier New"/>
              </w:rPr>
              <w:t>EUTRA(</w:t>
            </w:r>
            <w:proofErr w:type="gramEnd"/>
            <w:r w:rsidRPr="002615DF">
              <w:rPr>
                <w:rFonts w:ascii="Courier New" w:hAnsi="Courier New" w:cs="Courier New"/>
              </w:rPr>
              <w:t xml:space="preserve">float </w:t>
            </w:r>
            <w:proofErr w:type="spellStart"/>
            <w:r w:rsidRPr="002615DF">
              <w:rPr>
                <w:rFonts w:ascii="Courier New" w:hAnsi="Courier New" w:cs="Courier New"/>
              </w:rPr>
              <w:t>p_Ty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15DF">
              <w:rPr>
                <w:rFonts w:ascii="Courier New" w:hAnsi="Courier New" w:cs="Courier New"/>
              </w:rPr>
              <w:t>boolean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15DF">
              <w:rPr>
                <w:rFonts w:ascii="Courier New" w:hAnsi="Courier New" w:cs="Courier New"/>
              </w:rPr>
              <w:t>p_AcBarringPerPLMN</w:t>
            </w:r>
            <w:proofErr w:type="spellEnd"/>
            <w:r w:rsidRPr="002615DF">
              <w:rPr>
                <w:rFonts w:ascii="Courier New" w:hAnsi="Courier New" w:cs="Courier New"/>
              </w:rPr>
              <w:t>) runs on EUTRA_PTC</w:t>
            </w:r>
          </w:p>
          <w:p w14:paraId="6514B559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{</w:t>
            </w:r>
          </w:p>
          <w:p w14:paraId="667E124A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</w:t>
            </w:r>
            <w:proofErr w:type="gramStart"/>
            <w:r w:rsidRPr="002615DF">
              <w:rPr>
                <w:rFonts w:ascii="Courier New" w:hAnsi="Courier New" w:cs="Courier New"/>
              </w:rPr>
              <w:t>Preamble</w:t>
            </w:r>
            <w:proofErr w:type="spellEnd"/>
            <w:r w:rsidRPr="002615DF">
              <w:rPr>
                <w:rFonts w:ascii="Courier New" w:hAnsi="Courier New" w:cs="Courier New"/>
              </w:rPr>
              <w:t>(</w:t>
            </w:r>
            <w:proofErr w:type="gramEnd"/>
            <w:r w:rsidRPr="002615DF">
              <w:rPr>
                <w:rFonts w:ascii="Courier New" w:hAnsi="Courier New" w:cs="Courier New"/>
              </w:rPr>
              <w:t>eutra_Cell1, STATE2_IDLEUPDATE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0D907D7F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f_EUTRA_RbEst_Def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(eutra_Cell1); // @sic R5-186985 sic@</w:t>
            </w:r>
          </w:p>
          <w:p w14:paraId="7B2B3817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(true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4413CB15" w14:textId="77777777" w:rsidR="007A340D" w:rsidRDefault="007A340D" w:rsidP="007A34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48DF00DC" w14:textId="2338E49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</w:p>
          <w:p w14:paraId="2E30DC8D" w14:textId="3658EE1D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// @siclog "Step </w:t>
            </w:r>
            <w:r>
              <w:rPr>
                <w:rFonts w:ascii="Courier New" w:hAnsi="Courier New" w:cs="Courier New"/>
              </w:rPr>
              <w:t>20</w:t>
            </w:r>
            <w:r w:rsidRPr="002615DF">
              <w:rPr>
                <w:rFonts w:ascii="Courier New" w:hAnsi="Courier New" w:cs="Courier New"/>
              </w:rPr>
              <w:t xml:space="preserve"> - </w:t>
            </w:r>
            <w:r>
              <w:rPr>
                <w:rFonts w:ascii="Courier New" w:hAnsi="Courier New" w:cs="Courier New"/>
              </w:rPr>
              <w:t>23</w:t>
            </w:r>
            <w:r w:rsidRPr="002615DF">
              <w:rPr>
                <w:rFonts w:ascii="Courier New" w:hAnsi="Courier New" w:cs="Courier New"/>
              </w:rPr>
              <w:t xml:space="preserve">" </w:t>
            </w:r>
            <w:proofErr w:type="spellStart"/>
            <w:r w:rsidRPr="002615DF">
              <w:rPr>
                <w:rFonts w:ascii="Courier New" w:hAnsi="Courier New" w:cs="Courier New"/>
              </w:rPr>
              <w:t>siclog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@  </w:t>
            </w:r>
          </w:p>
          <w:p w14:paraId="2389E4E4" w14:textId="6D759B1B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f_EUTRA_508Check_ConnectedState (eutra_Cell1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  <w:r w:rsidRPr="002615DF">
              <w:rPr>
                <w:rFonts w:ascii="Courier New" w:hAnsi="Courier New" w:cs="Courier New"/>
              </w:rPr>
              <w:t xml:space="preserve">  </w:t>
            </w:r>
          </w:p>
          <w:p w14:paraId="7C1EC63B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</w:t>
            </w:r>
            <w:proofErr w:type="gramStart"/>
            <w:r w:rsidRPr="002615DF">
              <w:rPr>
                <w:rFonts w:ascii="Courier New" w:hAnsi="Courier New" w:cs="Courier New"/>
              </w:rPr>
              <w:t>SendCoOrdMsg</w:t>
            </w:r>
            <w:proofErr w:type="spellEnd"/>
            <w:r w:rsidRPr="002615DF">
              <w:rPr>
                <w:rFonts w:ascii="Courier New" w:hAnsi="Courier New" w:cs="Courier New"/>
              </w:rPr>
              <w:t>(IMS[</w:t>
            </w:r>
            <w:proofErr w:type="gramEnd"/>
            <w:r w:rsidRPr="002615DF">
              <w:rPr>
                <w:rFonts w:ascii="Courier New" w:hAnsi="Courier New" w:cs="Courier New"/>
              </w:rPr>
              <w:t>tsc_Index_IMS1]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43A7C99B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</w:p>
          <w:p w14:paraId="16EE2909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</w:t>
            </w:r>
            <w:proofErr w:type="gramStart"/>
            <w:r w:rsidRPr="002615DF">
              <w:rPr>
                <w:rFonts w:ascii="Courier New" w:hAnsi="Courier New" w:cs="Courier New"/>
              </w:rPr>
              <w:t>WaitForTrigger</w:t>
            </w:r>
            <w:proofErr w:type="spellEnd"/>
            <w:r w:rsidRPr="002615DF">
              <w:rPr>
                <w:rFonts w:ascii="Courier New" w:hAnsi="Courier New" w:cs="Courier New"/>
              </w:rPr>
              <w:t>(IMS[</w:t>
            </w:r>
            <w:proofErr w:type="gramEnd"/>
            <w:r w:rsidRPr="002615DF">
              <w:rPr>
                <w:rFonts w:ascii="Courier New" w:hAnsi="Courier New" w:cs="Courier New"/>
              </w:rPr>
              <w:t>tsc_Index_IMS1]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49A8FD0F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(false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73010A87" w14:textId="77777777" w:rsidR="007A340D" w:rsidRPr="002615DF" w:rsidRDefault="007A340D" w:rsidP="007A340D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</w:t>
            </w:r>
            <w:proofErr w:type="gramStart"/>
            <w:r w:rsidRPr="002615DF">
              <w:rPr>
                <w:rFonts w:ascii="Courier New" w:hAnsi="Courier New" w:cs="Courier New"/>
              </w:rPr>
              <w:t>Postamble</w:t>
            </w:r>
            <w:proofErr w:type="spellEnd"/>
            <w:r w:rsidRPr="002615DF">
              <w:rPr>
                <w:rFonts w:ascii="Courier New" w:hAnsi="Courier New" w:cs="Courier New"/>
              </w:rPr>
              <w:t>(</w:t>
            </w:r>
            <w:proofErr w:type="gramEnd"/>
            <w:r w:rsidRPr="002615DF">
              <w:rPr>
                <w:rFonts w:ascii="Courier New" w:hAnsi="Courier New" w:cs="Courier New"/>
              </w:rPr>
              <w:t>eutra_Cell1, E2_CONNECTED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1383F6D5" w14:textId="69C77AF2" w:rsidR="007A340D" w:rsidRDefault="007A340D" w:rsidP="007A340D">
            <w:r w:rsidRPr="00F42879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60A4A6D2" w14:textId="77777777" w:rsidR="007A340D" w:rsidRDefault="007A340D" w:rsidP="00AB4E57"/>
    <w:p w14:paraId="5AD9ED1B" w14:textId="77777777" w:rsidR="00100E3A" w:rsidRDefault="00100E3A" w:rsidP="00100E3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5DF" w:rsidRPr="00F42879" w14:paraId="33D6970F" w14:textId="77777777" w:rsidTr="00100E3A">
        <w:tc>
          <w:tcPr>
            <w:tcW w:w="9629" w:type="dxa"/>
          </w:tcPr>
          <w:p w14:paraId="32CFFCCE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>function f_TC_13_5_2x_Connected_</w:t>
            </w:r>
            <w:proofErr w:type="gramStart"/>
            <w:r w:rsidRPr="002615DF">
              <w:rPr>
                <w:rFonts w:ascii="Courier New" w:hAnsi="Courier New" w:cs="Courier New"/>
              </w:rPr>
              <w:t>EUTRA(</w:t>
            </w:r>
            <w:proofErr w:type="gramEnd"/>
            <w:r w:rsidRPr="002615DF">
              <w:rPr>
                <w:rFonts w:ascii="Courier New" w:hAnsi="Courier New" w:cs="Courier New"/>
              </w:rPr>
              <w:t xml:space="preserve">float </w:t>
            </w:r>
            <w:proofErr w:type="spellStart"/>
            <w:r w:rsidRPr="002615DF">
              <w:rPr>
                <w:rFonts w:ascii="Courier New" w:hAnsi="Courier New" w:cs="Courier New"/>
              </w:rPr>
              <w:t>p_Ty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15DF">
              <w:rPr>
                <w:rFonts w:ascii="Courier New" w:hAnsi="Courier New" w:cs="Courier New"/>
              </w:rPr>
              <w:t>boolean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15DF">
              <w:rPr>
                <w:rFonts w:ascii="Courier New" w:hAnsi="Courier New" w:cs="Courier New"/>
              </w:rPr>
              <w:t>p_AcBarringPerPLMN</w:t>
            </w:r>
            <w:proofErr w:type="spellEnd"/>
            <w:r w:rsidRPr="002615DF">
              <w:rPr>
                <w:rFonts w:ascii="Courier New" w:hAnsi="Courier New" w:cs="Courier New"/>
              </w:rPr>
              <w:t>) runs on EUTRA_PTC</w:t>
            </w:r>
          </w:p>
          <w:p w14:paraId="702228A6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{</w:t>
            </w:r>
          </w:p>
          <w:p w14:paraId="697E62E3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</w:t>
            </w:r>
            <w:proofErr w:type="gramStart"/>
            <w:r w:rsidRPr="002615DF">
              <w:rPr>
                <w:rFonts w:ascii="Courier New" w:hAnsi="Courier New" w:cs="Courier New"/>
              </w:rPr>
              <w:t>Preamble</w:t>
            </w:r>
            <w:proofErr w:type="spellEnd"/>
            <w:r w:rsidRPr="002615DF">
              <w:rPr>
                <w:rFonts w:ascii="Courier New" w:hAnsi="Courier New" w:cs="Courier New"/>
              </w:rPr>
              <w:t>(</w:t>
            </w:r>
            <w:proofErr w:type="gramEnd"/>
            <w:r w:rsidRPr="002615DF">
              <w:rPr>
                <w:rFonts w:ascii="Courier New" w:hAnsi="Courier New" w:cs="Courier New"/>
              </w:rPr>
              <w:t>eutra_Cell1, STATE2_IDLEUPDATE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30A47E99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f_EUTRA_RbEst_Def</w:t>
            </w:r>
            <w:proofErr w:type="spellEnd"/>
            <w:r w:rsidRPr="002615DF">
              <w:rPr>
                <w:rFonts w:ascii="Courier New" w:hAnsi="Courier New" w:cs="Courier New"/>
              </w:rPr>
              <w:t xml:space="preserve"> (eutra_Cell1); // @sic R5-186985 sic@</w:t>
            </w:r>
          </w:p>
          <w:p w14:paraId="31998F2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(true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4DAAFDAF" w14:textId="77777777" w:rsidR="007A340D" w:rsidRDefault="002615DF" w:rsidP="007A34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r w:rsidR="007A340D"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="007A340D"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="007A340D"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2B8609DD" w14:textId="35A9050E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   </w:t>
            </w:r>
          </w:p>
          <w:p w14:paraId="50352D63" w14:textId="77777777" w:rsidR="002615DF" w:rsidRPr="002615DF" w:rsidRDefault="002615DF" w:rsidP="002615DF">
            <w:pPr>
              <w:rPr>
                <w:rFonts w:ascii="Courier New" w:hAnsi="Courier New" w:cs="Courier New"/>
                <w:highlight w:val="yello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r w:rsidRPr="002615DF">
              <w:rPr>
                <w:rFonts w:ascii="Courier New" w:hAnsi="Courier New" w:cs="Courier New"/>
                <w:highlight w:val="yellow"/>
              </w:rPr>
              <w:t xml:space="preserve">// @siclog "Step 10 - 11" </w:t>
            </w:r>
            <w:proofErr w:type="spellStart"/>
            <w:r w:rsidRPr="002615DF">
              <w:rPr>
                <w:rFonts w:ascii="Courier New" w:hAnsi="Courier New" w:cs="Courier New"/>
                <w:highlight w:val="yellow"/>
              </w:rPr>
              <w:t>siclog</w:t>
            </w:r>
            <w:proofErr w:type="spellEnd"/>
            <w:r w:rsidRPr="002615DF">
              <w:rPr>
                <w:rFonts w:ascii="Courier New" w:hAnsi="Courier New" w:cs="Courier New"/>
                <w:highlight w:val="yellow"/>
              </w:rPr>
              <w:t xml:space="preserve">@  </w:t>
            </w:r>
          </w:p>
          <w:p w14:paraId="231B2175" w14:textId="0E8DE4F9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  <w:highlight w:val="yellow"/>
              </w:rPr>
              <w:t xml:space="preserve">    //f_EUTRA_508Check_ConnectedState (eutra_Cell1</w:t>
            </w:r>
            <w:proofErr w:type="gramStart"/>
            <w:r w:rsidRPr="002615DF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  <w:r w:rsidRPr="002615DF">
              <w:rPr>
                <w:rFonts w:ascii="Courier New" w:hAnsi="Courier New" w:cs="Courier New"/>
                <w:highlight w:val="yellow"/>
              </w:rPr>
              <w:t xml:space="preserve">  </w:t>
            </w:r>
          </w:p>
          <w:p w14:paraId="62DF4DF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</w:t>
            </w:r>
            <w:proofErr w:type="gramStart"/>
            <w:r w:rsidRPr="002615DF">
              <w:rPr>
                <w:rFonts w:ascii="Courier New" w:hAnsi="Courier New" w:cs="Courier New"/>
              </w:rPr>
              <w:t>SendCoOrdMsg</w:t>
            </w:r>
            <w:proofErr w:type="spellEnd"/>
            <w:r w:rsidRPr="002615DF">
              <w:rPr>
                <w:rFonts w:ascii="Courier New" w:hAnsi="Courier New" w:cs="Courier New"/>
              </w:rPr>
              <w:t>(IMS[</w:t>
            </w:r>
            <w:proofErr w:type="gramEnd"/>
            <w:r w:rsidRPr="002615DF">
              <w:rPr>
                <w:rFonts w:ascii="Courier New" w:hAnsi="Courier New" w:cs="Courier New"/>
              </w:rPr>
              <w:t>tsc_Index_IMS1]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2BBEA2A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</w:p>
          <w:p w14:paraId="4B726A55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f_IMS_IPCAN_</w:t>
            </w:r>
            <w:proofErr w:type="gramStart"/>
            <w:r w:rsidRPr="002615DF">
              <w:rPr>
                <w:rFonts w:ascii="Courier New" w:hAnsi="Courier New" w:cs="Courier New"/>
              </w:rPr>
              <w:t>WaitForTrigger</w:t>
            </w:r>
            <w:proofErr w:type="spellEnd"/>
            <w:r w:rsidRPr="002615DF">
              <w:rPr>
                <w:rFonts w:ascii="Courier New" w:hAnsi="Courier New" w:cs="Courier New"/>
              </w:rPr>
              <w:t>(IMS[</w:t>
            </w:r>
            <w:proofErr w:type="gramEnd"/>
            <w:r w:rsidRPr="002615DF">
              <w:rPr>
                <w:rFonts w:ascii="Courier New" w:hAnsi="Courier New" w:cs="Courier New"/>
              </w:rPr>
              <w:t>tsc_Index_IMS1]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7F662946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f_EUTRA_TestBody_Set</w:t>
            </w:r>
            <w:proofErr w:type="spellEnd"/>
            <w:r w:rsidRPr="002615DF">
              <w:rPr>
                <w:rFonts w:ascii="Courier New" w:hAnsi="Courier New" w:cs="Courier New"/>
              </w:rPr>
              <w:t>(false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0D4A5FF0" w14:textId="77777777" w:rsidR="002615DF" w:rsidRPr="002615DF" w:rsidRDefault="002615DF" w:rsidP="002615DF">
            <w:pPr>
              <w:rPr>
                <w:rFonts w:ascii="Courier New" w:hAnsi="Courier New" w:cs="Courier New"/>
              </w:rPr>
            </w:pPr>
            <w:r w:rsidRPr="002615D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15DF">
              <w:rPr>
                <w:rFonts w:ascii="Courier New" w:hAnsi="Courier New" w:cs="Courier New"/>
              </w:rPr>
              <w:t>f_EUTRA_</w:t>
            </w:r>
            <w:proofErr w:type="gramStart"/>
            <w:r w:rsidRPr="002615DF">
              <w:rPr>
                <w:rFonts w:ascii="Courier New" w:hAnsi="Courier New" w:cs="Courier New"/>
              </w:rPr>
              <w:t>Postamble</w:t>
            </w:r>
            <w:proofErr w:type="spellEnd"/>
            <w:r w:rsidRPr="002615DF">
              <w:rPr>
                <w:rFonts w:ascii="Courier New" w:hAnsi="Courier New" w:cs="Courier New"/>
              </w:rPr>
              <w:t>(</w:t>
            </w:r>
            <w:proofErr w:type="gramEnd"/>
            <w:r w:rsidRPr="002615DF">
              <w:rPr>
                <w:rFonts w:ascii="Courier New" w:hAnsi="Courier New" w:cs="Courier New"/>
              </w:rPr>
              <w:t>eutra_Cell1, E2_CONNECTED</w:t>
            </w:r>
            <w:proofErr w:type="gramStart"/>
            <w:r w:rsidRPr="002615DF">
              <w:rPr>
                <w:rFonts w:ascii="Courier New" w:hAnsi="Courier New" w:cs="Courier New"/>
              </w:rPr>
              <w:t>);</w:t>
            </w:r>
            <w:proofErr w:type="gramEnd"/>
          </w:p>
          <w:p w14:paraId="61C3E936" w14:textId="794F3740" w:rsidR="002615DF" w:rsidRPr="00F42879" w:rsidRDefault="002615DF" w:rsidP="002615DF">
            <w:pPr>
              <w:rPr>
                <w:rFonts w:ascii="Courier New" w:hAnsi="Courier New" w:cs="Courier New"/>
              </w:rPr>
            </w:pPr>
            <w:r w:rsidRPr="00F42879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5E0AF04" w14:textId="77777777" w:rsidR="002615DF" w:rsidRDefault="002615DF" w:rsidP="00AB4E57"/>
    <w:p w14:paraId="6325D260" w14:textId="77777777" w:rsidR="00AB4E57" w:rsidRDefault="00AB4E57" w:rsidP="00AB4E57"/>
    <w:sectPr w:rsidR="00AB4E5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B0CCE" w14:textId="77777777" w:rsidR="007F641D" w:rsidRDefault="007F641D">
      <w:r>
        <w:separator/>
      </w:r>
    </w:p>
  </w:endnote>
  <w:endnote w:type="continuationSeparator" w:id="0">
    <w:p w14:paraId="03095144" w14:textId="77777777" w:rsidR="007F641D" w:rsidRDefault="007F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7D94" w14:textId="77777777" w:rsidR="00785823" w:rsidRDefault="00785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67B9B" w14:textId="77777777" w:rsidR="00785823" w:rsidRDefault="007858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67CD4" w14:textId="77777777" w:rsidR="00785823" w:rsidRDefault="007858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A75DE" w14:textId="77777777" w:rsidR="004A2A48" w:rsidRDefault="004A2A4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F5E6" w14:textId="77777777" w:rsidR="004A2A48" w:rsidRDefault="004A2A4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EE7EA" w14:textId="77777777" w:rsidR="004A2A48" w:rsidRDefault="004A2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E3EE" w14:textId="77777777" w:rsidR="007F641D" w:rsidRDefault="007F641D">
      <w:r>
        <w:separator/>
      </w:r>
    </w:p>
  </w:footnote>
  <w:footnote w:type="continuationSeparator" w:id="0">
    <w:p w14:paraId="073F876E" w14:textId="77777777" w:rsidR="007F641D" w:rsidRDefault="007F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D0B6" w14:textId="77777777" w:rsidR="00785823" w:rsidRDefault="00785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86182" w14:textId="77777777" w:rsidR="00785823" w:rsidRDefault="00785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22AF" w14:textId="77777777" w:rsidR="00785823" w:rsidRDefault="007858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EndPr/>
                          <w:sdtContent>
                            <w:p w14:paraId="21F00EA1" w14:textId="1CEE07D7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EndPr/>
                    <w:sdtContent>
                      <w:p w14:paraId="21F00EA1" w14:textId="1CEE07D7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3D76" w14:textId="0C1EE6AE" w:rsidR="00E065C7" w:rsidRDefault="00E065C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B3A0" w14:textId="234F6277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EndPr/>
                          <w:sdtContent>
                            <w:p w14:paraId="5A4CCC9B" w14:textId="38B28A4E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EndPr/>
                    <w:sdtContent>
                      <w:p w14:paraId="5A4CCC9B" w14:textId="38B28A4E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95CC95B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EndPr/>
                          <w:sdtContent>
                            <w:p w14:paraId="5D954244" w14:textId="78563B50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EndPr/>
                    <w:sdtContent>
                      <w:p w14:paraId="5D954244" w14:textId="78563B50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52E602F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BE871A3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EndPr/>
                          <w:sdtContent>
                            <w:p w14:paraId="6F5F4BD9" w14:textId="73D5C206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EndPr/>
                    <w:sdtContent>
                      <w:p w14:paraId="6F5F4BD9" w14:textId="73D5C206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B12"/>
    <w:multiLevelType w:val="multilevel"/>
    <w:tmpl w:val="DB0E27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49A32E1"/>
    <w:multiLevelType w:val="hybridMultilevel"/>
    <w:tmpl w:val="58EA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C2E76"/>
    <w:multiLevelType w:val="multilevel"/>
    <w:tmpl w:val="4CF488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3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F36"/>
    <w:multiLevelType w:val="hybridMultilevel"/>
    <w:tmpl w:val="CE8C90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705376"/>
    <w:multiLevelType w:val="hybridMultilevel"/>
    <w:tmpl w:val="94FE6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5E278A5"/>
    <w:multiLevelType w:val="hybridMultilevel"/>
    <w:tmpl w:val="4F1AF7A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10DCF"/>
    <w:multiLevelType w:val="hybridMultilevel"/>
    <w:tmpl w:val="F7AAC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C970D56"/>
    <w:multiLevelType w:val="multilevel"/>
    <w:tmpl w:val="AC966A4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3" w15:restartNumberingAfterBreak="0">
    <w:nsid w:val="572D18EB"/>
    <w:multiLevelType w:val="hybridMultilevel"/>
    <w:tmpl w:val="C074AD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23D0D"/>
    <w:multiLevelType w:val="hybridMultilevel"/>
    <w:tmpl w:val="D2A0CD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A413A"/>
    <w:multiLevelType w:val="hybridMultilevel"/>
    <w:tmpl w:val="1312F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D40F0"/>
    <w:multiLevelType w:val="hybridMultilevel"/>
    <w:tmpl w:val="06C28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8" w15:restartNumberingAfterBreak="0">
    <w:nsid w:val="7D946FFE"/>
    <w:multiLevelType w:val="hybridMultilevel"/>
    <w:tmpl w:val="DF60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7"/>
  </w:num>
  <w:num w:numId="4" w16cid:durableId="1666471321">
    <w:abstractNumId w:val="4"/>
  </w:num>
  <w:num w:numId="5" w16cid:durableId="984312953">
    <w:abstractNumId w:val="3"/>
  </w:num>
  <w:num w:numId="6" w16cid:durableId="989552005">
    <w:abstractNumId w:val="0"/>
  </w:num>
  <w:num w:numId="7" w16cid:durableId="2124298790">
    <w:abstractNumId w:val="2"/>
  </w:num>
  <w:num w:numId="8" w16cid:durableId="1801343860">
    <w:abstractNumId w:val="12"/>
  </w:num>
  <w:num w:numId="9" w16cid:durableId="551385565">
    <w:abstractNumId w:val="17"/>
  </w:num>
  <w:num w:numId="10" w16cid:durableId="738020649">
    <w:abstractNumId w:val="16"/>
  </w:num>
  <w:num w:numId="11" w16cid:durableId="318584024">
    <w:abstractNumId w:val="18"/>
  </w:num>
  <w:num w:numId="12" w16cid:durableId="2141068477">
    <w:abstractNumId w:val="9"/>
  </w:num>
  <w:num w:numId="13" w16cid:durableId="325939439">
    <w:abstractNumId w:val="13"/>
  </w:num>
  <w:num w:numId="14" w16cid:durableId="436220697">
    <w:abstractNumId w:val="6"/>
  </w:num>
  <w:num w:numId="15" w16cid:durableId="681712330">
    <w:abstractNumId w:val="15"/>
  </w:num>
  <w:num w:numId="16" w16cid:durableId="1687445420">
    <w:abstractNumId w:val="10"/>
  </w:num>
  <w:num w:numId="17" w16cid:durableId="1930237162">
    <w:abstractNumId w:val="5"/>
  </w:num>
  <w:num w:numId="18" w16cid:durableId="1397556377">
    <w:abstractNumId w:val="1"/>
  </w:num>
  <w:num w:numId="19" w16cid:durableId="607615535">
    <w:abstractNumId w:val="8"/>
  </w:num>
  <w:num w:numId="20" w16cid:durableId="10942836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5"/>
    <w:rsid w:val="0001677A"/>
    <w:rsid w:val="00022E4A"/>
    <w:rsid w:val="00040A86"/>
    <w:rsid w:val="000425B2"/>
    <w:rsid w:val="00065AED"/>
    <w:rsid w:val="000670F5"/>
    <w:rsid w:val="00070E09"/>
    <w:rsid w:val="00076C34"/>
    <w:rsid w:val="000A6394"/>
    <w:rsid w:val="000A6E44"/>
    <w:rsid w:val="000B45BF"/>
    <w:rsid w:val="000B7FED"/>
    <w:rsid w:val="000C038A"/>
    <w:rsid w:val="000C3BDF"/>
    <w:rsid w:val="000C6598"/>
    <w:rsid w:val="000D44B3"/>
    <w:rsid w:val="00100E3A"/>
    <w:rsid w:val="00110714"/>
    <w:rsid w:val="00126755"/>
    <w:rsid w:val="00131175"/>
    <w:rsid w:val="00145D43"/>
    <w:rsid w:val="00176C8E"/>
    <w:rsid w:val="00192C46"/>
    <w:rsid w:val="001A08B3"/>
    <w:rsid w:val="001A240B"/>
    <w:rsid w:val="001A7B60"/>
    <w:rsid w:val="001B5058"/>
    <w:rsid w:val="001B52F0"/>
    <w:rsid w:val="001B7A65"/>
    <w:rsid w:val="001B7EEA"/>
    <w:rsid w:val="001C38C4"/>
    <w:rsid w:val="001E41F3"/>
    <w:rsid w:val="001F4CF4"/>
    <w:rsid w:val="0023735A"/>
    <w:rsid w:val="00242680"/>
    <w:rsid w:val="0025064D"/>
    <w:rsid w:val="00256D5F"/>
    <w:rsid w:val="0026004D"/>
    <w:rsid w:val="002611AE"/>
    <w:rsid w:val="002615DF"/>
    <w:rsid w:val="002640DD"/>
    <w:rsid w:val="00275D12"/>
    <w:rsid w:val="00284FEB"/>
    <w:rsid w:val="002860C4"/>
    <w:rsid w:val="002B5741"/>
    <w:rsid w:val="002E1724"/>
    <w:rsid w:val="002E44A4"/>
    <w:rsid w:val="002E472E"/>
    <w:rsid w:val="00305409"/>
    <w:rsid w:val="003138C6"/>
    <w:rsid w:val="0034723F"/>
    <w:rsid w:val="003548EB"/>
    <w:rsid w:val="00354CC7"/>
    <w:rsid w:val="003609EF"/>
    <w:rsid w:val="0036231A"/>
    <w:rsid w:val="003730B3"/>
    <w:rsid w:val="00374DD4"/>
    <w:rsid w:val="003A254D"/>
    <w:rsid w:val="003A2C85"/>
    <w:rsid w:val="003C11AB"/>
    <w:rsid w:val="003E1A36"/>
    <w:rsid w:val="003F17A1"/>
    <w:rsid w:val="00410371"/>
    <w:rsid w:val="004242F1"/>
    <w:rsid w:val="00446FC2"/>
    <w:rsid w:val="00462C05"/>
    <w:rsid w:val="00470E94"/>
    <w:rsid w:val="00473B3E"/>
    <w:rsid w:val="004A2A48"/>
    <w:rsid w:val="004A4B12"/>
    <w:rsid w:val="004B75B7"/>
    <w:rsid w:val="004C2EC8"/>
    <w:rsid w:val="004D728A"/>
    <w:rsid w:val="004E44B6"/>
    <w:rsid w:val="005141D9"/>
    <w:rsid w:val="0051580D"/>
    <w:rsid w:val="00547111"/>
    <w:rsid w:val="00550AB4"/>
    <w:rsid w:val="00592D74"/>
    <w:rsid w:val="005D3282"/>
    <w:rsid w:val="005E2C44"/>
    <w:rsid w:val="00621188"/>
    <w:rsid w:val="006245DD"/>
    <w:rsid w:val="006257ED"/>
    <w:rsid w:val="006370C9"/>
    <w:rsid w:val="00653DE4"/>
    <w:rsid w:val="00665C47"/>
    <w:rsid w:val="00692D7E"/>
    <w:rsid w:val="00695808"/>
    <w:rsid w:val="006B46FB"/>
    <w:rsid w:val="006C6852"/>
    <w:rsid w:val="006D553A"/>
    <w:rsid w:val="006D75E4"/>
    <w:rsid w:val="006E21FB"/>
    <w:rsid w:val="006E4551"/>
    <w:rsid w:val="00723377"/>
    <w:rsid w:val="00726077"/>
    <w:rsid w:val="0073255D"/>
    <w:rsid w:val="00740115"/>
    <w:rsid w:val="00760F46"/>
    <w:rsid w:val="00781CA2"/>
    <w:rsid w:val="00785823"/>
    <w:rsid w:val="00792342"/>
    <w:rsid w:val="007977A8"/>
    <w:rsid w:val="007A340D"/>
    <w:rsid w:val="007B512A"/>
    <w:rsid w:val="007C2097"/>
    <w:rsid w:val="007D0E33"/>
    <w:rsid w:val="007D6A07"/>
    <w:rsid w:val="007F641D"/>
    <w:rsid w:val="007F7259"/>
    <w:rsid w:val="00800D8B"/>
    <w:rsid w:val="008040A8"/>
    <w:rsid w:val="00825255"/>
    <w:rsid w:val="008279FA"/>
    <w:rsid w:val="00833DCE"/>
    <w:rsid w:val="008529CE"/>
    <w:rsid w:val="00853388"/>
    <w:rsid w:val="008626E7"/>
    <w:rsid w:val="00870EE7"/>
    <w:rsid w:val="00875860"/>
    <w:rsid w:val="008863B9"/>
    <w:rsid w:val="0088682A"/>
    <w:rsid w:val="00895EFF"/>
    <w:rsid w:val="00897DBD"/>
    <w:rsid w:val="008A45A6"/>
    <w:rsid w:val="008C4163"/>
    <w:rsid w:val="008C5668"/>
    <w:rsid w:val="008C5938"/>
    <w:rsid w:val="008D3CCC"/>
    <w:rsid w:val="008E0A17"/>
    <w:rsid w:val="008F3789"/>
    <w:rsid w:val="008F686C"/>
    <w:rsid w:val="009148DE"/>
    <w:rsid w:val="00916098"/>
    <w:rsid w:val="009349C0"/>
    <w:rsid w:val="00941E30"/>
    <w:rsid w:val="00952C19"/>
    <w:rsid w:val="009531B0"/>
    <w:rsid w:val="009741B3"/>
    <w:rsid w:val="009777D9"/>
    <w:rsid w:val="009843DA"/>
    <w:rsid w:val="00991B88"/>
    <w:rsid w:val="009A0C3B"/>
    <w:rsid w:val="009A5753"/>
    <w:rsid w:val="009A579D"/>
    <w:rsid w:val="009B16EE"/>
    <w:rsid w:val="009E3297"/>
    <w:rsid w:val="009E56B7"/>
    <w:rsid w:val="009F1DAE"/>
    <w:rsid w:val="009F734F"/>
    <w:rsid w:val="00A1188A"/>
    <w:rsid w:val="00A219AE"/>
    <w:rsid w:val="00A246B6"/>
    <w:rsid w:val="00A47E70"/>
    <w:rsid w:val="00A504C0"/>
    <w:rsid w:val="00A50CF0"/>
    <w:rsid w:val="00A64481"/>
    <w:rsid w:val="00A7671C"/>
    <w:rsid w:val="00AA2CBC"/>
    <w:rsid w:val="00AB4E57"/>
    <w:rsid w:val="00AC5820"/>
    <w:rsid w:val="00AD1CD8"/>
    <w:rsid w:val="00AD4102"/>
    <w:rsid w:val="00B0517F"/>
    <w:rsid w:val="00B100C1"/>
    <w:rsid w:val="00B14615"/>
    <w:rsid w:val="00B23CB3"/>
    <w:rsid w:val="00B258BB"/>
    <w:rsid w:val="00B27603"/>
    <w:rsid w:val="00B31085"/>
    <w:rsid w:val="00B46473"/>
    <w:rsid w:val="00B67B97"/>
    <w:rsid w:val="00B86721"/>
    <w:rsid w:val="00B968C8"/>
    <w:rsid w:val="00BA3EC5"/>
    <w:rsid w:val="00BA51D9"/>
    <w:rsid w:val="00BB5DFC"/>
    <w:rsid w:val="00BB7AE5"/>
    <w:rsid w:val="00BD279D"/>
    <w:rsid w:val="00BD6BB8"/>
    <w:rsid w:val="00C357A5"/>
    <w:rsid w:val="00C55731"/>
    <w:rsid w:val="00C66BA2"/>
    <w:rsid w:val="00C743BA"/>
    <w:rsid w:val="00C870F6"/>
    <w:rsid w:val="00C907B5"/>
    <w:rsid w:val="00C93C2A"/>
    <w:rsid w:val="00C95985"/>
    <w:rsid w:val="00CB4344"/>
    <w:rsid w:val="00CB7802"/>
    <w:rsid w:val="00CC5026"/>
    <w:rsid w:val="00CC68D0"/>
    <w:rsid w:val="00CE08BC"/>
    <w:rsid w:val="00CE37CA"/>
    <w:rsid w:val="00CE6E65"/>
    <w:rsid w:val="00D03F9A"/>
    <w:rsid w:val="00D06D51"/>
    <w:rsid w:val="00D109FB"/>
    <w:rsid w:val="00D24991"/>
    <w:rsid w:val="00D26CB8"/>
    <w:rsid w:val="00D454F7"/>
    <w:rsid w:val="00D50255"/>
    <w:rsid w:val="00D61D2B"/>
    <w:rsid w:val="00D66520"/>
    <w:rsid w:val="00D81AB0"/>
    <w:rsid w:val="00D8217C"/>
    <w:rsid w:val="00D83942"/>
    <w:rsid w:val="00D84AE9"/>
    <w:rsid w:val="00D9124E"/>
    <w:rsid w:val="00DA5723"/>
    <w:rsid w:val="00DC319E"/>
    <w:rsid w:val="00DE34CF"/>
    <w:rsid w:val="00DF5B62"/>
    <w:rsid w:val="00E065C7"/>
    <w:rsid w:val="00E13F3D"/>
    <w:rsid w:val="00E20CC1"/>
    <w:rsid w:val="00E32089"/>
    <w:rsid w:val="00E34898"/>
    <w:rsid w:val="00EB09B7"/>
    <w:rsid w:val="00EC2D33"/>
    <w:rsid w:val="00EC6E63"/>
    <w:rsid w:val="00ED07BA"/>
    <w:rsid w:val="00EE1F89"/>
    <w:rsid w:val="00EE7D7C"/>
    <w:rsid w:val="00F258E7"/>
    <w:rsid w:val="00F25D98"/>
    <w:rsid w:val="00F300FB"/>
    <w:rsid w:val="00F369B3"/>
    <w:rsid w:val="00F370D2"/>
    <w:rsid w:val="00F42879"/>
    <w:rsid w:val="00F44258"/>
    <w:rsid w:val="00F46E0D"/>
    <w:rsid w:val="00F53CF9"/>
    <w:rsid w:val="00F76599"/>
    <w:rsid w:val="00FA22FE"/>
    <w:rsid w:val="00FB57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4F32A15-A4C3-46EA-8E64-8CD4CA6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E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C6852"/>
    <w:pPr>
      <w:pBdr>
        <w:top w:val="none" w:sz="0" w:space="0" w:color="auto"/>
      </w:pBdr>
      <w:spacing w:before="180"/>
      <w:outlineLvl w:val="1"/>
    </w:pPr>
    <w:rPr>
      <w:b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065C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6C685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393</Words>
  <Characters>4110</Characters>
  <Application>Microsoft Office Word</Application>
  <DocSecurity>0</DocSecurity>
  <Lines>34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25</cp:revision>
  <cp:lastPrinted>1900-01-01T00:00:00Z</cp:lastPrinted>
  <dcterms:created xsi:type="dcterms:W3CDTF">2025-06-09T08:55:00Z</dcterms:created>
  <dcterms:modified xsi:type="dcterms:W3CDTF">2025-06-18T10:43:00Z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2025-03-17T13:51:04Z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0fb07edb-905f-4ca2-8ea0-bc1c628b5cd2</vt:lpwstr>
  </property>
  <property fmtid="{D5CDD505-2E9C-101B-9397-08002B2CF9AE}" pid="27" name="MSIP_Label_ae9ac9c2-fcd2-4d0b-8613-b7f540967ed5_ContentBits">
    <vt:lpwstr>0</vt:lpwstr>
  </property>
</Properties>
</file>