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R5s250207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IMS </w:t>
            </w:r>
            <w:proofErr w:type="spellStart"/>
            <w:r>
              <w:t>eCall</w:t>
            </w:r>
            <w:proofErr w:type="spellEnd"/>
            <w:r>
              <w:t xml:space="preserve"> over LTE CEN test case 21.20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A5E8E" w:rsidR="001E41F3" w:rsidRDefault="001509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separate"/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9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41EFC" w:rsidR="00150915" w:rsidRDefault="00150915" w:rsidP="00150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21.20 to </w:t>
            </w:r>
            <w:r w:rsidRPr="00F056A8">
              <w:rPr>
                <w:noProof/>
              </w:rPr>
              <w:t xml:space="preserve">the IMS_EUTRA </w:t>
            </w:r>
            <w:r>
              <w:rPr>
                <w:noProof/>
              </w:rPr>
              <w:t>test suite.</w:t>
            </w:r>
          </w:p>
        </w:tc>
      </w:tr>
      <w:tr w:rsidR="001509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915" w:rsidRDefault="00150915" w:rsidP="00150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9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565F1" w:rsidR="00150915" w:rsidRDefault="00150915" w:rsidP="00150915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21.20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509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915" w:rsidRDefault="00150915" w:rsidP="00150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9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49177" w:rsidR="00150915" w:rsidRDefault="00150915" w:rsidP="00150915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150915" w14:paraId="034AF533" w14:textId="77777777" w:rsidTr="00547111">
        <w:tc>
          <w:tcPr>
            <w:tcW w:w="2694" w:type="dxa"/>
            <w:gridSpan w:val="2"/>
          </w:tcPr>
          <w:p w14:paraId="39D9EB5B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915" w:rsidRDefault="00150915" w:rsidP="00150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9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3967F" w:rsidR="00150915" w:rsidRDefault="00150915" w:rsidP="00150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21.20</w:t>
            </w:r>
          </w:p>
        </w:tc>
      </w:tr>
      <w:tr w:rsidR="001509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915" w:rsidRDefault="00150915" w:rsidP="00150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9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915" w:rsidRDefault="00150915" w:rsidP="001509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915" w:rsidRDefault="00150915" w:rsidP="001509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9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814706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0915" w:rsidRDefault="00150915" w:rsidP="001509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915" w:rsidRDefault="00150915" w:rsidP="001509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9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E968F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0915" w:rsidRDefault="00150915" w:rsidP="00150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915" w:rsidRDefault="00150915" w:rsidP="001509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9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2BCA5" w:rsidR="00150915" w:rsidRDefault="00150915" w:rsidP="00150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0915" w:rsidRDefault="00150915" w:rsidP="00150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915" w:rsidRDefault="00150915" w:rsidP="001509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9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915" w:rsidRDefault="00150915" w:rsidP="001509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915" w:rsidRDefault="00150915" w:rsidP="00150915">
            <w:pPr>
              <w:pStyle w:val="CRCoverPage"/>
              <w:spacing w:after="0"/>
              <w:rPr>
                <w:noProof/>
              </w:rPr>
            </w:pPr>
          </w:p>
        </w:tc>
      </w:tr>
      <w:tr w:rsidR="001509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915" w:rsidRDefault="00150915" w:rsidP="001509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9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915" w:rsidRPr="008863B9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915" w:rsidRPr="008863B9" w:rsidRDefault="00150915" w:rsidP="001509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9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915" w:rsidRDefault="00150915" w:rsidP="00150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0915" w:rsidRDefault="00150915" w:rsidP="001509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CA342" w14:textId="77777777" w:rsidR="00150915" w:rsidRDefault="00150915" w:rsidP="00150915">
      <w:pPr>
        <w:rPr>
          <w:rFonts w:ascii="Arial" w:hAnsi="Arial" w:cs="Arial"/>
          <w:noProof/>
        </w:rPr>
      </w:pPr>
    </w:p>
    <w:p w14:paraId="4D0014BC" w14:textId="77777777" w:rsidR="00150915" w:rsidRPr="001C38C4" w:rsidRDefault="00150915" w:rsidP="00150915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199337982"/>
      <w:r w:rsidRPr="001C38C4">
        <w:rPr>
          <w:rStyle w:val="Emphasis"/>
          <w:rFonts w:cs="Arial"/>
          <w:b/>
          <w:bCs/>
        </w:rPr>
        <w:t>Table of Contents</w:t>
      </w:r>
      <w:bookmarkEnd w:id="1"/>
    </w:p>
    <w:p w14:paraId="04479275" w14:textId="2ABFEB10" w:rsidR="00150915" w:rsidRPr="00150915" w:rsidRDefault="001509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6D4804">
        <w:rPr>
          <w:rFonts w:cs="Arial"/>
          <w:b/>
          <w:bCs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_Toc199337982 \h </w:instrText>
      </w:r>
      <w:r>
        <w:fldChar w:fldCharType="separate"/>
      </w:r>
      <w:r>
        <w:t>2</w:t>
      </w:r>
      <w:r>
        <w:fldChar w:fldCharType="end"/>
      </w:r>
    </w:p>
    <w:p w14:paraId="48CA3E43" w14:textId="5EA1AA2D" w:rsidR="00150915" w:rsidRPr="00150915" w:rsidRDefault="001509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rFonts w:cs="Arial"/>
          <w:lang w:eastAsia="ja-JP"/>
        </w:rPr>
        <w:t>1</w:t>
      </w:r>
      <w:r w:rsidRPr="00150915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6D4804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_Toc199337983 \h </w:instrText>
      </w:r>
      <w:r>
        <w:fldChar w:fldCharType="separate"/>
      </w:r>
      <w:r>
        <w:t>2</w:t>
      </w:r>
      <w:r>
        <w:fldChar w:fldCharType="end"/>
      </w:r>
    </w:p>
    <w:p w14:paraId="11C36D2E" w14:textId="67CCCFDE" w:rsidR="00150915" w:rsidRPr="00150915" w:rsidRDefault="001509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b/>
          <w:bCs/>
        </w:rPr>
        <w:t xml:space="preserve">1.1 </w:t>
      </w:r>
      <w:r>
        <w:rPr>
          <w:b/>
          <w:bCs/>
        </w:rPr>
        <w:t xml:space="preserve">     </w:t>
      </w:r>
      <w:r w:rsidRPr="006D4804">
        <w:rPr>
          <w:b/>
          <w:bCs/>
        </w:rPr>
        <w:t>Verification Test Summary</w:t>
      </w:r>
      <w:r>
        <w:tab/>
      </w:r>
      <w:r>
        <w:fldChar w:fldCharType="begin"/>
      </w:r>
      <w:r>
        <w:instrText xml:space="preserve"> PAGEREF _Toc199337984 \h </w:instrText>
      </w:r>
      <w:r>
        <w:fldChar w:fldCharType="separate"/>
      </w:r>
      <w:r>
        <w:t>3</w:t>
      </w:r>
      <w:r>
        <w:fldChar w:fldCharType="end"/>
      </w:r>
    </w:p>
    <w:p w14:paraId="11403337" w14:textId="5B745CA3" w:rsidR="00150915" w:rsidRPr="00150915" w:rsidRDefault="001509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b/>
          <w:bCs/>
        </w:rPr>
        <w:t>2</w:t>
      </w:r>
      <w:r w:rsidRPr="00150915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6D4804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_Toc199337985 \h </w:instrText>
      </w:r>
      <w:r>
        <w:fldChar w:fldCharType="separate"/>
      </w:r>
      <w:r>
        <w:t>3</w:t>
      </w:r>
      <w:r>
        <w:fldChar w:fldCharType="end"/>
      </w:r>
    </w:p>
    <w:p w14:paraId="66F96C9E" w14:textId="6C59C7FD" w:rsidR="00150915" w:rsidRPr="00150915" w:rsidRDefault="001509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rFonts w:cs="Arial"/>
          <w:b/>
        </w:rPr>
        <w:t>3</w:t>
      </w:r>
      <w:r w:rsidRPr="00150915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6D480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_Toc199337986 \h </w:instrText>
      </w:r>
      <w:r>
        <w:fldChar w:fldCharType="separate"/>
      </w:r>
      <w:r>
        <w:t>3</w:t>
      </w:r>
      <w:r>
        <w:fldChar w:fldCharType="end"/>
      </w:r>
    </w:p>
    <w:p w14:paraId="09C8C69D" w14:textId="40E01838" w:rsidR="00150915" w:rsidRPr="00150915" w:rsidRDefault="001509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rFonts w:cs="Arial"/>
          <w:b/>
        </w:rPr>
        <w:t>4</w:t>
      </w:r>
      <w:r w:rsidRPr="00150915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6D480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_Toc199337987 \h </w:instrText>
      </w:r>
      <w:r>
        <w:fldChar w:fldCharType="separate"/>
      </w:r>
      <w:r>
        <w:t>3</w:t>
      </w:r>
      <w:r>
        <w:fldChar w:fldCharType="end"/>
      </w:r>
    </w:p>
    <w:p w14:paraId="76782702" w14:textId="4FA65E9C" w:rsidR="00150915" w:rsidRPr="00150915" w:rsidRDefault="001509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rFonts w:cs="Arial"/>
          <w:b/>
        </w:rPr>
        <w:t>4.1</w:t>
      </w:r>
      <w:r w:rsidRPr="00150915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6D4804">
        <w:rPr>
          <w:rFonts w:cs="Arial"/>
        </w:rPr>
        <w:t>Qualcomm Snapdragon Auto 5G Modem-RF</w:t>
      </w:r>
      <w:r>
        <w:tab/>
      </w:r>
      <w:r>
        <w:fldChar w:fldCharType="begin"/>
      </w:r>
      <w:r>
        <w:instrText xml:space="preserve"> PAGEREF _Toc199337988 \h </w:instrText>
      </w:r>
      <w:r>
        <w:fldChar w:fldCharType="separate"/>
      </w:r>
      <w:r>
        <w:t>3</w:t>
      </w:r>
      <w:r>
        <w:fldChar w:fldCharType="end"/>
      </w:r>
    </w:p>
    <w:p w14:paraId="7A7D7DD8" w14:textId="76F068E9" w:rsidR="00150915" w:rsidRPr="00150915" w:rsidRDefault="001509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6D4804">
        <w:rPr>
          <w:rFonts w:cs="Arial"/>
          <w:b/>
        </w:rPr>
        <w:t>5</w:t>
      </w:r>
      <w:r w:rsidRPr="00150915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6D480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_Toc199337989 \h </w:instrText>
      </w:r>
      <w:r>
        <w:fldChar w:fldCharType="separate"/>
      </w:r>
      <w:r>
        <w:t>3</w:t>
      </w:r>
      <w:r>
        <w:fldChar w:fldCharType="end"/>
      </w:r>
    </w:p>
    <w:p w14:paraId="5E4F1DED" w14:textId="3B51CD11" w:rsidR="00150915" w:rsidRDefault="00150915" w:rsidP="00150915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1C3C0822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4610BD91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0B454CE1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7CA3081C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157B191A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2E7EC8E6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50EDD9D9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4FCB3FCF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435BCA35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33691D36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62925ECE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244BFBE6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120B7216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5C246D10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7C78EC0E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4604CED8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418014C0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69A8F33F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1188AE80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439B2C95" w14:textId="77777777" w:rsidR="00150915" w:rsidRDefault="00150915" w:rsidP="00150915">
      <w:pPr>
        <w:rPr>
          <w:rFonts w:ascii="Arial" w:hAnsi="Arial" w:cs="Arial"/>
          <w:lang w:val="pt-BR"/>
        </w:rPr>
      </w:pPr>
    </w:p>
    <w:p w14:paraId="12F79F7B" w14:textId="77777777" w:rsidR="003309C8" w:rsidRDefault="003309C8" w:rsidP="00150915">
      <w:pPr>
        <w:rPr>
          <w:rFonts w:ascii="Arial" w:hAnsi="Arial" w:cs="Arial"/>
          <w:lang w:val="pt-BR"/>
        </w:rPr>
      </w:pPr>
    </w:p>
    <w:p w14:paraId="330A1FEE" w14:textId="77777777" w:rsidR="00150915" w:rsidRPr="00DB3CB0" w:rsidRDefault="00150915" w:rsidP="00150915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 xml:space="preserve"> </w:t>
      </w:r>
    </w:p>
    <w:p w14:paraId="2677B219" w14:textId="77777777" w:rsidR="00150915" w:rsidRPr="003C4E4F" w:rsidRDefault="00150915" w:rsidP="0015091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99337983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58F82B3E" w14:textId="77777777" w:rsidR="00150915" w:rsidRPr="003C4E4F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21.20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IMS_EUTRA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439FD246" w14:textId="77777777" w:rsidR="00150915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5529EB8" w14:textId="77777777" w:rsidR="00150915" w:rsidRPr="003C4E4F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>Juan Garcia Martin</w:t>
      </w:r>
    </w:p>
    <w:p w14:paraId="2D9FEA23" w14:textId="77777777" w:rsidR="00150915" w:rsidRPr="003C4E4F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Juan.garciamartin</w:t>
      </w:r>
      <w:r w:rsidRPr="0050051B">
        <w:rPr>
          <w:rFonts w:cs="Arial"/>
          <w:sz w:val="24"/>
          <w:lang w:val="es-ES" w:eastAsia="ja-JP"/>
        </w:rPr>
        <w:t>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6AE60CC4" w14:textId="77777777" w:rsidR="00150915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1684A30E" w14:textId="77777777" w:rsidR="00150915" w:rsidRPr="00DB3CB0" w:rsidRDefault="00150915" w:rsidP="00150915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199337984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797020A1" w14:textId="77777777" w:rsidR="00150915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21.20</w:t>
      </w:r>
    </w:p>
    <w:p w14:paraId="5DA0CACE" w14:textId="77777777" w:rsidR="00150915" w:rsidRPr="001C38C4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r w:rsidRPr="00133F60">
        <w:rPr>
          <w:rFonts w:cs="Arial"/>
          <w:bCs/>
          <w:lang w:val="en-US" w:eastAsia="ja-JP"/>
        </w:rPr>
        <w:t>:                            \IMS\21\</w:t>
      </w:r>
      <w:proofErr w:type="spellStart"/>
      <w:r w:rsidRPr="00133F60">
        <w:rPr>
          <w:rFonts w:cs="Arial"/>
          <w:bCs/>
          <w:lang w:val="en-US" w:eastAsia="ja-JP"/>
        </w:rPr>
        <w:t>IMS_eCall_Testcases.ttcn</w:t>
      </w:r>
      <w:proofErr w:type="spellEnd"/>
      <w:r w:rsidRPr="00133F60">
        <w:rPr>
          <w:rFonts w:cs="Arial"/>
          <w:b/>
          <w:lang w:val="en-US" w:eastAsia="ja-JP"/>
        </w:rPr>
        <w:t xml:space="preserve"> </w:t>
      </w:r>
    </w:p>
    <w:p w14:paraId="7C9126A9" w14:textId="77777777" w:rsidR="00150915" w:rsidRPr="003C4E4F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67851BD3" w14:textId="77777777" w:rsidR="00150915" w:rsidRPr="001C38C4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7889665C" w14:textId="77777777" w:rsidR="00150915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133F60">
        <w:rPr>
          <w:rFonts w:ascii="Arial" w:hAnsi="Arial" w:cs="Arial"/>
          <w:bCs/>
          <w:lang w:eastAsia="ja-JP"/>
        </w:rPr>
        <w:t xml:space="preserve">Qualcomm Snapdragon Auto 5G Modem-RF UE </w:t>
      </w:r>
    </w:p>
    <w:p w14:paraId="4A28C92A" w14:textId="77777777" w:rsidR="00150915" w:rsidRPr="003C4E4F" w:rsidRDefault="00150915" w:rsidP="0015091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19BA1FE9" w14:textId="77777777" w:rsidR="00150915" w:rsidRDefault="00150915" w:rsidP="00150915">
      <w:pPr>
        <w:rPr>
          <w:rFonts w:ascii="Arial" w:hAnsi="Arial" w:cs="Arial"/>
          <w:noProof/>
        </w:rPr>
      </w:pPr>
    </w:p>
    <w:p w14:paraId="1466E458" w14:textId="77777777" w:rsidR="00150915" w:rsidRPr="00DB3CB0" w:rsidRDefault="00150915" w:rsidP="00150915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199337985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4A52CE5F" w14:textId="7D3BA20B" w:rsidR="00150915" w:rsidRPr="00BB6C5E" w:rsidRDefault="00150915" w:rsidP="00150915">
      <w:r>
        <w:t>Changes required for verification of this test case are the same than found in R5s250205 for 21.19 test case.</w:t>
      </w:r>
    </w:p>
    <w:p w14:paraId="65C3FA83" w14:textId="77777777" w:rsidR="00150915" w:rsidRPr="003C4E4F" w:rsidRDefault="00150915" w:rsidP="001509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99337986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2A6E51ED" w14:textId="77777777" w:rsidR="00150915" w:rsidRPr="000F4199" w:rsidRDefault="00150915" w:rsidP="00150915">
      <w:pPr>
        <w:rPr>
          <w:rFonts w:ascii="Arial" w:hAnsi="Arial" w:cs="Arial"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BE181D">
        <w:rPr>
          <w:rFonts w:ascii="Arial" w:hAnsi="Arial" w:cs="Arial"/>
        </w:rPr>
        <w:t>Qualcomm 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</w:t>
      </w:r>
      <w:r>
        <w:rPr>
          <w:rFonts w:ascii="Arial" w:hAnsi="Arial" w:cs="Arial"/>
        </w:rPr>
        <w:t>.</w:t>
      </w:r>
    </w:p>
    <w:p w14:paraId="6549BEDF" w14:textId="77777777" w:rsidR="00150915" w:rsidRPr="003C4E4F" w:rsidRDefault="00150915" w:rsidP="00150915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99337987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592C5FAE" w14:textId="77777777" w:rsidR="00150915" w:rsidRPr="003C4E4F" w:rsidRDefault="00150915" w:rsidP="00150915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18" w:name="_Toc189508208"/>
      <w:bookmarkStart w:id="19" w:name="_Toc194410391"/>
      <w:bookmarkStart w:id="20" w:name="_Toc199337988"/>
      <w:bookmarkStart w:id="21" w:name="_Hlk120026754"/>
      <w:bookmarkStart w:id="22" w:name="_Toc122434496"/>
      <w:bookmarkStart w:id="23" w:name="_Toc295288973"/>
      <w:bookmarkStart w:id="24" w:name="_Toc325725668"/>
      <w:bookmarkStart w:id="25" w:name="_Toc121172019"/>
      <w:r w:rsidRPr="003548EB">
        <w:rPr>
          <w:rFonts w:cs="Arial"/>
        </w:rPr>
        <w:t xml:space="preserve">Qualcomm </w:t>
      </w:r>
      <w:bookmarkEnd w:id="18"/>
      <w:bookmarkEnd w:id="19"/>
      <w:r w:rsidRPr="00BE181D">
        <w:rPr>
          <w:rFonts w:cs="Arial"/>
        </w:rPr>
        <w:t>Snapdragon Auto 5G Modem-RF</w:t>
      </w:r>
      <w:bookmarkEnd w:id="20"/>
    </w:p>
    <w:bookmarkEnd w:id="21"/>
    <w:p w14:paraId="165F7AEB" w14:textId="77777777" w:rsidR="00150915" w:rsidRPr="00A504C0" w:rsidRDefault="00150915" w:rsidP="00150915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</w:t>
      </w:r>
      <w:r w:rsidRPr="00BE181D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4FD3343E" w14:textId="77777777" w:rsidR="00BD5604" w:rsidRDefault="00BD5604" w:rsidP="00BD560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4881001" w14:textId="704584A1" w:rsidR="00BD5604" w:rsidRPr="00F12277" w:rsidRDefault="00BD5604" w:rsidP="00BD5604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ascii="Arial" w:hAnsi="Arial" w:cs="Arial"/>
          <w:bCs/>
        </w:rPr>
      </w:pPr>
      <w:r w:rsidRPr="00F12277">
        <w:rPr>
          <w:rFonts w:ascii="Arial" w:hAnsi="Arial" w:cs="Arial"/>
          <w:bCs/>
        </w:rPr>
        <w:t>TC_21_</w:t>
      </w:r>
      <w:r>
        <w:rPr>
          <w:rFonts w:ascii="Arial" w:hAnsi="Arial" w:cs="Arial"/>
          <w:bCs/>
        </w:rPr>
        <w:t>20</w:t>
      </w:r>
      <w:r w:rsidRPr="00F12277">
        <w:rPr>
          <w:rFonts w:ascii="Arial" w:hAnsi="Arial" w:cs="Arial"/>
          <w:bCs/>
        </w:rPr>
        <w:t>_GERAN.log</w:t>
      </w:r>
    </w:p>
    <w:p w14:paraId="22DADC45" w14:textId="6698F3A6" w:rsidR="00BD5604" w:rsidRPr="00F12277" w:rsidRDefault="00BD5604" w:rsidP="00BD5604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ascii="Arial" w:hAnsi="Arial" w:cs="Arial"/>
          <w:bCs/>
        </w:rPr>
      </w:pPr>
      <w:r w:rsidRPr="00F12277">
        <w:rPr>
          <w:rFonts w:ascii="Arial" w:hAnsi="Arial" w:cs="Arial"/>
          <w:bCs/>
        </w:rPr>
        <w:t>TC_21_</w:t>
      </w:r>
      <w:r>
        <w:rPr>
          <w:rFonts w:ascii="Arial" w:hAnsi="Arial" w:cs="Arial"/>
          <w:bCs/>
        </w:rPr>
        <w:t>20</w:t>
      </w:r>
      <w:r w:rsidRPr="00F12277">
        <w:rPr>
          <w:rFonts w:ascii="Arial" w:hAnsi="Arial" w:cs="Arial"/>
          <w:bCs/>
        </w:rPr>
        <w:t>_UTRAN.log</w:t>
      </w:r>
    </w:p>
    <w:p w14:paraId="2A850142" w14:textId="77777777" w:rsidR="00150915" w:rsidRPr="00AB3F52" w:rsidRDefault="00150915" w:rsidP="00150915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4B8E00D1" w14:textId="77777777" w:rsidR="00150915" w:rsidRDefault="00150915" w:rsidP="00150915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21C2227A" w14:textId="77777777" w:rsidR="00150915" w:rsidRPr="009D0044" w:rsidRDefault="00150915" w:rsidP="00150915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2FB15FEA" w14:textId="77777777" w:rsidR="00150915" w:rsidRPr="003C4E4F" w:rsidRDefault="00150915" w:rsidP="00150915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99337989"/>
      <w:r w:rsidRPr="003C4E4F">
        <w:rPr>
          <w:rFonts w:cs="Arial"/>
          <w:b/>
        </w:rPr>
        <w:lastRenderedPageBreak/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150915" w:rsidRPr="003C4E4F" w14:paraId="540D93F5" w14:textId="77777777" w:rsidTr="009644E5">
        <w:trPr>
          <w:trHeight w:val="499"/>
        </w:trPr>
        <w:tc>
          <w:tcPr>
            <w:tcW w:w="787" w:type="dxa"/>
            <w:hideMark/>
          </w:tcPr>
          <w:p w14:paraId="42B95353" w14:textId="77777777" w:rsidR="00150915" w:rsidRPr="00414993" w:rsidRDefault="00150915" w:rsidP="009644E5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5ABE5D49" w14:textId="187531F1" w:rsidR="00150915" w:rsidRPr="00414993" w:rsidRDefault="00150915" w:rsidP="009644E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</w:t>
            </w:r>
            <w:r w:rsidR="00BD5604">
              <w:rPr>
                <w:rFonts w:ascii="Arial" w:hAnsi="Arial" w:cs="Arial"/>
                <w:bCs/>
                <w:sz w:val="18"/>
                <w:szCs w:val="18"/>
              </w:rPr>
              <w:t>208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Addition of IMS </w:t>
            </w:r>
            <w:proofErr w:type="spellStart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>eCall</w:t>
            </w:r>
            <w:proofErr w:type="spellEnd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over LTE CEN test case 21.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20</w:t>
            </w:r>
          </w:p>
        </w:tc>
      </w:tr>
    </w:tbl>
    <w:p w14:paraId="27F20110" w14:textId="77777777" w:rsidR="00150915" w:rsidRDefault="00150915" w:rsidP="0015091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AA56E" w14:textId="77777777" w:rsidR="00B44A17" w:rsidRDefault="00B44A17">
      <w:r>
        <w:separator/>
      </w:r>
    </w:p>
  </w:endnote>
  <w:endnote w:type="continuationSeparator" w:id="0">
    <w:p w14:paraId="41D68D5B" w14:textId="77777777" w:rsidR="00B44A17" w:rsidRDefault="00B4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EBD5" w14:textId="77777777" w:rsidR="00150915" w:rsidRDefault="001509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51998" w14:textId="77777777" w:rsidR="00150915" w:rsidRDefault="001509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1ABC" w14:textId="77777777" w:rsidR="00150915" w:rsidRDefault="00150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DA2A" w14:textId="77777777" w:rsidR="00B44A17" w:rsidRDefault="00B44A17">
      <w:r>
        <w:separator/>
      </w:r>
    </w:p>
  </w:footnote>
  <w:footnote w:type="continuationSeparator" w:id="0">
    <w:p w14:paraId="4F3089F6" w14:textId="77777777" w:rsidR="00B44A17" w:rsidRDefault="00B44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E82153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5091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F73CFCB" wp14:editId="38F774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16212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12293937"/>
                          </w:sdtPr>
                          <w:sdtContent>
                            <w:p w14:paraId="6869C152" w14:textId="6B08DA42" w:rsidR="00150915" w:rsidRPr="00A11327" w:rsidRDefault="001509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73CFC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12293937"/>
                    </w:sdtPr>
                    <w:sdtContent>
                      <w:p w14:paraId="6869C152" w14:textId="6B08DA42" w:rsidR="00150915" w:rsidRPr="00A11327" w:rsidRDefault="001509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C542" w14:textId="0588C47B" w:rsidR="00150915" w:rsidRDefault="001509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AE660F2" wp14:editId="232221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6935DF6" w14:textId="6CC4152A" w:rsidR="00150915" w:rsidRPr="00A11327" w:rsidRDefault="001509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660F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6935DF6" w14:textId="6CC4152A" w:rsidR="00150915" w:rsidRPr="00A11327" w:rsidRDefault="001509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C9CD" w14:textId="4F22BE1A" w:rsidR="00150915" w:rsidRDefault="001509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E3DAB8" wp14:editId="7A4A6E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946906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4610307"/>
                          </w:sdtPr>
                          <w:sdtContent>
                            <w:p w14:paraId="04B96D19" w14:textId="0F9C02C2" w:rsidR="00150915" w:rsidRPr="00A11327" w:rsidRDefault="001509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E3DAB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4610307"/>
                    </w:sdtPr>
                    <w:sdtContent>
                      <w:p w14:paraId="04B96D19" w14:textId="0F9C02C2" w:rsidR="00150915" w:rsidRPr="00A11327" w:rsidRDefault="001509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24F7319" w:rsidR="00695808" w:rsidRDefault="001509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CFF5C79" wp14:editId="6B8B78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872714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63491441"/>
                          </w:sdtPr>
                          <w:sdtContent>
                            <w:p w14:paraId="25809849" w14:textId="539E3367" w:rsidR="00150915" w:rsidRPr="00A11327" w:rsidRDefault="001509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F5C7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63491441"/>
                    </w:sdtPr>
                    <w:sdtContent>
                      <w:p w14:paraId="25809849" w14:textId="539E3367" w:rsidR="00150915" w:rsidRPr="00A11327" w:rsidRDefault="001509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C2C6AE2" w:rsidR="00695808" w:rsidRDefault="00695808">
    <w:pPr>
      <w:pStyle w:val="Header"/>
      <w:tabs>
        <w:tab w:val="right" w:pos="9639"/>
      </w:tabs>
    </w:pPr>
    <w:r>
      <w:tab/>
    </w:r>
    <w:r w:rsidR="0015091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F0D4E05" wp14:editId="1C7701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906343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228456"/>
                          </w:sdtPr>
                          <w:sdtContent>
                            <w:p w14:paraId="56E4854F" w14:textId="52B5FDF5" w:rsidR="00150915" w:rsidRPr="00A11327" w:rsidRDefault="001509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0D4E0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228456"/>
                    </w:sdtPr>
                    <w:sdtContent>
                      <w:p w14:paraId="56E4854F" w14:textId="52B5FDF5" w:rsidR="00150915" w:rsidRPr="00A11327" w:rsidRDefault="001509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2C546709" w:rsidR="00695808" w:rsidRDefault="001509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D018FB9" wp14:editId="7FF382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895804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47855985"/>
                          </w:sdtPr>
                          <w:sdtContent>
                            <w:p w14:paraId="0F8B5C5E" w14:textId="78FC4680" w:rsidR="00150915" w:rsidRPr="00A11327" w:rsidRDefault="001509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018FB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47855985"/>
                    </w:sdtPr>
                    <w:sdtContent>
                      <w:p w14:paraId="0F8B5C5E" w14:textId="78FC4680" w:rsidR="00150915" w:rsidRPr="00A11327" w:rsidRDefault="001509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551385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915"/>
    <w:rsid w:val="00192C46"/>
    <w:rsid w:val="001A08B3"/>
    <w:rsid w:val="001A7B60"/>
    <w:rsid w:val="001B52F0"/>
    <w:rsid w:val="001B7A65"/>
    <w:rsid w:val="001E41F3"/>
    <w:rsid w:val="00222B1B"/>
    <w:rsid w:val="0026004D"/>
    <w:rsid w:val="002640DD"/>
    <w:rsid w:val="00275D12"/>
    <w:rsid w:val="00284FEB"/>
    <w:rsid w:val="002860C4"/>
    <w:rsid w:val="002B5741"/>
    <w:rsid w:val="002E472E"/>
    <w:rsid w:val="00305409"/>
    <w:rsid w:val="003309C8"/>
    <w:rsid w:val="003609EF"/>
    <w:rsid w:val="0036231A"/>
    <w:rsid w:val="00374DD4"/>
    <w:rsid w:val="003E1A36"/>
    <w:rsid w:val="00410371"/>
    <w:rsid w:val="004242F1"/>
    <w:rsid w:val="00492A5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28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F33"/>
    <w:rsid w:val="00A246B6"/>
    <w:rsid w:val="00A47E70"/>
    <w:rsid w:val="00A50CF0"/>
    <w:rsid w:val="00A7671C"/>
    <w:rsid w:val="00AA2CBC"/>
    <w:rsid w:val="00AC5820"/>
    <w:rsid w:val="00AD1CD8"/>
    <w:rsid w:val="00B258BB"/>
    <w:rsid w:val="00B44A17"/>
    <w:rsid w:val="00B67B97"/>
    <w:rsid w:val="00B94711"/>
    <w:rsid w:val="00B968C8"/>
    <w:rsid w:val="00BA3EC5"/>
    <w:rsid w:val="00BA51D9"/>
    <w:rsid w:val="00BB5DFC"/>
    <w:rsid w:val="00BD279D"/>
    <w:rsid w:val="00BD5604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50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0915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150915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1509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5091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5091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14</cp:revision>
  <cp:lastPrinted>1899-12-31T23:00:00Z</cp:lastPrinted>
  <dcterms:created xsi:type="dcterms:W3CDTF">2020-02-03T08:32:00Z</dcterms:created>
  <dcterms:modified xsi:type="dcterms:W3CDTF">2025-05-28T13:50:00Z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R5s250207</vt:lpwstr>
  </property>
  <property fmtid="{D5CDD505-2E9C-101B-9397-08002B2CF9AE}" pid="10" name="Spec#">
    <vt:lpwstr>34.229-3</vt:lpwstr>
  </property>
  <property fmtid="{D5CDD505-2E9C-101B-9397-08002B2CF9AE}" pid="11" name="Cr#">
    <vt:lpwstr>0970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IMS eCall over LTE CEN test case 21.20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2025-05-28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2025-05-28T13:19:41Z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b69f530d-ce46-402c-8738-e395f44097ff</vt:lpwstr>
  </property>
  <property fmtid="{D5CDD505-2E9C-101B-9397-08002B2CF9AE}" pid="27" name="MSIP_Label_9764cdcd-3664-4d05-9615-7cbf65a4f0a8_ContentBits">
    <vt:lpwstr>0</vt:lpwstr>
  </property>
</Properties>
</file>