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Idle Mode test case 6.4.2.1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2FBD9" w:rsidR="001E41F3" w:rsidRDefault="002B3E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5D172" w:rsidR="001E41F3" w:rsidRDefault="00861C04" w:rsidP="0086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6.4.2.1 is failing while executing in manual mode due to parallel handling of AT Command and cell power level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BABA3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Adding a UT command for Conformation.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7F019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90599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C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1C04" w:rsidRDefault="00861C04" w:rsidP="00861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654F0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1C04" w:rsidRDefault="00861C04" w:rsidP="00861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C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1C04" w:rsidRDefault="00861C04" w:rsidP="00861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574CD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1C04" w:rsidRDefault="00861C04" w:rsidP="00861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C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1C04" w:rsidRDefault="00861C04" w:rsidP="00861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E8862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1C04" w:rsidRDefault="00861C04" w:rsidP="00861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86850" w14:textId="77777777" w:rsidR="00861C04" w:rsidRPr="00D83A7A" w:rsidRDefault="00861C04" w:rsidP="00861C0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C69C48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68663A1D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34D06113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928D704" w14:textId="77777777" w:rsidR="00861C04" w:rsidRDefault="00861C04" w:rsidP="00861C0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6ECD885F" w14:textId="77777777" w:rsidR="00861C04" w:rsidRDefault="00861C04" w:rsidP="00861C0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DF58F22" w14:textId="77777777" w:rsidR="00861C04" w:rsidRDefault="00861C04" w:rsidP="00861C0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3080F779" w14:textId="58410EEC" w:rsidR="00861C04" w:rsidRDefault="00861C04" w:rsidP="00861C0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61C04">
        <w:rPr>
          <w:rFonts w:cs="Arial"/>
        </w:rPr>
        <w:t>iwd-TTCN3-B2024-06_D25wk11</w:t>
      </w:r>
      <w:r>
        <w:rPr>
          <w:rFonts w:cs="Arial"/>
        </w:rPr>
        <w:t xml:space="preserve"> r</w:t>
      </w:r>
      <w:r>
        <w:rPr>
          <w:rFonts w:cs="Arial"/>
        </w:rPr>
        <w:t>elated to the title of this CR.</w:t>
      </w:r>
    </w:p>
    <w:p w14:paraId="5EA2BAEA" w14:textId="77777777" w:rsidR="00861C04" w:rsidRDefault="00861C04" w:rsidP="00861C0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F079AB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3E99AAC" w14:textId="77777777" w:rsidR="00861C04" w:rsidRPr="00854C55" w:rsidRDefault="00861C04" w:rsidP="00861C0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53DF6F08" w14:textId="77777777" w:rsidR="00861C04" w:rsidRDefault="00861C04" w:rsidP="00861C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1C04" w14:paraId="10DD5FB9" w14:textId="77777777" w:rsidTr="00405559">
        <w:trPr>
          <w:trHeight w:val="447"/>
        </w:trPr>
        <w:tc>
          <w:tcPr>
            <w:tcW w:w="1985" w:type="dxa"/>
          </w:tcPr>
          <w:p w14:paraId="3DB368BD" w14:textId="77777777" w:rsidR="00861C04" w:rsidRPr="00E751F5" w:rsidRDefault="00861C04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5E48B" w14:textId="77777777" w:rsidR="00861C04" w:rsidRPr="002D56A7" w:rsidRDefault="00861C04" w:rsidP="00405559">
            <w:pPr>
              <w:spacing w:after="0"/>
            </w:pPr>
            <w:r w:rsidRPr="00DB4E8E">
              <w:rPr>
                <w:rFonts w:ascii="Arial" w:hAnsi="Arial" w:cs="Arial"/>
                <w:lang w:eastAsia="zh-CN"/>
              </w:rPr>
              <w:t>function f_TC_6_4_2_1_NR5GC_</w:t>
            </w:r>
            <w:proofErr w:type="gramStart"/>
            <w:r w:rsidRPr="00DB4E8E">
              <w:rPr>
                <w:rFonts w:ascii="Arial" w:hAnsi="Arial" w:cs="Arial"/>
                <w:lang w:eastAsia="zh-CN"/>
              </w:rPr>
              <w:t>TestBody(</w:t>
            </w:r>
            <w:proofErr w:type="gramEnd"/>
            <w:r w:rsidRPr="00DB4E8E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861C04" w14:paraId="397D399A" w14:textId="77777777" w:rsidTr="00405559">
        <w:trPr>
          <w:trHeight w:val="452"/>
        </w:trPr>
        <w:tc>
          <w:tcPr>
            <w:tcW w:w="1985" w:type="dxa"/>
          </w:tcPr>
          <w:p w14:paraId="17ADEAAA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1046EA" w14:textId="77777777" w:rsidR="00861C04" w:rsidRPr="0022675A" w:rsidRDefault="00861C04" w:rsidP="00405559">
            <w:pPr>
              <w:rPr>
                <w:rFonts w:ascii="Arial" w:hAnsi="Arial" w:cs="Arial"/>
              </w:rPr>
            </w:pPr>
            <w:r w:rsidRPr="00363308">
              <w:rPr>
                <w:rFonts w:ascii="Arial" w:hAnsi="Arial" w:cs="Arial"/>
                <w:lang w:eastAsia="zh-CN"/>
              </w:rPr>
              <w:t>The test case 6.4.2.1 is failing while executing in manual mode due to parallel handling of AT Command and cell power level changes.</w:t>
            </w:r>
          </w:p>
        </w:tc>
      </w:tr>
      <w:tr w:rsidR="00861C04" w14:paraId="6A95DB48" w14:textId="77777777" w:rsidTr="00405559">
        <w:tc>
          <w:tcPr>
            <w:tcW w:w="1985" w:type="dxa"/>
          </w:tcPr>
          <w:p w14:paraId="1417A470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0C07D8" w14:textId="77777777" w:rsidR="00861C04" w:rsidRPr="00363308" w:rsidRDefault="00861C04" w:rsidP="00405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UT command for Conformation.</w:t>
            </w:r>
          </w:p>
        </w:tc>
      </w:tr>
      <w:tr w:rsidR="00861C04" w14:paraId="39310507" w14:textId="77777777" w:rsidTr="00405559">
        <w:tc>
          <w:tcPr>
            <w:tcW w:w="1985" w:type="dxa"/>
          </w:tcPr>
          <w:p w14:paraId="120A55FD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9195EA" w14:textId="77777777" w:rsidR="00861C04" w:rsidRPr="00E751F5" w:rsidRDefault="00861C04" w:rsidP="00405559">
            <w:pPr>
              <w:spacing w:after="0"/>
              <w:rPr>
                <w:rFonts w:ascii="Arial" w:hAnsi="Arial" w:cs="Arial"/>
                <w:noProof/>
              </w:rPr>
            </w:pPr>
            <w:r w:rsidRPr="00017A3A">
              <w:rPr>
                <w:rFonts w:ascii="Arial" w:hAnsi="Arial" w:cs="Arial"/>
                <w:lang w:eastAsia="zh-CN"/>
              </w:rPr>
              <w:t>Inactive_CellReSelection_NR5GC.ttcn</w:t>
            </w:r>
          </w:p>
        </w:tc>
      </w:tr>
      <w:tr w:rsidR="00861C04" w:rsidRPr="00E751F5" w14:paraId="091E7C64" w14:textId="77777777" w:rsidTr="00405559">
        <w:tc>
          <w:tcPr>
            <w:tcW w:w="1985" w:type="dxa"/>
          </w:tcPr>
          <w:p w14:paraId="289AC146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F56B34" w14:textId="77777777" w:rsidR="00861C04" w:rsidRPr="00E751F5" w:rsidRDefault="00861C04" w:rsidP="00405559">
            <w:pPr>
              <w:rPr>
                <w:rFonts w:ascii="Arial" w:hAnsi="Arial"/>
                <w:highlight w:val="cyan"/>
              </w:rPr>
            </w:pPr>
          </w:p>
        </w:tc>
      </w:tr>
    </w:tbl>
    <w:p w14:paraId="7196BB47" w14:textId="77777777" w:rsidR="00861C04" w:rsidRDefault="00861C04" w:rsidP="00861C04">
      <w:pPr>
        <w:rPr>
          <w:noProof/>
        </w:rPr>
      </w:pPr>
    </w:p>
    <w:p w14:paraId="3E9B806A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C04" w14:paraId="4585F086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27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function f_TC_6_4_2_1_NR5GC_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C8E851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/ @sic R5s200377 R5-204415 R5-205600 R5-212084 R5s210581 R5s220736 R5-233462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72940A5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v_T1_Cell1_RS_EPRE_FR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tsc_NR_NonSuitableCellSSS_EPRE_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345D565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BC5299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v_T2_Cell2_RS_EPRE_FR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= -78;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R5-198879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55D90FE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v_T0_Cell1_RS_EPRE_FR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0343AB39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0C53D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31F855EA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1F04CC73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16241479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321E62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7AC44075" w14:textId="77777777" w:rsidR="00861C04" w:rsidRPr="00FB257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5E9C4C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5"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04302BC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off.</w:t>
            </w:r>
          </w:p>
          <w:p w14:paraId="470BCDA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SwitchOffUE</w:t>
            </w:r>
            <w:proofErr w:type="spell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UT, false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2ADC61A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9ACDB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"Steps 6/6A - Void"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44D27FA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@siclog "Step 6B"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</w:p>
          <w:p w14:paraId="5A772C63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SS changes NR Cell 1 SSS levels according to the row "T0" in table 6.4.2.1.3.2-1/2.</w:t>
            </w:r>
          </w:p>
          <w:p w14:paraId="28EEB732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(v_CellPowerList_AtT0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8F6BBD9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C9166F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RachProcedureConfig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>nr_Cell1, cs_NR_RachProcedureConfig_CBRA_Msg4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 xml:space="preserve">Based(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>_NR_CellInfo_GetPhysicalParameters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(nr_Cell1), cs_NR_RachProcedureMsg4WithCcchMsg(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v_EncodedRrcSetup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))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129257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8E53F7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6C"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938047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151146D8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SwitchOnAndResetIMS();</w:t>
            </w:r>
            <w:proofErr w:type="gramEnd"/>
          </w:p>
          <w:p w14:paraId="52D7839D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0E11240" w14:textId="77777777" w:rsidR="00861C04" w:rsidRPr="008B4B2C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3E692543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62C75A59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14E1EE76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3A85EE73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3F19737D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C04" w14:paraId="0521F8BD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7B6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  <w:r w:rsidRPr="00BF2760">
              <w:rPr>
                <w:rFonts w:ascii="Arial" w:hAnsi="Arial" w:cs="Arial"/>
                <w:lang w:val="en-US" w:eastAsia="en-GB"/>
              </w:rPr>
              <w:t xml:space="preserve">  function f_TC_6_4_2_1_NR5GC_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947A122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/ @sic R5s200377 R5-204415 R5-205600 R5-212084 R5s210581 R5s220736 R5-233462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5BFD846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v_T1_Cell1_RS_EPRE_FR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tsc_NR_NonSuitableCellSSS_EPRE_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27CCF7E0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D4E1667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v_T2_Cell2_RS_EPRE_FR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= -78;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R5-198879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37BE58F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v_T0_Cell1_RS_EPRE_FR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>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1C66E23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00B7C3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609689A2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0A2AE4DF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2A9AEA66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1F050D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05118DD5" w14:textId="77777777" w:rsidR="00861C04" w:rsidRPr="00FB257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D7ACA2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5"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3AA9B5E6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off.</w:t>
            </w:r>
          </w:p>
          <w:p w14:paraId="1BB404D6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SwitchOffUE</w:t>
            </w:r>
            <w:proofErr w:type="spell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UT, false,</w:t>
            </w:r>
            <w:r w:rsidRPr="007A5721">
              <w:rPr>
                <w:highlight w:val="yellow"/>
              </w:rPr>
              <w:t xml:space="preserve"> </w:t>
            </w:r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CNF_REQUIRED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642A35C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5DB0F7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"Steps 6/6A - Void"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F5ACAE0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@siclog "Step 6B"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</w:p>
          <w:p w14:paraId="7925B05D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SS changes NR Cell 1 SSS levels according to the row "T0" in table 6.4.2.1.3.2-1/2.</w:t>
            </w:r>
          </w:p>
          <w:p w14:paraId="35EBDA72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(v_CellPowerList_AtT0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428083A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ED0777A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f_NR_SS_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RachProcedureConfig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>nr_Cell1, cs_NR_RachProcedureConfig_CBRA_Msg4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 xml:space="preserve">Based(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>_NR_CellInfo_GetPhysicalParameters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(nr_Cell1), cs_NR_RachProcedureMsg4WithCcchMsg(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v_EncodedRrcSetup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))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E847E6E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F30638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6C"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5427E6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32F79952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SwitchOnAndResetIMS();</w:t>
            </w:r>
            <w:proofErr w:type="gramEnd"/>
          </w:p>
          <w:p w14:paraId="5FC1B435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252B31CB" w14:textId="77777777" w:rsidR="00861C04" w:rsidRPr="0051242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35022C9" w14:textId="77777777" w:rsidR="00861C04" w:rsidRDefault="00861C04" w:rsidP="00861C04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6C107" w14:textId="77777777" w:rsidR="00BE0751" w:rsidRDefault="00BE0751">
      <w:r>
        <w:separator/>
      </w:r>
    </w:p>
  </w:endnote>
  <w:endnote w:type="continuationSeparator" w:id="0">
    <w:p w14:paraId="777E19C4" w14:textId="77777777" w:rsidR="00BE0751" w:rsidRDefault="00BE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FB57" w14:textId="77777777" w:rsidR="00BE0751" w:rsidRDefault="00BE0751">
      <w:r>
        <w:separator/>
      </w:r>
    </w:p>
  </w:footnote>
  <w:footnote w:type="continuationSeparator" w:id="0">
    <w:p w14:paraId="27A32267" w14:textId="77777777" w:rsidR="00BE0751" w:rsidRDefault="00BE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EB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C04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7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0F4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1C04"/>
    <w:rPr>
      <w:rFonts w:ascii="Arial" w:hAnsi="Arial"/>
      <w:lang w:val="en-GB" w:eastAsia="en-US"/>
    </w:rPr>
  </w:style>
  <w:style w:type="character" w:styleId="Emphasis">
    <w:name w:val="Emphasis"/>
    <w:qFormat/>
    <w:rsid w:val="00861C04"/>
    <w:rPr>
      <w:i/>
      <w:iCs/>
    </w:rPr>
  </w:style>
  <w:style w:type="paragraph" w:styleId="Title">
    <w:name w:val="Title"/>
    <w:basedOn w:val="Normal"/>
    <w:next w:val="Normal"/>
    <w:link w:val="TitleChar"/>
    <w:qFormat/>
    <w:rsid w:val="00861C0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C04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2025-04-29T11:39:00Z</dcterms:created>
  <dcterms:modified xsi:type="dcterms:W3CDTF">2025-04-29T11:40:00Z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R5s250175</vt:lpwstr>
  </property>
  <property fmtid="{D5CDD505-2E9C-101B-9397-08002B2CF9AE}" pid="10" name="Spec#">
    <vt:lpwstr>38.523-3</vt:lpwstr>
  </property>
  <property fmtid="{D5CDD505-2E9C-101B-9397-08002B2CF9AE}" pid="11" name="Cr#">
    <vt:lpwstr>3668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Idle Mode test case 6.4.2.1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