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7E899" w14:textId="77777777" w:rsidR="00CF214E" w:rsidRDefault="00CF214E" w:rsidP="00CF21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R5s250172</w:t>
      </w:r>
      <w:r>
        <w:rPr>
          <w:b/>
          <w:i/>
          <w:noProof/>
          <w:sz w:val="28"/>
        </w:rPr>
        <w:fldChar w:fldCharType="end"/>
      </w:r>
    </w:p>
    <w:p w14:paraId="4E52F066" w14:textId="77777777" w:rsidR="00CF214E" w:rsidRDefault="00CF214E" w:rsidP="00CF21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14E" w14:paraId="6F2325EF" w14:textId="77777777" w:rsidTr="00426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D6972" w14:textId="77777777" w:rsidR="00CF214E" w:rsidRDefault="00CF214E" w:rsidP="004269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F214E" w14:paraId="08BC0F42" w14:textId="77777777" w:rsidTr="00426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334C4" w14:textId="77777777" w:rsidR="00CF214E" w:rsidRDefault="00CF214E" w:rsidP="004269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214E" w14:paraId="32915DA1" w14:textId="77777777" w:rsidTr="00426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21877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67D328B9" w14:textId="77777777" w:rsidTr="00426978">
        <w:tc>
          <w:tcPr>
            <w:tcW w:w="142" w:type="dxa"/>
            <w:tcBorders>
              <w:left w:val="single" w:sz="4" w:space="0" w:color="auto"/>
            </w:tcBorders>
          </w:tcPr>
          <w:p w14:paraId="0DC1BF82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DCA5C8" w14:textId="77777777" w:rsidR="00CF214E" w:rsidRPr="00410371" w:rsidRDefault="00CF214E" w:rsidP="004269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D0D568" w14:textId="77777777" w:rsidR="00CF214E" w:rsidRDefault="00CF214E" w:rsidP="004269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97B1E6" w14:textId="77777777" w:rsidR="00CF214E" w:rsidRPr="00410371" w:rsidRDefault="00CF214E" w:rsidP="004269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90AA74" w14:textId="77777777" w:rsidR="00CF214E" w:rsidRDefault="00CF214E" w:rsidP="004269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8258C" w14:textId="77777777" w:rsidR="00CF214E" w:rsidRPr="00410371" w:rsidRDefault="00CF214E" w:rsidP="004269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F513A5" w14:textId="77777777" w:rsidR="00CF214E" w:rsidRDefault="00CF214E" w:rsidP="004269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FF8C16" w14:textId="77777777" w:rsidR="00CF214E" w:rsidRPr="00410371" w:rsidRDefault="00CF214E" w:rsidP="00426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E1E74" w14:textId="77777777" w:rsidR="00CF214E" w:rsidRDefault="00CF214E" w:rsidP="00426978">
            <w:pPr>
              <w:pStyle w:val="CRCoverPage"/>
              <w:spacing w:after="0"/>
              <w:rPr>
                <w:noProof/>
              </w:rPr>
            </w:pPr>
          </w:p>
        </w:tc>
      </w:tr>
      <w:tr w:rsidR="00CF214E" w14:paraId="40B6C41C" w14:textId="77777777" w:rsidTr="00426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E2038" w14:textId="77777777" w:rsidR="00CF214E" w:rsidRDefault="00CF214E" w:rsidP="00426978">
            <w:pPr>
              <w:pStyle w:val="CRCoverPage"/>
              <w:spacing w:after="0"/>
              <w:rPr>
                <w:noProof/>
              </w:rPr>
            </w:pPr>
          </w:p>
        </w:tc>
      </w:tr>
      <w:tr w:rsidR="00CF214E" w14:paraId="6FCAC0D3" w14:textId="77777777" w:rsidTr="00426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E2FC0" w14:textId="77777777" w:rsidR="00CF214E" w:rsidRPr="00F25D98" w:rsidRDefault="00CF214E" w:rsidP="004269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214E" w14:paraId="4BBFD7A8" w14:textId="77777777" w:rsidTr="00426978">
        <w:tc>
          <w:tcPr>
            <w:tcW w:w="9641" w:type="dxa"/>
            <w:gridSpan w:val="9"/>
          </w:tcPr>
          <w:p w14:paraId="505443F4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C13714" w14:textId="77777777" w:rsidR="00CF214E" w:rsidRDefault="00CF214E" w:rsidP="00CF21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14E" w14:paraId="0972AAEF" w14:textId="77777777" w:rsidTr="00426978">
        <w:tc>
          <w:tcPr>
            <w:tcW w:w="2835" w:type="dxa"/>
          </w:tcPr>
          <w:p w14:paraId="246AB516" w14:textId="77777777" w:rsidR="00CF214E" w:rsidRDefault="00CF214E" w:rsidP="004269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B1D706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2C657" w14:textId="77777777" w:rsidR="00CF214E" w:rsidRDefault="00CF214E" w:rsidP="00426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CFC42F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60AFA" w14:textId="77777777" w:rsidR="00CF214E" w:rsidRDefault="00CF214E" w:rsidP="00426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FFF2BB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0FEEF0" w14:textId="77777777" w:rsidR="00CF214E" w:rsidRDefault="00CF214E" w:rsidP="00426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4E4288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B30FA" w14:textId="77777777" w:rsidR="00CF214E" w:rsidRDefault="00CF214E" w:rsidP="004269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144A93" w14:textId="77777777" w:rsidR="00CF214E" w:rsidRDefault="00CF214E" w:rsidP="00CF21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14E" w14:paraId="26C72C1A" w14:textId="77777777" w:rsidTr="00426978">
        <w:tc>
          <w:tcPr>
            <w:tcW w:w="9640" w:type="dxa"/>
            <w:gridSpan w:val="11"/>
          </w:tcPr>
          <w:p w14:paraId="187DA247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2ADC7BF5" w14:textId="77777777" w:rsidTr="00426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39EA9" w14:textId="77777777" w:rsidR="00CF214E" w:rsidRDefault="00CF214E" w:rsidP="00426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AA298" w14:textId="77777777" w:rsidR="00CF214E" w:rsidRDefault="00CF214E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NBIOT-NTN test case 22.3.1.1 </w:t>
            </w:r>
            <w:r>
              <w:fldChar w:fldCharType="end"/>
            </w:r>
          </w:p>
        </w:tc>
      </w:tr>
      <w:tr w:rsidR="00CF214E" w14:paraId="35901D54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678C3E91" w14:textId="77777777" w:rsidR="00CF214E" w:rsidRDefault="00CF214E" w:rsidP="00426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93558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271B3EB7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74C1E75E" w14:textId="77777777" w:rsidR="00CF214E" w:rsidRDefault="00CF214E" w:rsidP="00426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608C5" w14:textId="77777777" w:rsidR="00CF214E" w:rsidRDefault="00CF214E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F214E" w14:paraId="25A2891D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5B41C174" w14:textId="77777777" w:rsidR="00CF214E" w:rsidRDefault="00CF214E" w:rsidP="00426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6A38" w14:textId="697C90A7" w:rsidR="00CF214E" w:rsidRDefault="00CF214E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F214E" w14:paraId="5B226F7C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6772DBCC" w14:textId="77777777" w:rsidR="00CF214E" w:rsidRDefault="00CF214E" w:rsidP="00426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671F24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7573E171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531BC5DB" w14:textId="77777777" w:rsidR="00CF214E" w:rsidRDefault="00CF214E" w:rsidP="00426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824C48" w14:textId="77777777" w:rsidR="00CF214E" w:rsidRDefault="00CF214E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B54B50" w14:textId="77777777" w:rsidR="00CF214E" w:rsidRDefault="00CF214E" w:rsidP="004269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6F7EE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324451" w14:textId="77777777" w:rsidR="00CF214E" w:rsidRDefault="00CF214E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2025-04-25</w:t>
            </w:r>
            <w:r>
              <w:rPr>
                <w:noProof/>
              </w:rPr>
              <w:fldChar w:fldCharType="end"/>
            </w:r>
          </w:p>
        </w:tc>
      </w:tr>
      <w:tr w:rsidR="00CF214E" w14:paraId="2C58A854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799C9C5D" w14:textId="77777777" w:rsidR="00CF214E" w:rsidRDefault="00CF214E" w:rsidP="00426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7A6C8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5F808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93FA5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B76C8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0E08BAD2" w14:textId="77777777" w:rsidTr="00426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E77E7" w14:textId="77777777" w:rsidR="00CF214E" w:rsidRDefault="00CF214E" w:rsidP="00426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8ACD81" w14:textId="77777777" w:rsidR="00CF214E" w:rsidRDefault="00CF214E" w:rsidP="004269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FABFFC" w14:textId="77777777" w:rsidR="00CF214E" w:rsidRDefault="00CF214E" w:rsidP="004269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A3CC29" w14:textId="77777777" w:rsidR="00CF214E" w:rsidRDefault="00CF214E" w:rsidP="004269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21C7" w14:textId="77777777" w:rsidR="00CF214E" w:rsidRDefault="00CF214E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F214E" w14:paraId="7024DA8D" w14:textId="77777777" w:rsidTr="00426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F3B093" w14:textId="77777777" w:rsidR="00CF214E" w:rsidRDefault="00CF214E" w:rsidP="00426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C9F0A3" w14:textId="77777777" w:rsidR="00CF214E" w:rsidRDefault="00CF214E" w:rsidP="004269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217328" w14:textId="77777777" w:rsidR="00CF214E" w:rsidRDefault="00CF214E" w:rsidP="004269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BAC7C" w14:textId="77777777" w:rsidR="00CF214E" w:rsidRPr="007C2097" w:rsidRDefault="00CF214E" w:rsidP="004269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F214E" w14:paraId="4C83DDD5" w14:textId="77777777" w:rsidTr="00426978">
        <w:tc>
          <w:tcPr>
            <w:tcW w:w="1843" w:type="dxa"/>
          </w:tcPr>
          <w:p w14:paraId="50E13454" w14:textId="77777777" w:rsidR="00CF214E" w:rsidRDefault="00CF214E" w:rsidP="00426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A163F0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3A89C6BE" w14:textId="77777777" w:rsidTr="00426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20094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81358" w14:textId="77777777" w:rsidR="00CF214E" w:rsidRDefault="00CF214E" w:rsidP="00CF214E">
            <w:pPr>
              <w:pStyle w:val="CRCoverPage"/>
              <w:spacing w:after="0"/>
            </w:pPr>
            <w:r>
              <w:rPr>
                <w:noProof/>
              </w:rPr>
              <w:t xml:space="preserve">Steps 2-6  results in NPRACH preambles being retransmitted due to different RAR response. The retranmission of NPRACH preambles is based on </w:t>
            </w:r>
            <w:r w:rsidRPr="00276E9B">
              <w:t>nprach-Periodicity-r13</w:t>
            </w:r>
            <w:r>
              <w:t xml:space="preserve"> (640msec).</w:t>
            </w:r>
          </w:p>
          <w:p w14:paraId="598AFE25" w14:textId="77777777" w:rsidR="00CF214E" w:rsidRDefault="00CF214E" w:rsidP="00CF214E">
            <w:pPr>
              <w:pStyle w:val="CRCoverPage"/>
              <w:spacing w:after="0"/>
            </w:pPr>
            <w:r>
              <w:t xml:space="preserve">For NTN test case execution, due to </w:t>
            </w:r>
            <w:proofErr w:type="spellStart"/>
            <w:r>
              <w:t>Koffset</w:t>
            </w:r>
            <w:proofErr w:type="spellEnd"/>
            <w:r>
              <w:t xml:space="preserve"> set to 550mec, the RAR response is received 550msec later and this results in msg3 timing overlapping with Prach transmissions.</w:t>
            </w:r>
          </w:p>
          <w:p w14:paraId="4444AFDA" w14:textId="77777777" w:rsidR="00CF214E" w:rsidRDefault="00CF214E" w:rsidP="00CF214E">
            <w:pPr>
              <w:pStyle w:val="CRCoverPage"/>
              <w:spacing w:after="0"/>
            </w:pPr>
            <w:r>
              <w:t>SS shall be able to monitor for msg3 to detect non conformant behaviour.</w:t>
            </w:r>
          </w:p>
          <w:p w14:paraId="6E3D238D" w14:textId="1A1B12F1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In order to</w:t>
            </w:r>
            <w:proofErr w:type="gramEnd"/>
            <w:r>
              <w:t xml:space="preserve"> avoid this, it is proposed to configure </w:t>
            </w:r>
            <w:r w:rsidRPr="00276E9B">
              <w:t>nprach-Periodicity-r13</w:t>
            </w:r>
            <w:r>
              <w:t xml:space="preserve"> (1280msec)</w:t>
            </w:r>
          </w:p>
        </w:tc>
      </w:tr>
      <w:tr w:rsidR="00CF214E" w14:paraId="0DB717C5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A3DDD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43522" w14:textId="77777777" w:rsidR="00CF214E" w:rsidRDefault="00CF214E" w:rsidP="00CF2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047A51A5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79FCF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A9E5E" w14:textId="1BB26BBD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Updated </w:t>
            </w:r>
            <w:proofErr w:type="spellStart"/>
            <w:r w:rsidRPr="009A758C">
              <w:t>v_NPRACH_ParametersList_NB</w:t>
            </w:r>
            <w:proofErr w:type="spellEnd"/>
            <w:r w:rsidRPr="009A758C">
              <w:t xml:space="preserve"> </w:t>
            </w:r>
            <w:r>
              <w:t>to ms1280 for NTN test execution.</w:t>
            </w:r>
          </w:p>
        </w:tc>
      </w:tr>
      <w:tr w:rsidR="00CF214E" w14:paraId="7BFB65C7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AE415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CDBDC" w14:textId="77777777" w:rsidR="00CF214E" w:rsidRDefault="00CF214E" w:rsidP="00CF2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676354F0" w14:textId="77777777" w:rsidTr="00426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C81D8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E33BB" w14:textId="26DBF061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  <w:r w:rsidRPr="001E5783">
              <w:rPr>
                <w:rFonts w:cs="Arial"/>
                <w:lang w:val="en-SG"/>
              </w:rPr>
              <w:t>A conformant UE may fail the test case</w:t>
            </w:r>
          </w:p>
        </w:tc>
      </w:tr>
      <w:tr w:rsidR="00CF214E" w14:paraId="6FA85D35" w14:textId="77777777" w:rsidTr="00426978">
        <w:tc>
          <w:tcPr>
            <w:tcW w:w="2694" w:type="dxa"/>
            <w:gridSpan w:val="2"/>
          </w:tcPr>
          <w:p w14:paraId="68BE6A61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3FA5B" w14:textId="77777777" w:rsidR="00CF214E" w:rsidRDefault="00CF214E" w:rsidP="00CF2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242C007A" w14:textId="77777777" w:rsidTr="00426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CA6AD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30E64" w14:textId="66F5D51B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22.3.1.1</w:t>
            </w:r>
          </w:p>
        </w:tc>
      </w:tr>
      <w:tr w:rsidR="00CF214E" w14:paraId="04C45765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AFC3F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BD201" w14:textId="77777777" w:rsidR="00CF214E" w:rsidRDefault="00CF214E" w:rsidP="00CF2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098F85D3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67DF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2E055" w14:textId="77777777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94DC59" w14:textId="77777777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5F00A" w14:textId="77777777" w:rsidR="00CF214E" w:rsidRDefault="00CF214E" w:rsidP="00CF2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6681D4" w14:textId="77777777" w:rsidR="00CF214E" w:rsidRDefault="00CF214E" w:rsidP="00CF2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14E" w14:paraId="7E06E52C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DA107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77E48" w14:textId="77777777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469D9" w14:textId="14C8B8FA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D6D92" w14:textId="77777777" w:rsidR="00CF214E" w:rsidRDefault="00CF214E" w:rsidP="00CF2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1354E" w14:textId="7FFD68BD" w:rsidR="00CF214E" w:rsidRDefault="00CF214E" w:rsidP="00CF2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14E" w14:paraId="5680596C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C24B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49415" w14:textId="39B62C41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1C57F" w14:textId="77777777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A240C6" w14:textId="77777777" w:rsidR="00CF214E" w:rsidRDefault="00CF214E" w:rsidP="00CF2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BC925" w14:textId="10C6ABD7" w:rsidR="00CF214E" w:rsidRDefault="00CF214E" w:rsidP="00CF2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CF214E" w14:paraId="5EE8C644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35AEE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41601" w14:textId="77777777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D1162" w14:textId="1CCC8DAF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C175" w14:textId="77777777" w:rsidR="00CF214E" w:rsidRDefault="00CF214E" w:rsidP="00CF2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A6BDD" w14:textId="43D9C789" w:rsidR="00CF214E" w:rsidRDefault="00CF214E" w:rsidP="00CF2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14E" w14:paraId="0217F19B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AF566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50399" w14:textId="77777777" w:rsidR="00CF214E" w:rsidRDefault="00CF214E" w:rsidP="00CF214E">
            <w:pPr>
              <w:pStyle w:val="CRCoverPage"/>
              <w:spacing w:after="0"/>
              <w:rPr>
                <w:noProof/>
              </w:rPr>
            </w:pPr>
          </w:p>
        </w:tc>
      </w:tr>
      <w:tr w:rsidR="00CF214E" w14:paraId="2403A897" w14:textId="77777777" w:rsidTr="00426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9C85DF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8AF8D" w14:textId="77777777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214E" w:rsidRPr="008863B9" w14:paraId="2638D396" w14:textId="77777777" w:rsidTr="004269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75FC7" w14:textId="77777777" w:rsidR="00CF214E" w:rsidRPr="008863B9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2349B" w14:textId="77777777" w:rsidR="00CF214E" w:rsidRPr="008863B9" w:rsidRDefault="00CF214E" w:rsidP="00CF21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214E" w14:paraId="1D00E178" w14:textId="77777777" w:rsidTr="00426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9DA96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39612" w14:textId="77777777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9648896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78BBA4CB" w14:textId="02321820" w:rsidR="000C0EE6" w:rsidRDefault="007247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0EE6" w:rsidRPr="00E72C61">
        <w:rPr>
          <w:rFonts w:cs="Arial"/>
          <w:iCs/>
        </w:rPr>
        <w:t>Table of Contents</w:t>
      </w:r>
      <w:r w:rsidR="000C0EE6">
        <w:tab/>
      </w:r>
      <w:r w:rsidR="000C0EE6">
        <w:fldChar w:fldCharType="begin"/>
      </w:r>
      <w:r w:rsidR="000C0EE6">
        <w:instrText xml:space="preserve"> PAGEREF _Toc196488964 \h </w:instrText>
      </w:r>
      <w:r w:rsidR="000C0EE6">
        <w:fldChar w:fldCharType="separate"/>
      </w:r>
      <w:r w:rsidR="000C0EE6">
        <w:t>2</w:t>
      </w:r>
      <w:r w:rsidR="000C0EE6">
        <w:fldChar w:fldCharType="end"/>
      </w:r>
    </w:p>
    <w:p w14:paraId="51ADED4A" w14:textId="434AF655" w:rsidR="000C0EE6" w:rsidRDefault="000C0EE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72C6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72C6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_Toc196488965 \h </w:instrText>
      </w:r>
      <w:r>
        <w:fldChar w:fldCharType="separate"/>
      </w:r>
      <w:r>
        <w:t>3</w:t>
      </w:r>
      <w:r>
        <w:fldChar w:fldCharType="end"/>
      </w:r>
    </w:p>
    <w:p w14:paraId="18751F4E" w14:textId="7E5D20AC" w:rsidR="000C0EE6" w:rsidRDefault="000C0EE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72C6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72C6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_Toc196488966 \h </w:instrText>
      </w:r>
      <w:r>
        <w:fldChar w:fldCharType="separate"/>
      </w:r>
      <w:r>
        <w:t>3</w:t>
      </w:r>
      <w:r>
        <w:fldChar w:fldCharType="end"/>
      </w:r>
    </w:p>
    <w:p w14:paraId="603EAAA2" w14:textId="6A69967F" w:rsidR="000C0EE6" w:rsidRDefault="000C0EE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72C61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72C61">
        <w:rPr>
          <w:rFonts w:cs="Arial"/>
          <w:b/>
          <w:lang w:val="pt-BR"/>
        </w:rPr>
        <w:t xml:space="preserve">Change </w:t>
      </w:r>
      <w:r w:rsidRPr="00E72C61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_Toc196488967 \h </w:instrText>
      </w:r>
      <w:r>
        <w:fldChar w:fldCharType="separate"/>
      </w:r>
      <w:r>
        <w:t>3</w:t>
      </w:r>
      <w:r>
        <w:fldChar w:fldCharType="end"/>
      </w:r>
    </w:p>
    <w:p w14:paraId="54D44E35" w14:textId="5F24E4A3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96488965"/>
      <w:r>
        <w:rPr>
          <w:b/>
          <w:lang w:eastAsia="ja-JP"/>
        </w:rPr>
        <w:lastRenderedPageBreak/>
        <w:t>Overview</w:t>
      </w:r>
      <w:bookmarkEnd w:id="1"/>
      <w:bookmarkEnd w:id="2"/>
    </w:p>
    <w:p w14:paraId="152DB893" w14:textId="12D2349C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</w:t>
      </w:r>
      <w:r w:rsidR="00CF214E" w:rsidRPr="00E12CDE">
        <w:rPr>
          <w:rFonts w:cs="Arial"/>
        </w:rPr>
        <w:t xml:space="preserve">ATS </w:t>
      </w:r>
      <w:r w:rsidR="00CF214E" w:rsidRPr="007D3887">
        <w:rPr>
          <w:rFonts w:cs="Arial"/>
          <w:lang w:val="en-US"/>
        </w:rPr>
        <w:t>iwd-TTCN3-B2024-06_D2</w:t>
      </w:r>
      <w:r w:rsidR="00CF214E">
        <w:rPr>
          <w:rFonts w:cs="Arial"/>
          <w:lang w:val="en-US"/>
        </w:rPr>
        <w:t>5</w:t>
      </w:r>
      <w:r w:rsidR="00CF214E" w:rsidRPr="007D3887">
        <w:rPr>
          <w:rFonts w:cs="Arial"/>
          <w:lang w:val="en-US"/>
        </w:rPr>
        <w:t>wk</w:t>
      </w:r>
      <w:r w:rsidR="00CF214E">
        <w:rPr>
          <w:rFonts w:cs="Arial"/>
          <w:lang w:val="en-US"/>
        </w:rPr>
        <w:t>11</w:t>
      </w:r>
      <w:r w:rsidR="00CF214E" w:rsidRPr="00E12CDE"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>Parikshit Bhise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22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96488966"/>
      <w:r w:rsidRPr="00854C55">
        <w:rPr>
          <w:b/>
        </w:rPr>
        <w:t>Corrections required</w:t>
      </w:r>
      <w:bookmarkEnd w:id="3"/>
      <w:bookmarkEnd w:id="4"/>
      <w:bookmarkEnd w:id="5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9648896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0F9D686D" w:rsidR="005B78F5" w:rsidRPr="003C4E4F" w:rsidRDefault="009A758C" w:rsidP="00A7743B">
            <w:pPr>
              <w:spacing w:after="0"/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>f_TC_22_3_1_1_NBIOT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4F2" w14:textId="77777777" w:rsidR="009A758C" w:rsidRDefault="009A758C" w:rsidP="009A758C">
            <w:pPr>
              <w:pStyle w:val="CRCoverPage"/>
              <w:spacing w:after="0"/>
            </w:pPr>
            <w:r>
              <w:rPr>
                <w:noProof/>
              </w:rPr>
              <w:t xml:space="preserve">Steps 2-6  results in NPRACH preambles being retransmitted due to different RAR response. The retranmission of NPRACH preambles is based on </w:t>
            </w:r>
            <w:r w:rsidRPr="00276E9B">
              <w:t>nprach-Periodicity-r13</w:t>
            </w:r>
            <w:r>
              <w:t xml:space="preserve"> (640msec).</w:t>
            </w:r>
          </w:p>
          <w:p w14:paraId="0D876068" w14:textId="77777777" w:rsidR="009A758C" w:rsidRDefault="009A758C" w:rsidP="009A758C">
            <w:pPr>
              <w:pStyle w:val="CRCoverPage"/>
              <w:spacing w:after="0"/>
            </w:pPr>
            <w:r>
              <w:t xml:space="preserve">For NTN test case execution, due to </w:t>
            </w:r>
            <w:proofErr w:type="spellStart"/>
            <w:r>
              <w:t>Koffset</w:t>
            </w:r>
            <w:proofErr w:type="spellEnd"/>
            <w:r>
              <w:t xml:space="preserve"> set to 550mec, the RAR response is received 550msec later and this results in msg3 timing overlapping with Prach transmissions.</w:t>
            </w:r>
          </w:p>
          <w:p w14:paraId="1D8A3D1E" w14:textId="77777777" w:rsidR="009A758C" w:rsidRDefault="009A758C" w:rsidP="009A758C">
            <w:pPr>
              <w:pStyle w:val="CRCoverPage"/>
              <w:spacing w:after="0"/>
            </w:pPr>
            <w:r>
              <w:t>SS shall be able to monitor for msg3 to detect non conformant behaviour.</w:t>
            </w:r>
          </w:p>
          <w:p w14:paraId="4E88954B" w14:textId="5B575860" w:rsidR="00182BB6" w:rsidRPr="00791CBA" w:rsidRDefault="009A758C" w:rsidP="009A758C">
            <w:pPr>
              <w:rPr>
                <w:rFonts w:ascii="Arial" w:hAnsi="Arial" w:cs="Arial"/>
                <w:lang w:val="en-SG"/>
              </w:rPr>
            </w:pPr>
            <w:proofErr w:type="gramStart"/>
            <w:r>
              <w:t>In order to</w:t>
            </w:r>
            <w:proofErr w:type="gramEnd"/>
            <w:r>
              <w:t xml:space="preserve"> avoid this, it is proposed to configure </w:t>
            </w:r>
            <w:r w:rsidRPr="00276E9B">
              <w:t>nprach-Periodicity-r13</w:t>
            </w:r>
            <w:r>
              <w:t xml:space="preserve"> (1280msec)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1B8FF213" w:rsidR="00E46022" w:rsidRPr="00D81C1D" w:rsidRDefault="009A758C" w:rsidP="009A758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Updated </w:t>
            </w:r>
            <w:proofErr w:type="spellStart"/>
            <w:r w:rsidRPr="009A758C">
              <w:t>v_NPRACH_ParametersList_NB</w:t>
            </w:r>
            <w:proofErr w:type="spellEnd"/>
            <w:r w:rsidRPr="009A758C">
              <w:t xml:space="preserve"> </w:t>
            </w:r>
            <w:r>
              <w:t xml:space="preserve">to ms1280 for NTN test execution. 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1DB86057" w:rsidR="005B78F5" w:rsidRPr="003C4E4F" w:rsidRDefault="005B78F5" w:rsidP="00A7743B">
            <w:pPr>
              <w:spacing w:after="0"/>
              <w:rPr>
                <w:rFonts w:ascii="Arial" w:hAnsi="Arial" w:cs="Arial"/>
              </w:rPr>
            </w:pPr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7777777" w:rsidR="005B78F5" w:rsidRPr="003C4E4F" w:rsidRDefault="005B78F5" w:rsidP="00A774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102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7"/>
      </w:tblGrid>
      <w:tr w:rsidR="009A758C" w:rsidRPr="003C4E4F" w14:paraId="54457081" w14:textId="77777777" w:rsidTr="009A758C">
        <w:tc>
          <w:tcPr>
            <w:tcW w:w="10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F298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>function f_TC_22_3_1_1_</w:t>
            </w:r>
            <w:proofErr w:type="gramStart"/>
            <w:r w:rsidRPr="009A758C">
              <w:rPr>
                <w:rFonts w:ascii="Arial" w:hAnsi="Arial" w:cs="Arial"/>
              </w:rPr>
              <w:t>NBIOT(</w:t>
            </w:r>
            <w:proofErr w:type="gramEnd"/>
            <w:r w:rsidRPr="009A758C">
              <w:rPr>
                <w:rFonts w:ascii="Arial" w:hAnsi="Arial" w:cs="Arial"/>
              </w:rPr>
              <w:t>) runs on NBIOT_PTC</w:t>
            </w:r>
          </w:p>
          <w:p w14:paraId="546F6777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{</w:t>
            </w:r>
          </w:p>
          <w:p w14:paraId="50E12D8D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</w:rPr>
              <w:t>NBIOT_CellId_Type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CellId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nbiot_Cell1;</w:t>
            </w:r>
          </w:p>
          <w:p w14:paraId="699D5495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SystemInformationBlockType1_NB v_</w:t>
            </w:r>
            <w:proofErr w:type="gramStart"/>
            <w:r w:rsidRPr="009A758C">
              <w:rPr>
                <w:rFonts w:ascii="Arial" w:hAnsi="Arial" w:cs="Arial"/>
              </w:rPr>
              <w:t>SIB1;</w:t>
            </w:r>
            <w:proofErr w:type="gramEnd"/>
          </w:p>
          <w:p w14:paraId="53C2DA9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SystemInformationBlockType2_NB_r13 v_</w:t>
            </w:r>
            <w:proofErr w:type="gramStart"/>
            <w:r w:rsidRPr="009A758C">
              <w:rPr>
                <w:rFonts w:ascii="Arial" w:hAnsi="Arial" w:cs="Arial"/>
              </w:rPr>
              <w:t>SIB2;</w:t>
            </w:r>
            <w:proofErr w:type="gramEnd"/>
          </w:p>
          <w:p w14:paraId="754842AB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RSRP_ThresholdsNPRACH_InfoList_NB_r13 </w:t>
            </w:r>
            <w:proofErr w:type="spellStart"/>
            <w:r w:rsidRPr="009A758C">
              <w:rPr>
                <w:rFonts w:ascii="Arial" w:hAnsi="Arial" w:cs="Arial"/>
              </w:rPr>
              <w:t>v_RSRP_ThresholdsNPRACH_InfoList_</w:t>
            </w:r>
            <w:proofErr w:type="gramStart"/>
            <w:r w:rsidRPr="009A758C">
              <w:rPr>
                <w:rFonts w:ascii="Arial" w:hAnsi="Arial" w:cs="Arial"/>
              </w:rPr>
              <w:t>NB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{61, 41};    /* @sic R5-177119 sic@ */</w:t>
            </w:r>
          </w:p>
          <w:p w14:paraId="7032915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</w:rPr>
              <w:t>IntegerList_Type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PowerLevelList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{-70, -90, -110};    /* @sic R5-177119 sic@ */</w:t>
            </w:r>
          </w:p>
          <w:p w14:paraId="5EFE436B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NPRACH_ParametersList_NB_r13 </w:t>
            </w:r>
            <w:proofErr w:type="spellStart"/>
            <w:r w:rsidRPr="009A758C">
              <w:rPr>
                <w:rFonts w:ascii="Arial" w:hAnsi="Arial" w:cs="Arial"/>
              </w:rPr>
              <w:t>v_NPRACH_ParametersList_</w:t>
            </w:r>
            <w:proofErr w:type="gramStart"/>
            <w:r w:rsidRPr="009A758C">
              <w:rPr>
                <w:rFonts w:ascii="Arial" w:hAnsi="Arial" w:cs="Arial"/>
              </w:rPr>
              <w:t>NB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{</w:t>
            </w:r>
          </w:p>
          <w:p w14:paraId="5B6D3C1B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</w:rPr>
              <w:t>Default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gramEnd"/>
            <w:r w:rsidRPr="009A758C">
              <w:rPr>
                <w:rFonts w:ascii="Arial" w:hAnsi="Arial" w:cs="Arial"/>
              </w:rPr>
              <w:t xml:space="preserve">ms640, ms8,   -, n3, n1),  // CE level 0: </w:t>
            </w:r>
            <w:proofErr w:type="spellStart"/>
            <w:r w:rsidRPr="009A758C">
              <w:rPr>
                <w:rFonts w:ascii="Arial" w:hAnsi="Arial" w:cs="Arial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</w:rPr>
              <w:t xml:space="preserve"> := 8,   </w:t>
            </w:r>
            <w:proofErr w:type="spellStart"/>
            <w:r w:rsidRPr="009A758C">
              <w:rPr>
                <w:rFonts w:ascii="Arial" w:hAnsi="Arial" w:cs="Arial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</w:rPr>
              <w:t xml:space="preserve"> := 1</w:t>
            </w:r>
          </w:p>
          <w:p w14:paraId="08A7C8A8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</w:rPr>
              <w:t>Default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gramEnd"/>
            <w:r w:rsidRPr="009A758C">
              <w:rPr>
                <w:rFonts w:ascii="Arial" w:hAnsi="Arial" w:cs="Arial"/>
              </w:rPr>
              <w:t xml:space="preserve">ms640, ms32,  -, n3, n2),  // CE level 1: </w:t>
            </w:r>
            <w:proofErr w:type="spellStart"/>
            <w:r w:rsidRPr="009A758C">
              <w:rPr>
                <w:rFonts w:ascii="Arial" w:hAnsi="Arial" w:cs="Arial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</w:rPr>
              <w:t xml:space="preserve"> := 32,  </w:t>
            </w:r>
            <w:proofErr w:type="spellStart"/>
            <w:r w:rsidRPr="009A758C">
              <w:rPr>
                <w:rFonts w:ascii="Arial" w:hAnsi="Arial" w:cs="Arial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</w:rPr>
              <w:t xml:space="preserve"> := 2</w:t>
            </w:r>
          </w:p>
          <w:p w14:paraId="27C97746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</w:rPr>
              <w:t>Default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gramEnd"/>
            <w:r w:rsidRPr="009A758C">
              <w:rPr>
                <w:rFonts w:ascii="Arial" w:hAnsi="Arial" w:cs="Arial"/>
              </w:rPr>
              <w:t xml:space="preserve">ms640, ms128, -, n3, n4)   // CE level 2: </w:t>
            </w:r>
            <w:proofErr w:type="spellStart"/>
            <w:r w:rsidRPr="009A758C">
              <w:rPr>
                <w:rFonts w:ascii="Arial" w:hAnsi="Arial" w:cs="Arial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</w:rPr>
              <w:t xml:space="preserve"> := 128, </w:t>
            </w:r>
            <w:proofErr w:type="spellStart"/>
            <w:r w:rsidRPr="009A758C">
              <w:rPr>
                <w:rFonts w:ascii="Arial" w:hAnsi="Arial" w:cs="Arial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</w:rPr>
              <w:t xml:space="preserve"> := 4</w:t>
            </w:r>
          </w:p>
          <w:p w14:paraId="76F192A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};</w:t>
            </w:r>
          </w:p>
          <w:p w14:paraId="2C939218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lastRenderedPageBreak/>
              <w:t xml:space="preserve">    var template (value) RACH_InfoList_NB_r13 </w:t>
            </w:r>
            <w:proofErr w:type="spellStart"/>
            <w:r w:rsidRPr="009A758C">
              <w:rPr>
                <w:rFonts w:ascii="Arial" w:hAnsi="Arial" w:cs="Arial"/>
              </w:rPr>
              <w:t>v_RACH_</w:t>
            </w:r>
            <w:proofErr w:type="gramStart"/>
            <w:r w:rsidRPr="009A758C">
              <w:rPr>
                <w:rFonts w:ascii="Arial" w:hAnsi="Arial" w:cs="Arial"/>
              </w:rPr>
              <w:t>InfoList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 xml:space="preserve">= { </w:t>
            </w:r>
            <w:proofErr w:type="spellStart"/>
            <w:r w:rsidRPr="009A758C">
              <w:rPr>
                <w:rFonts w:ascii="Arial" w:hAnsi="Arial" w:cs="Arial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</w:rPr>
              <w:t xml:space="preserve">, </w:t>
            </w:r>
            <w:proofErr w:type="spellStart"/>
            <w:r w:rsidRPr="009A758C">
              <w:rPr>
                <w:rFonts w:ascii="Arial" w:hAnsi="Arial" w:cs="Arial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</w:rPr>
              <w:t xml:space="preserve">, </w:t>
            </w:r>
            <w:proofErr w:type="spellStart"/>
            <w:r w:rsidRPr="009A758C">
              <w:rPr>
                <w:rFonts w:ascii="Arial" w:hAnsi="Arial" w:cs="Arial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</w:rPr>
              <w:t xml:space="preserve"> };</w:t>
            </w:r>
          </w:p>
          <w:p w14:paraId="3458679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NPUSCH_ACK_NACK_NumRepetitions_Msg4_Type v_NPUSCH_ACK_NACK_NumRepetitions_Msg</w:t>
            </w:r>
            <w:proofErr w:type="gramStart"/>
            <w:r w:rsidRPr="009A758C">
              <w:rPr>
                <w:rFonts w:ascii="Arial" w:hAnsi="Arial" w:cs="Arial"/>
              </w:rPr>
              <w:t>4 :</w:t>
            </w:r>
            <w:proofErr w:type="gramEnd"/>
            <w:r w:rsidRPr="009A758C">
              <w:rPr>
                <w:rFonts w:ascii="Arial" w:hAnsi="Arial" w:cs="Arial"/>
              </w:rPr>
              <w:t>= { r8, r8, r8 };</w:t>
            </w:r>
          </w:p>
          <w:p w14:paraId="3E8A6FD5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NPRACH_Parameters_NB_r13 </w:t>
            </w:r>
            <w:proofErr w:type="spellStart"/>
            <w:r w:rsidRPr="009A758C">
              <w:rPr>
                <w:rFonts w:ascii="Arial" w:hAnsi="Arial" w:cs="Arial"/>
              </w:rPr>
              <w:t>v_NPRACH_Parameters_</w:t>
            </w:r>
            <w:proofErr w:type="gramStart"/>
            <w:r w:rsidRPr="009A758C">
              <w:rPr>
                <w:rFonts w:ascii="Arial" w:hAnsi="Arial" w:cs="Arial"/>
              </w:rPr>
              <w:t>NB</w:t>
            </w:r>
            <w:proofErr w:type="spellEnd"/>
            <w:r w:rsidRPr="009A758C">
              <w:rPr>
                <w:rFonts w:ascii="Arial" w:hAnsi="Arial" w:cs="Arial"/>
              </w:rPr>
              <w:t>;</w:t>
            </w:r>
            <w:proofErr w:type="gramEnd"/>
          </w:p>
          <w:p w14:paraId="5FF11AC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</w:rPr>
              <w:t>RACH_TimingAdvance_Type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v_RAR_</w:t>
            </w:r>
            <w:proofErr w:type="gramStart"/>
            <w:r w:rsidRPr="009A758C">
              <w:rPr>
                <w:rFonts w:ascii="Arial" w:hAnsi="Arial" w:cs="Arial"/>
              </w:rPr>
              <w:t>TA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 xml:space="preserve">= </w:t>
            </w:r>
            <w:proofErr w:type="spellStart"/>
            <w:r w:rsidRPr="009A758C">
              <w:rPr>
                <w:rFonts w:ascii="Arial" w:hAnsi="Arial" w:cs="Arial"/>
              </w:rPr>
              <w:t>tsc_RACH_TA_Def</w:t>
            </w:r>
            <w:proofErr w:type="spellEnd"/>
            <w:r w:rsidRPr="009A758C">
              <w:rPr>
                <w:rFonts w:ascii="Arial" w:hAnsi="Arial" w:cs="Arial"/>
              </w:rPr>
              <w:t>;</w:t>
            </w:r>
          </w:p>
          <w:p w14:paraId="3F9CA99E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</w:rPr>
              <w:t>DL_CCCH_Message_NB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RRCConnectionSetup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f_NBIOT_508_RRCConnectionSetup();</w:t>
            </w:r>
          </w:p>
          <w:p w14:paraId="7823F91F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</w:rPr>
              <w:t>ContentionResolution_ContainedDlschSdu_Type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v_ContentionResolution_</w:t>
            </w:r>
            <w:proofErr w:type="gramStart"/>
            <w:r w:rsidRPr="009A758C">
              <w:rPr>
                <w:rFonts w:ascii="Arial" w:hAnsi="Arial" w:cs="Arial"/>
              </w:rPr>
              <w:t>RlcPdu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cs_ContentionResolution_DlschSdu(f_RRC_DL_CCCH_NB_Encvalue(v_RRCConnectionSetup));</w:t>
            </w:r>
          </w:p>
          <w:p w14:paraId="17191B97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</w:rPr>
              <w:t>NB_RachProcedureList_Type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RachProcedureList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{</w:t>
            </w:r>
          </w:p>
          <w:p w14:paraId="3944371D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cs_NB_RachProcedure(cs_NB_RandomAccessResponseConfig_Common(cs_NB_RarList_DifferentRAPID</w:t>
            </w:r>
            <w:proofErr w:type="gramStart"/>
            <w:r w:rsidRPr="009A758C">
              <w:rPr>
                <w:rFonts w:ascii="Arial" w:hAnsi="Arial" w:cs="Arial"/>
              </w:rPr>
              <w:t xml:space="preserve">),   </w:t>
            </w:r>
            <w:proofErr w:type="gramEnd"/>
            <w:r w:rsidRPr="009A758C">
              <w:rPr>
                <w:rFonts w:ascii="Arial" w:hAnsi="Arial" w:cs="Arial"/>
              </w:rPr>
              <w:t xml:space="preserve">   </w:t>
            </w:r>
            <w:proofErr w:type="spellStart"/>
            <w:r w:rsidRPr="009A758C">
              <w:rPr>
                <w:rFonts w:ascii="Arial" w:hAnsi="Arial" w:cs="Arial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</w:rPr>
              <w:t>), // NPRACH Preamble at step 2 -&gt; step 3</w:t>
            </w:r>
          </w:p>
          <w:p w14:paraId="0903236A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cs_NB_RachProcedure(cs_NB_RandomAccessResponseConfig_Common(cs_NB_RarList_MultiRAR_UnMatched</w:t>
            </w:r>
            <w:proofErr w:type="gramStart"/>
            <w:r w:rsidRPr="009A758C">
              <w:rPr>
                <w:rFonts w:ascii="Arial" w:hAnsi="Arial" w:cs="Arial"/>
              </w:rPr>
              <w:t xml:space="preserve">),  </w:t>
            </w:r>
            <w:proofErr w:type="spellStart"/>
            <w:r w:rsidRPr="009A758C">
              <w:rPr>
                <w:rFonts w:ascii="Arial" w:hAnsi="Arial" w:cs="Arial"/>
              </w:rPr>
              <w:t>cs</w:t>
            </w:r>
            <w:proofErr w:type="gramEnd"/>
            <w:r w:rsidRPr="009A758C">
              <w:rPr>
                <w:rFonts w:ascii="Arial" w:hAnsi="Arial" w:cs="Arial"/>
              </w:rPr>
              <w:t>_NB_ContentionResolutionCtrl_TCRNTI_None</w:t>
            </w:r>
            <w:proofErr w:type="spellEnd"/>
            <w:r w:rsidRPr="009A758C">
              <w:rPr>
                <w:rFonts w:ascii="Arial" w:hAnsi="Arial" w:cs="Arial"/>
              </w:rPr>
              <w:t>), // NPRACH Preamble at step 4 -&gt; step 5</w:t>
            </w:r>
          </w:p>
          <w:p w14:paraId="58723EBF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cs_NB_RachProcedure(cs_NB_RandomAccessResponseConfig_Common(cs_NB_RarList_MultiRAR_1Matched</w:t>
            </w:r>
            <w:proofErr w:type="gramStart"/>
            <w:r w:rsidRPr="009A758C">
              <w:rPr>
                <w:rFonts w:ascii="Arial" w:hAnsi="Arial" w:cs="Arial"/>
              </w:rPr>
              <w:t xml:space="preserve">),   </w:t>
            </w:r>
            <w:proofErr w:type="spellStart"/>
            <w:proofErr w:type="gramEnd"/>
            <w:r w:rsidRPr="009A758C">
              <w:rPr>
                <w:rFonts w:ascii="Arial" w:hAnsi="Arial" w:cs="Arial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</w:rPr>
              <w:t>), // NPRACH Preamble at step 6 -&gt; step 7</w:t>
            </w:r>
          </w:p>
          <w:p w14:paraId="31DE09CB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cs_NB_RachProcedure(cs_NB_RandomAccessResponseConfig_Common(cs_NB_RarList_MultiRAR_1Matched</w:t>
            </w:r>
            <w:proofErr w:type="gramStart"/>
            <w:r w:rsidRPr="009A758C">
              <w:rPr>
                <w:rFonts w:ascii="Arial" w:hAnsi="Arial" w:cs="Arial"/>
              </w:rPr>
              <w:t xml:space="preserve">),   </w:t>
            </w:r>
            <w:proofErr w:type="gramEnd"/>
            <w:r w:rsidRPr="009A758C">
              <w:rPr>
                <w:rFonts w:ascii="Arial" w:hAnsi="Arial" w:cs="Arial"/>
              </w:rPr>
              <w:t>cs_NB_ContentionResolutionCtrl_TCRNTI_Fail(v_ContentionResolution_RlcPdu)), /* NPRACH Preamble at step 9 -&gt; step 10, 12</w:t>
            </w:r>
          </w:p>
          <w:p w14:paraId="2E2A7382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@sic R5s180401: </w:t>
            </w:r>
            <w:proofErr w:type="spellStart"/>
            <w:r w:rsidRPr="009A758C">
              <w:rPr>
                <w:rFonts w:ascii="Arial" w:hAnsi="Arial" w:cs="Arial"/>
              </w:rPr>
              <w:t>v_ContentionResolution_RlcPdu</w:t>
            </w:r>
            <w:proofErr w:type="spellEnd"/>
            <w:r w:rsidRPr="009A758C">
              <w:rPr>
                <w:rFonts w:ascii="Arial" w:hAnsi="Arial" w:cs="Arial"/>
              </w:rPr>
              <w:t xml:space="preserve"> sic@ */</w:t>
            </w:r>
          </w:p>
          <w:p w14:paraId="2D9E15FF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</w:rPr>
              <w:t>cs_NB_</w:t>
            </w:r>
            <w:proofErr w:type="gramStart"/>
            <w:r w:rsidRPr="009A758C">
              <w:rPr>
                <w:rFonts w:ascii="Arial" w:hAnsi="Arial" w:cs="Arial"/>
              </w:rPr>
              <w:t>RachProcedure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</w:rPr>
              <w:t>cs_NB_RandomAccessResponseConfig_None</w:t>
            </w:r>
            <w:proofErr w:type="spellEnd"/>
            <w:r w:rsidRPr="009A758C">
              <w:rPr>
                <w:rFonts w:ascii="Arial" w:hAnsi="Arial" w:cs="Arial"/>
              </w:rPr>
              <w:t xml:space="preserve">,           </w:t>
            </w:r>
            <w:proofErr w:type="spellStart"/>
            <w:r w:rsidRPr="009A758C">
              <w:rPr>
                <w:rFonts w:ascii="Arial" w:hAnsi="Arial" w:cs="Arial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</w:rPr>
              <w:t>), // NPRACH Preamble at step 13</w:t>
            </w:r>
          </w:p>
          <w:p w14:paraId="24BEB453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</w:rPr>
              <w:t>cs_NB_</w:t>
            </w:r>
            <w:proofErr w:type="gramStart"/>
            <w:r w:rsidRPr="009A758C">
              <w:rPr>
                <w:rFonts w:ascii="Arial" w:hAnsi="Arial" w:cs="Arial"/>
              </w:rPr>
              <w:t>RachProcedure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</w:rPr>
              <w:t>cs_NB_RandomAccessResponseConfig_None</w:t>
            </w:r>
            <w:proofErr w:type="spellEnd"/>
            <w:r w:rsidRPr="009A758C">
              <w:rPr>
                <w:rFonts w:ascii="Arial" w:hAnsi="Arial" w:cs="Arial"/>
              </w:rPr>
              <w:t xml:space="preserve">,           </w:t>
            </w:r>
            <w:proofErr w:type="spellStart"/>
            <w:r w:rsidRPr="009A758C">
              <w:rPr>
                <w:rFonts w:ascii="Arial" w:hAnsi="Arial" w:cs="Arial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</w:rPr>
              <w:t>), // NPRACH Preamble at step 15</w:t>
            </w:r>
          </w:p>
          <w:p w14:paraId="4318A21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cs_NB_RachProcedure(cs_NB_RandomAccessResponseConfig_Def(v_RAR_TA</w:t>
            </w:r>
            <w:proofErr w:type="gramStart"/>
            <w:r w:rsidRPr="009A758C">
              <w:rPr>
                <w:rFonts w:ascii="Arial" w:hAnsi="Arial" w:cs="Arial"/>
              </w:rPr>
              <w:t>),  cs</w:t>
            </w:r>
            <w:proofErr w:type="gramEnd"/>
            <w:r w:rsidRPr="009A758C">
              <w:rPr>
                <w:rFonts w:ascii="Arial" w:hAnsi="Arial" w:cs="Arial"/>
              </w:rPr>
              <w:t>_NB_ContentionResolutionCtrl_Def(v_ContentionResolution_RlcPdu)) // NPRACH Preamble at step 16 -&gt; step 17, 17B @sic R5-177119 sic@</w:t>
            </w:r>
          </w:p>
          <w:p w14:paraId="230EAF83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};</w:t>
            </w:r>
          </w:p>
          <w:p w14:paraId="056FEAB1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</w:rPr>
              <w:t>NBIOT_NPRACH_PreambleGroup_Type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PreambleGroup</w:t>
            </w:r>
            <w:proofErr w:type="spellEnd"/>
            <w:r w:rsidRPr="009A758C">
              <w:rPr>
                <w:rFonts w:ascii="Arial" w:hAnsi="Arial" w:cs="Arial"/>
              </w:rPr>
              <w:t>;</w:t>
            </w:r>
            <w:proofErr w:type="gramEnd"/>
          </w:p>
          <w:p w14:paraId="318B4153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integer </w:t>
            </w:r>
            <w:proofErr w:type="spellStart"/>
            <w:r w:rsidRPr="009A758C">
              <w:rPr>
                <w:rFonts w:ascii="Arial" w:hAnsi="Arial" w:cs="Arial"/>
              </w:rPr>
              <w:t>v_CE_</w:t>
            </w:r>
            <w:proofErr w:type="gramStart"/>
            <w:r w:rsidRPr="009A758C">
              <w:rPr>
                <w:rFonts w:ascii="Arial" w:hAnsi="Arial" w:cs="Arial"/>
              </w:rPr>
              <w:t>Level</w:t>
            </w:r>
            <w:proofErr w:type="spellEnd"/>
            <w:r w:rsidRPr="009A758C">
              <w:rPr>
                <w:rFonts w:ascii="Arial" w:hAnsi="Arial" w:cs="Arial"/>
              </w:rPr>
              <w:t>;</w:t>
            </w:r>
            <w:proofErr w:type="gramEnd"/>
          </w:p>
          <w:p w14:paraId="4655C965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9A758C">
              <w:rPr>
                <w:rFonts w:ascii="Arial" w:hAnsi="Arial" w:cs="Arial"/>
              </w:rPr>
              <w:t>NAS_MSG_Indication_Type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ExpectedNasMsg</w:t>
            </w:r>
            <w:proofErr w:type="spellEnd"/>
            <w:r w:rsidRPr="009A758C">
              <w:rPr>
                <w:rFonts w:ascii="Arial" w:hAnsi="Arial" w:cs="Arial"/>
              </w:rPr>
              <w:t>;</w:t>
            </w:r>
            <w:proofErr w:type="gramEnd"/>
          </w:p>
          <w:p w14:paraId="641C0307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float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WaitForUEtoMeasurePowerLevel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15.0;</w:t>
            </w:r>
          </w:p>
          <w:p w14:paraId="21AD0D7E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</w:t>
            </w:r>
          </w:p>
          <w:p w14:paraId="06EB6E79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</w:t>
            </w:r>
            <w:proofErr w:type="spellStart"/>
            <w:r w:rsidRPr="009A758C">
              <w:rPr>
                <w:rFonts w:ascii="Arial" w:hAnsi="Arial" w:cs="Arial"/>
              </w:rPr>
              <w:t>f_NBIOT_Init</w:t>
            </w:r>
            <w:proofErr w:type="spellEnd"/>
            <w:r w:rsidRPr="009A758C">
              <w:rPr>
                <w:rFonts w:ascii="Arial" w:hAnsi="Arial" w:cs="Arial"/>
              </w:rPr>
              <w:t>(c1</w:t>
            </w:r>
            <w:proofErr w:type="gramStart"/>
            <w:r w:rsidRPr="009A758C">
              <w:rPr>
                <w:rFonts w:ascii="Arial" w:hAnsi="Arial" w:cs="Arial"/>
              </w:rPr>
              <w:t>);</w:t>
            </w:r>
            <w:proofErr w:type="gramEnd"/>
          </w:p>
          <w:p w14:paraId="10F9C751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</w:t>
            </w:r>
          </w:p>
          <w:p w14:paraId="59601A1C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</w:t>
            </w:r>
            <w:proofErr w:type="spellStart"/>
            <w:r w:rsidRPr="009A758C">
              <w:rPr>
                <w:rFonts w:ascii="Arial" w:hAnsi="Arial" w:cs="Arial"/>
              </w:rPr>
              <w:t>f_NBIOT_CellInfo_</w:t>
            </w:r>
            <w:proofErr w:type="gramStart"/>
            <w:r w:rsidRPr="009A758C">
              <w:rPr>
                <w:rFonts w:ascii="Arial" w:hAnsi="Arial" w:cs="Arial"/>
              </w:rPr>
              <w:t>InitMaxReferencePower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</w:rPr>
              <w:t>v_CellId</w:t>
            </w:r>
            <w:proofErr w:type="spellEnd"/>
            <w:r w:rsidRPr="009A758C">
              <w:rPr>
                <w:rFonts w:ascii="Arial" w:hAnsi="Arial" w:cs="Arial"/>
              </w:rPr>
              <w:t>, -70);    // for T0   @sic R5s180024 sic@</w:t>
            </w:r>
          </w:p>
          <w:p w14:paraId="56D67A0A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</w:t>
            </w:r>
          </w:p>
          <w:p w14:paraId="7D14B19D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lastRenderedPageBreak/>
              <w:t xml:space="preserve">    // modify system information</w:t>
            </w:r>
          </w:p>
          <w:p w14:paraId="1DEEC807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v_SIB</w:t>
            </w:r>
            <w:proofErr w:type="gramStart"/>
            <w:r w:rsidRPr="009A758C">
              <w:rPr>
                <w:rFonts w:ascii="Arial" w:hAnsi="Arial" w:cs="Arial"/>
              </w:rPr>
              <w:t>1 :</w:t>
            </w:r>
            <w:proofErr w:type="gramEnd"/>
            <w:r w:rsidRPr="009A758C">
              <w:rPr>
                <w:rFonts w:ascii="Arial" w:hAnsi="Arial" w:cs="Arial"/>
              </w:rPr>
              <w:t>= f_NBIOT_CellInfo_GetSIB1(</w:t>
            </w:r>
            <w:proofErr w:type="spellStart"/>
            <w:r w:rsidRPr="009A758C">
              <w:rPr>
                <w:rFonts w:ascii="Arial" w:hAnsi="Arial" w:cs="Arial"/>
              </w:rPr>
              <w:t>v_CellId</w:t>
            </w:r>
            <w:proofErr w:type="spellEnd"/>
            <w:r w:rsidRPr="009A758C">
              <w:rPr>
                <w:rFonts w:ascii="Arial" w:hAnsi="Arial" w:cs="Arial"/>
              </w:rPr>
              <w:t>);</w:t>
            </w:r>
          </w:p>
          <w:p w14:paraId="6C7C6EE9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v_SIB1.cellSelectionInfo_r13.q_RxLevMin_r</w:t>
            </w:r>
            <w:proofErr w:type="gramStart"/>
            <w:r w:rsidRPr="009A758C">
              <w:rPr>
                <w:rFonts w:ascii="Arial" w:hAnsi="Arial" w:cs="Arial"/>
              </w:rPr>
              <w:t>13 :</w:t>
            </w:r>
            <w:proofErr w:type="gramEnd"/>
            <w:r w:rsidRPr="009A758C">
              <w:rPr>
                <w:rFonts w:ascii="Arial" w:hAnsi="Arial" w:cs="Arial"/>
              </w:rPr>
              <w:t>= -70;     /* Table 22.3.1.1.3.3-4   @sic R5-177119 sic@ */</w:t>
            </w:r>
          </w:p>
          <w:p w14:paraId="7F9FDDA3" w14:textId="7CB7CD96" w:rsidR="009A758C" w:rsidRPr="003C4E4F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f_NBIOT_CellInfo_SetSIB1(nbiot_Cell1, v_SIB1);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102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7"/>
      </w:tblGrid>
      <w:tr w:rsidR="005B78F5" w:rsidRPr="003C4E4F" w14:paraId="5D9DF130" w14:textId="77777777" w:rsidTr="009A758C">
        <w:tc>
          <w:tcPr>
            <w:tcW w:w="10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D63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module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NBIOT_MAC_Testcases</w:t>
            </w:r>
            <w:proofErr w:type="spellEnd"/>
          </w:p>
          <w:p w14:paraId="2486A952" w14:textId="790FEE58" w:rsid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>{</w:t>
            </w:r>
          </w:p>
          <w:p w14:paraId="3A3F0887" w14:textId="05E784B0" w:rsid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</w:t>
            </w: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import from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NBIOT_Parameters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</w:t>
            </w:r>
            <w:proofErr w:type="gramStart"/>
            <w:r w:rsidRPr="009A758C">
              <w:rPr>
                <w:rFonts w:ascii="Arial" w:hAnsi="Arial" w:cs="Arial"/>
                <w:highlight w:val="yellow"/>
                <w:lang w:val="en-IN"/>
              </w:rPr>
              <w:t>all;</w:t>
            </w:r>
            <w:proofErr w:type="gramEnd"/>
          </w:p>
          <w:p w14:paraId="5B2F7A3B" w14:textId="77777777" w:rsidR="009A758C" w:rsidRDefault="009A758C" w:rsidP="009A758C">
            <w:pPr>
              <w:rPr>
                <w:rFonts w:ascii="Arial" w:hAnsi="Arial" w:cs="Arial"/>
                <w:lang w:val="en-IN"/>
              </w:rPr>
            </w:pPr>
          </w:p>
          <w:p w14:paraId="5934FC75" w14:textId="05E0C724" w:rsidR="009A758C" w:rsidRDefault="009A758C" w:rsidP="009A758C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…</w:t>
            </w:r>
          </w:p>
          <w:p w14:paraId="2855FFA6" w14:textId="1084CEBC" w:rsidR="009A758C" w:rsidRDefault="009A758C" w:rsidP="009A758C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…</w:t>
            </w:r>
          </w:p>
          <w:p w14:paraId="433C5ECA" w14:textId="0B74225D" w:rsidR="009A758C" w:rsidRDefault="009A758C" w:rsidP="009A758C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…</w:t>
            </w:r>
          </w:p>
          <w:p w14:paraId="0113BDF3" w14:textId="77777777" w:rsidR="009A758C" w:rsidRDefault="009A758C" w:rsidP="009A758C">
            <w:pPr>
              <w:rPr>
                <w:rFonts w:ascii="Arial" w:hAnsi="Arial" w:cs="Arial"/>
                <w:lang w:val="en-IN"/>
              </w:rPr>
            </w:pPr>
          </w:p>
          <w:p w14:paraId="3A5CB8B5" w14:textId="77777777" w:rsidR="009A758C" w:rsidRDefault="009A758C" w:rsidP="009A758C">
            <w:pPr>
              <w:rPr>
                <w:rFonts w:ascii="Arial" w:hAnsi="Arial" w:cs="Arial"/>
                <w:lang w:val="en-IN"/>
              </w:rPr>
            </w:pPr>
          </w:p>
          <w:p w14:paraId="269FDD43" w14:textId="77777777" w:rsidR="009A758C" w:rsidRDefault="009A758C" w:rsidP="009A758C">
            <w:pPr>
              <w:rPr>
                <w:rFonts w:ascii="Arial" w:hAnsi="Arial" w:cs="Arial"/>
                <w:lang w:val="en-IN"/>
              </w:rPr>
            </w:pPr>
          </w:p>
          <w:p w14:paraId="1E8BB524" w14:textId="60C5FDA0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>function f_TC_22_3_1_1_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NBIOT(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) runs on NBIOT_PTC</w:t>
            </w:r>
          </w:p>
          <w:p w14:paraId="70B0E53D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{</w:t>
            </w:r>
          </w:p>
          <w:p w14:paraId="4D575A15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NBIOT_CellId_Type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CellId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nbiot_Cell1;</w:t>
            </w:r>
          </w:p>
          <w:p w14:paraId="2B27BA76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SystemInformationBlockType1_NB 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SIB1;</w:t>
            </w:r>
            <w:proofErr w:type="gramEnd"/>
          </w:p>
          <w:p w14:paraId="2E290ABF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SystemInformationBlockType2_NB_r13 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SIB2;</w:t>
            </w:r>
            <w:proofErr w:type="gramEnd"/>
          </w:p>
          <w:p w14:paraId="778E1EF8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RSRP_ThresholdsNPRACH_InfoList_NB_r13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v_RSRP_ThresholdsNPRACH_InfoList_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NB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{61, 41};    /* @sic R5-177119 sic@ */</w:t>
            </w:r>
          </w:p>
          <w:p w14:paraId="22470B47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IntegerList_Type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PowerLevelList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{-70, -90, -110};    /* @sic R5-177119 sic@ */</w:t>
            </w:r>
          </w:p>
          <w:p w14:paraId="1A886DF3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NPRACH_ParametersList_NB_r13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v_NPRACH_ParametersList_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NB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{</w:t>
            </w:r>
          </w:p>
          <w:p w14:paraId="7EEEBDDE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ms640, ms8,   -, n3, n1),  // CE level 0: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8,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1</w:t>
            </w:r>
          </w:p>
          <w:p w14:paraId="27F6EF80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ms640, ms32,  -, n3, n2),  // CE level 1: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32,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2</w:t>
            </w:r>
          </w:p>
          <w:p w14:paraId="474ED319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ms640, ms128, -, n3, n4)   // CE level 2: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128,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4</w:t>
            </w:r>
          </w:p>
          <w:p w14:paraId="36053881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};</w:t>
            </w:r>
          </w:p>
          <w:p w14:paraId="01557F37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RACH_InfoList_NB_r13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v_RACH_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InfoList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= {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};</w:t>
            </w:r>
          </w:p>
          <w:p w14:paraId="47FE05FF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NPUSCH_ACK_NACK_NumRepetitions_Msg4_Type v_NPUSCH_ACK_NACK_NumRepetitions_Msg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4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{ r8, r8, r8 };</w:t>
            </w:r>
          </w:p>
          <w:p w14:paraId="7738D722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NPRACH_Parameters_NB_r13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v_NPRACH_Parameters_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NB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5AA2344D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lastRenderedPageBreak/>
              <w:t xml:space="preserve">    var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RACH_TimingAdvance_Type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v_RAR_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TA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tsc_RACH_TA_Def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;</w:t>
            </w:r>
          </w:p>
          <w:p w14:paraId="1BBD5F0B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DL_CCCH_Message_NB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RRCConnectionSetup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f_NBIOT_508_RRCConnectionSetup();</w:t>
            </w:r>
          </w:p>
          <w:p w14:paraId="4AF3E025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ContentionResolution_ContainedDlschSdu_Type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v_ContentionResolution_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RlcPdu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cs_ContentionResolution_DlschSdu(f_RRC_DL_CCCH_NB_Encvalue(v_RRCConnectionSetup));</w:t>
            </w:r>
          </w:p>
          <w:p w14:paraId="08EAB94C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NB_RachProcedureList_Type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RachProcedureList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{</w:t>
            </w:r>
          </w:p>
          <w:p w14:paraId="2FD34186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cs_NB_RachProcedure(cs_NB_RandomAccessResponseConfig_Common(cs_NB_RarList_DifferentRAPID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 xml:space="preserve">),   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), // NPRACH Preamble at step 2 -&gt; step 3</w:t>
            </w:r>
          </w:p>
          <w:p w14:paraId="56856BE6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cs_NB_RachProcedure(cs_NB_RandomAccessResponseConfig_Common(cs_NB_RarList_MultiRAR_UnMatched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 xml:space="preserve">),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_NB_ContentionResolutionCtrl_TCRNTI_None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), // NPRACH Preamble at step 4 -&gt; step 5</w:t>
            </w:r>
          </w:p>
          <w:p w14:paraId="57893590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cs_NB_RachProcedure(cs_NB_RandomAccessResponseConfig_Common(cs_NB_RarList_MultiRAR_1Matched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 xml:space="preserve">),   </w:t>
            </w:r>
            <w:proofErr w:type="spellStart"/>
            <w:proofErr w:type="gramEnd"/>
            <w:r w:rsidRPr="009A758C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), // NPRACH Preamble at step 6 -&gt; step 7</w:t>
            </w:r>
          </w:p>
          <w:p w14:paraId="45D8BB71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cs_NB_RachProcedure(cs_NB_RandomAccessResponseConfig_Common(cs_NB_RarList_MultiRAR_1Matched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 xml:space="preserve">),   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cs_NB_ContentionResolutionCtrl_TCRNTI_Fail(v_ContentionResolution_RlcPdu)), /* NPRACH Preamble at step 9 -&gt; step 10, 12</w:t>
            </w:r>
          </w:p>
          <w:p w14:paraId="269BA7A2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                                                                                           @sic R5s180401: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v_ContentionResolution_RlcPdu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sic@ */</w:t>
            </w:r>
          </w:p>
          <w:p w14:paraId="3C7AB390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cs_NB_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RachProcedure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  <w:lang w:val="en-IN"/>
              </w:rPr>
              <w:t>cs_NB_RandomAccessResponseConfig_None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,     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), // NPRACH Preamble at step 13</w:t>
            </w:r>
          </w:p>
          <w:p w14:paraId="4A47809E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cs_NB_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RachProcedure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  <w:lang w:val="en-IN"/>
              </w:rPr>
              <w:t>cs_NB_RandomAccessResponseConfig_None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,     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), // NPRACH Preamble at step 15</w:t>
            </w:r>
          </w:p>
          <w:p w14:paraId="341DF70E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cs_NB_RachProcedure(cs_NB_RandomAccessResponseConfig_Def(v_RAR_TA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),  cs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_NB_ContentionResolutionCtrl_Def(v_ContentionResolution_RlcPdu)) // NPRACH Preamble at step 16 -&gt; step 17, 17B @sic R5-177119 sic@</w:t>
            </w:r>
          </w:p>
          <w:p w14:paraId="7C9B9CC3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};</w:t>
            </w:r>
          </w:p>
          <w:p w14:paraId="78D9EC62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NBIOT_NPRACH_PreambleGroup_Type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PreambleGroup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5B4E5C11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integer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v_CE_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Level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682EEABD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(present)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NAS_MSG_Indication_Type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ExpectedNasMsg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;</w:t>
            </w:r>
            <w:proofErr w:type="gramEnd"/>
          </w:p>
          <w:p w14:paraId="6AF04A72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float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WaitForUEtoMeasurePowerLevel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15.0;</w:t>
            </w:r>
          </w:p>
          <w:p w14:paraId="1F64E5F0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</w:t>
            </w:r>
          </w:p>
          <w:p w14:paraId="7CD5D8AA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f_NBIOT_Init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(c1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);</w:t>
            </w:r>
            <w:proofErr w:type="gramEnd"/>
          </w:p>
          <w:p w14:paraId="32E5DF9B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</w:t>
            </w:r>
          </w:p>
          <w:p w14:paraId="37BFFBE0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f_NBIOT_CellInfo_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InitMaxReferencePower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  <w:lang w:val="en-IN"/>
              </w:rPr>
              <w:t>v_CellId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, -70);    // for T0   @sic R5s180024 sic@</w:t>
            </w:r>
          </w:p>
          <w:p w14:paraId="5B2E8D8D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</w:t>
            </w:r>
            <w:r w:rsidRPr="009A758C">
              <w:rPr>
                <w:rFonts w:ascii="Arial" w:hAnsi="Arial" w:cs="Arial"/>
                <w:highlight w:val="yellow"/>
                <w:lang w:val="en-IN"/>
              </w:rPr>
              <w:t>if(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pc_NB_ntn_only_Connectivity_</w:t>
            </w:r>
            <w:proofErr w:type="gramStart"/>
            <w:r w:rsidRPr="009A758C">
              <w:rPr>
                <w:rFonts w:ascii="Arial" w:hAnsi="Arial" w:cs="Arial"/>
                <w:highlight w:val="yellow"/>
                <w:lang w:val="en-IN"/>
              </w:rPr>
              <w:t>EPC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>){</w:t>
            </w:r>
            <w:proofErr w:type="gram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//updated to ms1280 taking k-offset for into account.</w:t>
            </w:r>
          </w:p>
          <w:p w14:paraId="23F93783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     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v_NPRACH_ParametersList_</w:t>
            </w:r>
            <w:proofErr w:type="gramStart"/>
            <w:r w:rsidRPr="009A758C">
              <w:rPr>
                <w:rFonts w:ascii="Arial" w:hAnsi="Arial" w:cs="Arial"/>
                <w:highlight w:val="yellow"/>
                <w:lang w:val="en-IN"/>
              </w:rPr>
              <w:t>NB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highlight w:val="yellow"/>
                <w:lang w:val="en-IN"/>
              </w:rPr>
              <w:t>= {</w:t>
            </w:r>
          </w:p>
          <w:p w14:paraId="2AD35589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highlight w:val="yellow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ms1280, ms8,   -, n3, n1),  // CE level 0: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8, 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1</w:t>
            </w:r>
          </w:p>
          <w:p w14:paraId="08854469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highlight w:val="yellow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ms1280, ms32,  -, n3, n2),  // CE level 1: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32,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2</w:t>
            </w:r>
          </w:p>
          <w:p w14:paraId="7B9E293D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lastRenderedPageBreak/>
              <w:t xml:space="preserve">    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highlight w:val="yellow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ms1280, ms128, -, n3, n4)   // CE level 2: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128,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4</w:t>
            </w:r>
          </w:p>
          <w:p w14:paraId="7DA0F2BB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       };</w:t>
            </w:r>
          </w:p>
          <w:p w14:paraId="228CED97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   }</w:t>
            </w:r>
          </w:p>
          <w:p w14:paraId="138384DD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// modify system information</w:t>
            </w:r>
          </w:p>
          <w:p w14:paraId="378CBEF1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v_SIB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f_NBIOT_CellInfo_GetSIB1(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v_CellId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);</w:t>
            </w:r>
          </w:p>
          <w:p w14:paraId="2D860748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v_SIB1.cellSelectionInfo_r13.q_RxLevMin_r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13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-70;     /* Table 22.3.1.1.3.3-4   @sic R5-177119 sic@ */</w:t>
            </w:r>
          </w:p>
          <w:p w14:paraId="4669A2F8" w14:textId="09D225EF" w:rsidR="005B78F5" w:rsidRPr="00E46022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f_NBIOT_CellInfo_SetSIB1(nbiot_Cell1, v_SIB1);</w:t>
            </w:r>
          </w:p>
        </w:tc>
      </w:tr>
    </w:tbl>
    <w:p w14:paraId="68C9CD36" w14:textId="77777777" w:rsidR="001E41F3" w:rsidRDefault="001E41F3" w:rsidP="005B78F5">
      <w:pPr>
        <w:rPr>
          <w:noProof/>
        </w:rPr>
      </w:pPr>
    </w:p>
    <w:sectPr w:rsidR="001E41F3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132A6" w14:textId="77777777" w:rsidR="00032DC5" w:rsidRDefault="00032DC5">
      <w:r>
        <w:separator/>
      </w:r>
    </w:p>
  </w:endnote>
  <w:endnote w:type="continuationSeparator" w:id="0">
    <w:p w14:paraId="2CEDAD7E" w14:textId="77777777" w:rsidR="00032DC5" w:rsidRDefault="0003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8209" w14:textId="77777777" w:rsidR="00CF214E" w:rsidRDefault="00CF21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FD0A2" w14:textId="77777777" w:rsidR="00CF214E" w:rsidRDefault="00CF21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E4E20" w14:textId="77777777" w:rsidR="00CF214E" w:rsidRDefault="00CF2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6279" w14:textId="77777777" w:rsidR="00032DC5" w:rsidRDefault="00032DC5">
      <w:r>
        <w:separator/>
      </w:r>
    </w:p>
  </w:footnote>
  <w:footnote w:type="continuationSeparator" w:id="0">
    <w:p w14:paraId="52CBE72E" w14:textId="77777777" w:rsidR="00032DC5" w:rsidRDefault="00032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EndPr/>
                          <w:sdtContent>
                            <w:p w14:paraId="3F48F5BD" w14:textId="1DE056E4" w:rsidR="0012369B" w:rsidRPr="00A11327" w:rsidRDefault="00CF21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EndPr/>
                    <w:sdtContent>
                      <w:p w14:paraId="3F48F5BD" w14:textId="1DE056E4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3A2C3" w14:textId="0FF673D2" w:rsidR="0012369B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33A47AC" w14:textId="159C8B3E" w:rsidR="0012369B" w:rsidRPr="00A11327" w:rsidRDefault="00CF21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33A47AC" w14:textId="159C8B3E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947B" w14:textId="41389095" w:rsidR="0012369B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EndPr/>
                          <w:sdtContent>
                            <w:p w14:paraId="1BBD22B9" w14:textId="32E57FA2" w:rsidR="0012369B" w:rsidRPr="00A11327" w:rsidRDefault="00CF21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EndPr/>
                    <w:sdtContent>
                      <w:p w14:paraId="1BBD22B9" w14:textId="32E57FA2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DE7D62" w:rsidR="00695808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EndPr/>
                          <w:sdtContent>
                            <w:p w14:paraId="5666E8D8" w14:textId="2FF3BFA7" w:rsidR="0012369B" w:rsidRPr="00A11327" w:rsidRDefault="00CF21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EndPr/>
                    <w:sdtContent>
                      <w:p w14:paraId="5666E8D8" w14:textId="2FF3BFA7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517E4BA" w:rsidR="00695808" w:rsidRDefault="00695808">
    <w:pPr>
      <w:pStyle w:val="Header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EndPr/>
                          <w:sdtContent>
                            <w:p w14:paraId="4E8413B1" w14:textId="79624B56" w:rsidR="0012369B" w:rsidRPr="00A11327" w:rsidRDefault="00CF21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EndPr/>
                    <w:sdtContent>
                      <w:p w14:paraId="4E8413B1" w14:textId="79624B56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3D3B33" w:rsidR="00695808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EndPr/>
                          <w:sdtContent>
                            <w:p w14:paraId="358FF504" w14:textId="1D2473D5" w:rsidR="0012369B" w:rsidRPr="00A11327" w:rsidRDefault="00CF21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EndPr/>
                    <w:sdtContent>
                      <w:p w14:paraId="358FF504" w14:textId="1D2473D5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132911612">
    <w:abstractNumId w:val="5"/>
  </w:num>
  <w:num w:numId="5" w16cid:durableId="372271094">
    <w:abstractNumId w:val="3"/>
  </w:num>
  <w:num w:numId="6" w16cid:durableId="1142623150">
    <w:abstractNumId w:val="2"/>
  </w:num>
  <w:num w:numId="7" w16cid:durableId="1806895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C5"/>
    <w:rsid w:val="0004047C"/>
    <w:rsid w:val="0005122E"/>
    <w:rsid w:val="00067F72"/>
    <w:rsid w:val="00070E09"/>
    <w:rsid w:val="000A235E"/>
    <w:rsid w:val="000A6394"/>
    <w:rsid w:val="000B7FED"/>
    <w:rsid w:val="000C038A"/>
    <w:rsid w:val="000C0EE6"/>
    <w:rsid w:val="000C6598"/>
    <w:rsid w:val="000D44B3"/>
    <w:rsid w:val="0012369B"/>
    <w:rsid w:val="00145D43"/>
    <w:rsid w:val="00155E41"/>
    <w:rsid w:val="00182BB6"/>
    <w:rsid w:val="00192C46"/>
    <w:rsid w:val="001A08B3"/>
    <w:rsid w:val="001A7B60"/>
    <w:rsid w:val="001B52F0"/>
    <w:rsid w:val="001B7A65"/>
    <w:rsid w:val="001C07F0"/>
    <w:rsid w:val="001E41F3"/>
    <w:rsid w:val="001E5783"/>
    <w:rsid w:val="0024481A"/>
    <w:rsid w:val="0026004D"/>
    <w:rsid w:val="00261DB6"/>
    <w:rsid w:val="002640DD"/>
    <w:rsid w:val="00275D12"/>
    <w:rsid w:val="00283F81"/>
    <w:rsid w:val="00284FEB"/>
    <w:rsid w:val="002860C4"/>
    <w:rsid w:val="002A69E8"/>
    <w:rsid w:val="002B5741"/>
    <w:rsid w:val="002E472E"/>
    <w:rsid w:val="00305409"/>
    <w:rsid w:val="003609EF"/>
    <w:rsid w:val="0036231A"/>
    <w:rsid w:val="00374DD4"/>
    <w:rsid w:val="003A729B"/>
    <w:rsid w:val="003B02F7"/>
    <w:rsid w:val="003C1ABC"/>
    <w:rsid w:val="003E1A36"/>
    <w:rsid w:val="00410371"/>
    <w:rsid w:val="004242F1"/>
    <w:rsid w:val="004346B7"/>
    <w:rsid w:val="0044718E"/>
    <w:rsid w:val="004B1232"/>
    <w:rsid w:val="004B75B7"/>
    <w:rsid w:val="004C1FC0"/>
    <w:rsid w:val="005141D9"/>
    <w:rsid w:val="0051580D"/>
    <w:rsid w:val="0054030B"/>
    <w:rsid w:val="00547111"/>
    <w:rsid w:val="00592D74"/>
    <w:rsid w:val="005A4267"/>
    <w:rsid w:val="005A5E0D"/>
    <w:rsid w:val="005B78F5"/>
    <w:rsid w:val="005E2C44"/>
    <w:rsid w:val="006013FE"/>
    <w:rsid w:val="00621188"/>
    <w:rsid w:val="006257ED"/>
    <w:rsid w:val="00653DE4"/>
    <w:rsid w:val="00665C47"/>
    <w:rsid w:val="00695808"/>
    <w:rsid w:val="006B46FB"/>
    <w:rsid w:val="006E21FB"/>
    <w:rsid w:val="006E4AF4"/>
    <w:rsid w:val="006E7334"/>
    <w:rsid w:val="006F167B"/>
    <w:rsid w:val="00720F89"/>
    <w:rsid w:val="0072478F"/>
    <w:rsid w:val="00791CBA"/>
    <w:rsid w:val="00792342"/>
    <w:rsid w:val="007977A8"/>
    <w:rsid w:val="007A3E00"/>
    <w:rsid w:val="007B512A"/>
    <w:rsid w:val="007C2097"/>
    <w:rsid w:val="007C23E1"/>
    <w:rsid w:val="007D6A07"/>
    <w:rsid w:val="007F7259"/>
    <w:rsid w:val="008040A8"/>
    <w:rsid w:val="00820F80"/>
    <w:rsid w:val="00824DDC"/>
    <w:rsid w:val="008279FA"/>
    <w:rsid w:val="008626E7"/>
    <w:rsid w:val="00870EE7"/>
    <w:rsid w:val="008752A1"/>
    <w:rsid w:val="008863B9"/>
    <w:rsid w:val="008A45A6"/>
    <w:rsid w:val="008D3CCC"/>
    <w:rsid w:val="008F3789"/>
    <w:rsid w:val="008F686C"/>
    <w:rsid w:val="00906CA3"/>
    <w:rsid w:val="00913CF2"/>
    <w:rsid w:val="009148DE"/>
    <w:rsid w:val="00934354"/>
    <w:rsid w:val="00941E30"/>
    <w:rsid w:val="009531B0"/>
    <w:rsid w:val="009741B3"/>
    <w:rsid w:val="009777D9"/>
    <w:rsid w:val="00991B88"/>
    <w:rsid w:val="00992E5C"/>
    <w:rsid w:val="009A5753"/>
    <w:rsid w:val="009A579D"/>
    <w:rsid w:val="009A758C"/>
    <w:rsid w:val="009E3297"/>
    <w:rsid w:val="009F734F"/>
    <w:rsid w:val="00A246B6"/>
    <w:rsid w:val="00A47E70"/>
    <w:rsid w:val="00A50CF0"/>
    <w:rsid w:val="00A5642B"/>
    <w:rsid w:val="00A7671C"/>
    <w:rsid w:val="00AA2CBC"/>
    <w:rsid w:val="00AC5820"/>
    <w:rsid w:val="00AD1CD8"/>
    <w:rsid w:val="00AE36C5"/>
    <w:rsid w:val="00AF308E"/>
    <w:rsid w:val="00B00685"/>
    <w:rsid w:val="00B202A9"/>
    <w:rsid w:val="00B258BB"/>
    <w:rsid w:val="00B67B97"/>
    <w:rsid w:val="00B968C8"/>
    <w:rsid w:val="00BA3EC5"/>
    <w:rsid w:val="00BA51D9"/>
    <w:rsid w:val="00BB5DFC"/>
    <w:rsid w:val="00BD279D"/>
    <w:rsid w:val="00BD6BB8"/>
    <w:rsid w:val="00C43732"/>
    <w:rsid w:val="00C550B6"/>
    <w:rsid w:val="00C66BA2"/>
    <w:rsid w:val="00C870F6"/>
    <w:rsid w:val="00C920E2"/>
    <w:rsid w:val="00C95985"/>
    <w:rsid w:val="00CC5026"/>
    <w:rsid w:val="00CC68D0"/>
    <w:rsid w:val="00CE6C5B"/>
    <w:rsid w:val="00CF214E"/>
    <w:rsid w:val="00CF4336"/>
    <w:rsid w:val="00D03F9A"/>
    <w:rsid w:val="00D06D51"/>
    <w:rsid w:val="00D24991"/>
    <w:rsid w:val="00D4089A"/>
    <w:rsid w:val="00D50255"/>
    <w:rsid w:val="00D57ED7"/>
    <w:rsid w:val="00D66520"/>
    <w:rsid w:val="00D84AE9"/>
    <w:rsid w:val="00D9124E"/>
    <w:rsid w:val="00D91B72"/>
    <w:rsid w:val="00DC78CD"/>
    <w:rsid w:val="00DE34CF"/>
    <w:rsid w:val="00E13F3D"/>
    <w:rsid w:val="00E30743"/>
    <w:rsid w:val="00E34898"/>
    <w:rsid w:val="00E46022"/>
    <w:rsid w:val="00EB09B7"/>
    <w:rsid w:val="00ED440B"/>
    <w:rsid w:val="00EE7D7C"/>
    <w:rsid w:val="00F12024"/>
    <w:rsid w:val="00F17DCE"/>
    <w:rsid w:val="00F25D98"/>
    <w:rsid w:val="00F300FB"/>
    <w:rsid w:val="00FA42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2B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12369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2A6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H4VU7HTV54JD-1231737843-1557</_dlc_DocId>
    <_dlc_DocIdUrl xmlns="05fef6b6-48ff-4793-a586-dff4857ec2fd">
      <Url>https://sharepoint.rsint.net/teams/MRT_Dev/_layouts/15/DocIdRedir.aspx?ID=H4VU7HTV54JD-1231737843-1557</Url>
      <Description>H4VU7HTV54JD-1231737843-1557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634FAEA-9DEA-4662-9DC0-5D8DE1070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23D9C-76A1-4A1C-8CA3-1F2A08B989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59C41F-333E-49C1-BA70-B84467B6C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1BE9FC-54E3-4E38-953C-6330BB67F2AA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1082</Words>
  <Characters>11726</Characters>
  <Application>Microsoft Office Word</Application>
  <DocSecurity>0</DocSecurity>
  <Lines>97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2025-04-25T14:55:00Z</dcterms:created>
  <dcterms:modified xsi:type="dcterms:W3CDTF">2025-04-25T14:55:00Z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0x010100BCDA46B2B03D2D41A08489D915B86FB5</vt:lpwstr>
  </property>
  <property fmtid="{D5CDD505-2E9C-101B-9397-08002B2CF9AE}" pid="22" name="_dlc_DocIdItemGuid">
    <vt:lpwstr>9a460c14-2f1b-4e39-9e97-95b66ae272fb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2025-04-25T14:42:35Z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b834817b-185d-46ca-b4db-75c7d03d78ac</vt:lpwstr>
  </property>
  <property fmtid="{D5CDD505-2E9C-101B-9397-08002B2CF9AE}" pid="29" name="MSIP_Label_9764cdcd-3664-4d05-9615-7cbf65a4f0a8_ContentBits">
    <vt:lpwstr>0</vt:lpwstr>
  </property>
</Properties>
</file>