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0442F" w14:textId="77777777" w:rsidR="00F42D83" w:rsidRDefault="00F42D83" w:rsidP="00F42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R5s250167</w:t>
        </w:r>
      </w:fldSimple>
    </w:p>
    <w:p w14:paraId="76047C36" w14:textId="77777777" w:rsidR="00F42D83" w:rsidRDefault="00F42D83" w:rsidP="00F42D8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D83" w14:paraId="1192F28E" w14:textId="77777777" w:rsidTr="006F59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E2C37" w14:textId="77777777" w:rsidR="00F42D83" w:rsidRDefault="00F42D83" w:rsidP="006F59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42D83" w14:paraId="597F7F4D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FEA62" w14:textId="77777777" w:rsidR="00F42D83" w:rsidRDefault="00F42D83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2D83" w14:paraId="3AAB734F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394AD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238FC31C" w14:textId="77777777" w:rsidTr="006F59EC">
        <w:tc>
          <w:tcPr>
            <w:tcW w:w="142" w:type="dxa"/>
            <w:tcBorders>
              <w:left w:val="single" w:sz="4" w:space="0" w:color="auto"/>
            </w:tcBorders>
          </w:tcPr>
          <w:p w14:paraId="5E737BF5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67532D" w14:textId="77777777" w:rsidR="00F42D83" w:rsidRPr="00410371" w:rsidRDefault="00F42D83" w:rsidP="006F59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9EEB1C7" w14:textId="77777777" w:rsidR="00F42D83" w:rsidRDefault="00F42D83" w:rsidP="006F59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26DD43" w14:textId="77777777" w:rsidR="00F42D83" w:rsidRPr="00410371" w:rsidRDefault="00F42D83" w:rsidP="006F59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4897</w:t>
              </w:r>
            </w:fldSimple>
          </w:p>
        </w:tc>
        <w:tc>
          <w:tcPr>
            <w:tcW w:w="709" w:type="dxa"/>
          </w:tcPr>
          <w:p w14:paraId="5F030F22" w14:textId="77777777" w:rsidR="00F42D83" w:rsidRDefault="00F42D83" w:rsidP="006F59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68633F" w14:textId="77777777" w:rsidR="00F42D83" w:rsidRPr="00410371" w:rsidRDefault="00F42D83" w:rsidP="006F5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B41DD6" w14:textId="77777777" w:rsidR="00F42D83" w:rsidRDefault="00F42D83" w:rsidP="006F59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96C30" w14:textId="77777777" w:rsidR="00F42D83" w:rsidRPr="00410371" w:rsidRDefault="00F42D83" w:rsidP="006F5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E8584A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01963605" w14:textId="77777777" w:rsidTr="006F59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CD3CD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5BAD697F" w14:textId="77777777" w:rsidTr="006F59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A3096C" w14:textId="77777777" w:rsidR="00F42D83" w:rsidRPr="00F25D98" w:rsidRDefault="00F42D83" w:rsidP="006F59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2D83" w14:paraId="0D20D0BC" w14:textId="77777777" w:rsidTr="006F59EC">
        <w:tc>
          <w:tcPr>
            <w:tcW w:w="9641" w:type="dxa"/>
            <w:gridSpan w:val="9"/>
          </w:tcPr>
          <w:p w14:paraId="26B51CDB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F4613D" w14:textId="77777777" w:rsidR="00F42D83" w:rsidRDefault="00F42D83" w:rsidP="00F42D8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D83" w14:paraId="26346513" w14:textId="77777777" w:rsidTr="006F59EC">
        <w:tc>
          <w:tcPr>
            <w:tcW w:w="2835" w:type="dxa"/>
          </w:tcPr>
          <w:p w14:paraId="404329B1" w14:textId="77777777" w:rsidR="00F42D83" w:rsidRDefault="00F42D83" w:rsidP="006F59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A33E8B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35321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903E9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7E348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36E844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7971DD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11FA1C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B4E14F" w14:textId="77777777" w:rsidR="00F42D83" w:rsidRDefault="00F42D83" w:rsidP="006F59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16476B" w14:textId="77777777" w:rsidR="00F42D83" w:rsidRDefault="00F42D83" w:rsidP="00F42D8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D83" w14:paraId="56D5C862" w14:textId="77777777" w:rsidTr="006F59EC">
        <w:tc>
          <w:tcPr>
            <w:tcW w:w="9640" w:type="dxa"/>
            <w:gridSpan w:val="11"/>
          </w:tcPr>
          <w:p w14:paraId="48BEB295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0C7B0946" w14:textId="77777777" w:rsidTr="006F59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7531AA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2D56" w14:textId="340477EB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</w:t>
              </w:r>
              <w:r w:rsidR="007466FE">
                <w:t>n</w:t>
              </w:r>
              <w:r>
                <w:t>ction f_NBIOT_CellInfo_InitSIBs</w:t>
              </w:r>
            </w:fldSimple>
          </w:p>
        </w:tc>
      </w:tr>
      <w:tr w:rsidR="00F42D83" w14:paraId="392A7F57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671F6B6A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68A90F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63D5E5E2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E63ECBF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7E2172" w14:textId="77777777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42D83" w14:paraId="1729FFA3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1FE0F648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54E035" w14:textId="45666774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42D83" w14:paraId="678D1D76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4140D466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213221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4D585BA8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2BB03347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ABE47D" w14:textId="77777777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696401" w14:textId="77777777" w:rsidR="00F42D83" w:rsidRDefault="00F42D83" w:rsidP="006F59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E56FA" w14:textId="77777777" w:rsidR="00F42D83" w:rsidRDefault="00F42D83" w:rsidP="006F59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CB7BC7" w14:textId="77777777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 w:rsidR="00F42D83" w14:paraId="4001398A" w14:textId="77777777" w:rsidTr="006F59EC">
        <w:tc>
          <w:tcPr>
            <w:tcW w:w="1843" w:type="dxa"/>
            <w:tcBorders>
              <w:left w:val="single" w:sz="4" w:space="0" w:color="auto"/>
            </w:tcBorders>
          </w:tcPr>
          <w:p w14:paraId="51C1181E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C719CD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35C4AF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C7471E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FFFFB2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D069DFA" w14:textId="77777777" w:rsidTr="006F59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92FDD" w14:textId="77777777" w:rsidR="00F42D83" w:rsidRDefault="00F42D83" w:rsidP="006F59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DE4C3" w14:textId="77777777" w:rsidR="00F42D83" w:rsidRDefault="00F42D83" w:rsidP="006F59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DDE84" w14:textId="77777777" w:rsidR="00F42D83" w:rsidRDefault="00F42D83" w:rsidP="006F59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E20FA" w14:textId="77777777" w:rsidR="00F42D83" w:rsidRDefault="00F42D83" w:rsidP="006F59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40B68" w14:textId="77777777" w:rsidR="00F42D83" w:rsidRDefault="00F42D83" w:rsidP="006F5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42D83" w14:paraId="47B52671" w14:textId="77777777" w:rsidTr="006F59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749C7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06157C" w14:textId="77777777" w:rsidR="00F42D83" w:rsidRDefault="00F42D83" w:rsidP="006F59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306BF" w14:textId="77777777" w:rsidR="00F42D83" w:rsidRDefault="00F42D83" w:rsidP="006F59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D698EA" w14:textId="77777777" w:rsidR="00F42D83" w:rsidRPr="007C2097" w:rsidRDefault="00F42D83" w:rsidP="006F59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42D83" w14:paraId="431A7B92" w14:textId="77777777" w:rsidTr="006F59EC">
        <w:tc>
          <w:tcPr>
            <w:tcW w:w="1843" w:type="dxa"/>
          </w:tcPr>
          <w:p w14:paraId="0B90AA4D" w14:textId="77777777" w:rsidR="00F42D83" w:rsidRDefault="00F42D83" w:rsidP="006F59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E1F901" w14:textId="77777777" w:rsidR="00F42D83" w:rsidRDefault="00F42D83" w:rsidP="006F59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7374C6D9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037291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F1F69" w14:textId="56022A0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When executing test cases with c9 condition, SIB2 is not getting populated with </w:t>
            </w:r>
            <w:r w:rsidRPr="00182BB6">
              <w:rPr>
                <w:rFonts w:cs="Arial"/>
              </w:rPr>
              <w:t>cs_508_NTN_ConfigCommon_r17</w:t>
            </w:r>
            <w:r>
              <w:rPr>
                <w:rFonts w:cs="Arial"/>
              </w:rPr>
              <w:t xml:space="preserve"> and according to 36.508 this shall be present when executing with NTN mode.</w:t>
            </w:r>
          </w:p>
        </w:tc>
      </w:tr>
      <w:tr w:rsidR="00F42D83" w14:paraId="6A8A8773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D6C84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38DD31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3D7537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B4122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EA6F2" w14:textId="2C1341EF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In function </w:t>
            </w:r>
            <w:r w:rsidRPr="00182BB6">
              <w:rPr>
                <w:rFonts w:cs="Arial"/>
                <w:lang w:val="en-SG"/>
              </w:rPr>
              <w:t>f_NBIOT_CellInfo_InitSIBs</w:t>
            </w:r>
            <w:r>
              <w:rPr>
                <w:rFonts w:cs="Arial"/>
                <w:lang w:val="en-SG"/>
              </w:rPr>
              <w:t xml:space="preserve"> for condition </w:t>
            </w:r>
            <w:r w:rsidRPr="00182BB6">
              <w:rPr>
                <w:rFonts w:cs="Arial"/>
                <w:lang w:val="en-SG"/>
              </w:rPr>
              <w:t>p_ListOfBlockTypeNums == {2,3,31}</w:t>
            </w:r>
            <w:r>
              <w:rPr>
                <w:rFonts w:cs="Arial"/>
                <w:lang w:val="en-SG"/>
              </w:rPr>
              <w:t xml:space="preserve"> SIB2 is updated with </w:t>
            </w:r>
            <w:r w:rsidRPr="00182BB6">
              <w:rPr>
                <w:rFonts w:cs="Arial"/>
                <w:lang w:val="en-SG"/>
              </w:rPr>
              <w:t>cs_508_NTN_ConfigCommon_r17</w:t>
            </w:r>
          </w:p>
        </w:tc>
      </w:tr>
      <w:tr w:rsidR="00F42D83" w14:paraId="350E9CAD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A46B0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69FD6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246B2C0D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5AB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DC4FF" w14:textId="79D53D2C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 w:rsidRPr="001E5783">
              <w:rPr>
                <w:rFonts w:cs="Arial"/>
                <w:lang w:val="en-SG"/>
              </w:rPr>
              <w:t>A conformant UE may fail the test case</w:t>
            </w:r>
          </w:p>
        </w:tc>
      </w:tr>
      <w:tr w:rsidR="00F42D83" w14:paraId="4F24BFE1" w14:textId="77777777" w:rsidTr="006F59EC">
        <w:tc>
          <w:tcPr>
            <w:tcW w:w="2694" w:type="dxa"/>
            <w:gridSpan w:val="2"/>
          </w:tcPr>
          <w:p w14:paraId="3E85B827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68A4F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70E525CE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E20A02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6BE74" w14:textId="0498A88A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22.5.23</w:t>
            </w:r>
          </w:p>
        </w:tc>
      </w:tr>
      <w:tr w:rsidR="00F42D83" w14:paraId="7404910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3C7C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52335" w14:textId="77777777" w:rsidR="00F42D83" w:rsidRDefault="00F42D83" w:rsidP="00F42D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2D83" w14:paraId="1AEFDF3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AAA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EBA0A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03BE5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AAE07C" w14:textId="77777777" w:rsidR="00F42D83" w:rsidRDefault="00F42D83" w:rsidP="00F42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2D8B1" w14:textId="77777777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5C7B427B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51E297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EB6D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A0770" w14:textId="5EE65672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AC34A6" w14:textId="77777777" w:rsidR="00F42D83" w:rsidRDefault="00F42D83" w:rsidP="00F42D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C796F" w14:textId="049B953A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22D906AC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25A7F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6C26E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DDF62" w14:textId="458F3C2A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8FA252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52F6F5" w14:textId="5FB87B81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3776E65E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1BD16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1FF592" w14:textId="77777777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CB032" w14:textId="2303EE8D" w:rsidR="00F42D83" w:rsidRDefault="00F42D83" w:rsidP="00F42D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0C96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FA699" w14:textId="4366EEDC" w:rsidR="00F42D83" w:rsidRDefault="00F42D83" w:rsidP="00F42D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2D83" w14:paraId="150C4760" w14:textId="77777777" w:rsidTr="006F59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0731F" w14:textId="77777777" w:rsidR="00F42D83" w:rsidRDefault="00F42D83" w:rsidP="00F42D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D5755" w14:textId="77777777" w:rsidR="00F42D83" w:rsidRDefault="00F42D83" w:rsidP="00F42D83">
            <w:pPr>
              <w:pStyle w:val="CRCoverPage"/>
              <w:spacing w:after="0"/>
              <w:rPr>
                <w:noProof/>
              </w:rPr>
            </w:pPr>
          </w:p>
        </w:tc>
      </w:tr>
      <w:tr w:rsidR="00F42D83" w14:paraId="1A107ECC" w14:textId="77777777" w:rsidTr="006F59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1AEC25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1F8BF" w14:textId="7777777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2D83" w:rsidRPr="008863B9" w14:paraId="096E4FDB" w14:textId="77777777" w:rsidTr="006F59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DD0F8F" w14:textId="77777777" w:rsidR="00F42D83" w:rsidRPr="008863B9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AA450" w14:textId="77777777" w:rsidR="00F42D83" w:rsidRPr="008863B9" w:rsidRDefault="00F42D83" w:rsidP="00F42D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D83" w14:paraId="12A1B0EB" w14:textId="77777777" w:rsidTr="006F59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A4046" w14:textId="77777777" w:rsidR="00F42D83" w:rsidRDefault="00F42D83" w:rsidP="00F42D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80B4B8" w14:textId="77777777" w:rsidR="00F42D83" w:rsidRDefault="00F42D83" w:rsidP="00F42D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0CD214" w14:textId="77777777" w:rsidR="00F42D83" w:rsidRDefault="00F42D83" w:rsidP="00F42D83">
      <w:pPr>
        <w:pStyle w:val="CRCoverPage"/>
        <w:spacing w:after="0"/>
        <w:rPr>
          <w:noProof/>
          <w:sz w:val="8"/>
          <w:szCs w:val="8"/>
        </w:rPr>
      </w:pPr>
    </w:p>
    <w:p w14:paraId="5C37310B" w14:textId="77777777" w:rsidR="00F42D83" w:rsidRDefault="00F42D83" w:rsidP="00F42D8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957923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2C6DC3DF" w14:textId="0140C85D" w:rsidR="00182BB6" w:rsidRDefault="007247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2BB6" w:rsidRPr="00E61DB3">
        <w:rPr>
          <w:rFonts w:cs="Arial"/>
          <w:iCs/>
        </w:rPr>
        <w:t>Table of Contents</w:t>
      </w:r>
      <w:r w:rsidR="00182BB6">
        <w:tab/>
      </w:r>
      <w:r w:rsidR="00182BB6">
        <w:fldChar w:fldCharType="begin"/>
      </w:r>
      <w:r w:rsidR="00182BB6">
        <w:instrText xml:space="preserve"> PAGEREF _Toc195792355 \h </w:instrText>
      </w:r>
      <w:r w:rsidR="00182BB6">
        <w:fldChar w:fldCharType="separate"/>
      </w:r>
      <w:r w:rsidR="00182BB6">
        <w:t>2</w:t>
      </w:r>
      <w:r w:rsidR="00182BB6">
        <w:fldChar w:fldCharType="end"/>
      </w:r>
    </w:p>
    <w:p w14:paraId="0A000AB2" w14:textId="146B5C92" w:rsidR="00182BB6" w:rsidRDefault="00182BB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_Toc195792356 \h </w:instrText>
      </w:r>
      <w:r>
        <w:fldChar w:fldCharType="separate"/>
      </w:r>
      <w:r>
        <w:t>3</w:t>
      </w:r>
      <w:r>
        <w:fldChar w:fldCharType="end"/>
      </w:r>
    </w:p>
    <w:p w14:paraId="3EA7097C" w14:textId="5B7A6409" w:rsidR="00182BB6" w:rsidRDefault="00182BB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_Toc195792357 \h </w:instrText>
      </w:r>
      <w:r>
        <w:fldChar w:fldCharType="separate"/>
      </w:r>
      <w:r>
        <w:t>3</w:t>
      </w:r>
      <w:r>
        <w:fldChar w:fldCharType="end"/>
      </w:r>
    </w:p>
    <w:p w14:paraId="2923A414" w14:textId="7971D157" w:rsidR="00182BB6" w:rsidRDefault="00182BB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61DB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E61DB3">
        <w:rPr>
          <w:rFonts w:cs="Arial"/>
          <w:b/>
          <w:lang w:val="pt-BR"/>
        </w:rPr>
        <w:t xml:space="preserve">Change </w:t>
      </w:r>
      <w:r w:rsidRPr="00E61DB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_Toc195792358 \h </w:instrText>
      </w:r>
      <w:r>
        <w:fldChar w:fldCharType="separate"/>
      </w:r>
      <w:r>
        <w:t>3</w:t>
      </w:r>
      <w:r>
        <w:fldChar w:fldCharType="end"/>
      </w:r>
    </w:p>
    <w:p w14:paraId="54D44E35" w14:textId="575A586C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95792356"/>
      <w:r>
        <w:rPr>
          <w:b/>
          <w:lang w:eastAsia="ja-JP"/>
        </w:rPr>
        <w:lastRenderedPageBreak/>
        <w:t>Overview</w:t>
      </w:r>
      <w:bookmarkEnd w:id="1"/>
      <w:bookmarkEnd w:id="2"/>
    </w:p>
    <w:p w14:paraId="152DB893" w14:textId="4C7C0EFE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</w:t>
      </w:r>
      <w:r w:rsidR="008A0352" w:rsidRPr="00E12CDE">
        <w:rPr>
          <w:rFonts w:cs="Arial"/>
        </w:rPr>
        <w:t xml:space="preserve">ATS </w:t>
      </w:r>
      <w:r w:rsidR="008A0352" w:rsidRPr="007D3887">
        <w:rPr>
          <w:rFonts w:cs="Arial"/>
          <w:lang w:val="en-US"/>
        </w:rPr>
        <w:t>iwd-TTCN3-B2024-06_D2</w:t>
      </w:r>
      <w:r w:rsidR="008A0352">
        <w:rPr>
          <w:rFonts w:cs="Arial"/>
          <w:lang w:val="en-US"/>
        </w:rPr>
        <w:t>5</w:t>
      </w:r>
      <w:r w:rsidR="008A0352" w:rsidRPr="007D3887">
        <w:rPr>
          <w:rFonts w:cs="Arial"/>
          <w:lang w:val="en-US"/>
        </w:rPr>
        <w:t>wk</w:t>
      </w:r>
      <w:r w:rsidR="008A0352">
        <w:rPr>
          <w:rFonts w:cs="Arial"/>
          <w:lang w:val="en-US"/>
        </w:rPr>
        <w:t>11</w:t>
      </w:r>
      <w:r w:rsidR="008A0352" w:rsidRPr="00E12CDE">
        <w:t xml:space="preserve"> </w:t>
      </w:r>
      <w:r w:rsidRPr="005B78F5">
        <w:rPr>
          <w:rFonts w:cs="Arial"/>
        </w:rPr>
        <w:t>related to the title of this CR.</w:t>
      </w:r>
    </w:p>
    <w:p w14:paraId="05BDC930" w14:textId="3D14BA78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2A69E8" w:rsidRPr="002A69E8">
        <w:rPr>
          <w:rFonts w:ascii="Arial" w:hAnsi="Arial" w:cs="Arial"/>
          <w:b/>
          <w:sz w:val="24"/>
          <w:lang w:eastAsia="ja-JP"/>
        </w:rPr>
        <w:t>Parikshit Bhise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hyperlink r:id="rId22" w:history="1">
        <w:r w:rsidR="002A69E8" w:rsidRPr="002A69E8">
          <w:rPr>
            <w:rStyle w:val="Hyperlink"/>
            <w:rFonts w:cs="Arial"/>
            <w:b/>
            <w:lang w:eastAsia="ja-JP"/>
          </w:rPr>
          <w:t>Parikshit.bhise@rohde-schwarz.com</w:t>
        </w:r>
      </w:hyperlink>
      <w:r w:rsidR="002A69E8" w:rsidRPr="002A69E8">
        <w:rPr>
          <w:rFonts w:cs="Arial"/>
          <w:b/>
          <w:lang w:eastAsia="ja-JP"/>
        </w:rPr>
        <w:tab/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95792357"/>
      <w:r w:rsidRPr="00854C55">
        <w:rPr>
          <w:b/>
        </w:rPr>
        <w:t>Corrections required</w:t>
      </w:r>
      <w:bookmarkEnd w:id="3"/>
      <w:bookmarkEnd w:id="4"/>
      <w:bookmarkEnd w:id="5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6" w:name="_Toc140742501"/>
      <w:bookmarkStart w:id="7" w:name="_Toc158717176"/>
      <w:bookmarkStart w:id="8" w:name="_Toc195792358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6"/>
      <w:bookmarkEnd w:id="7"/>
      <w:bookmarkEnd w:id="8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8145"/>
      </w:tblGrid>
      <w:tr w:rsidR="005B78F5" w:rsidRPr="003C4E4F" w14:paraId="58769C95" w14:textId="77777777" w:rsidTr="00E4602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1C8C9B71" w:rsidR="005B78F5" w:rsidRPr="003C4E4F" w:rsidRDefault="00182BB6" w:rsidP="00A7743B">
            <w:pPr>
              <w:spacing w:after="0"/>
              <w:rPr>
                <w:rFonts w:ascii="Arial" w:hAnsi="Arial" w:cs="Arial"/>
              </w:rPr>
            </w:pPr>
            <w:r w:rsidRPr="00182BB6">
              <w:rPr>
                <w:rFonts w:ascii="Arial" w:hAnsi="Arial" w:cs="Arial"/>
              </w:rPr>
              <w:t>f_NBIOT_CellInfo_InitSIBs</w:t>
            </w:r>
          </w:p>
        </w:tc>
      </w:tr>
      <w:tr w:rsidR="005B78F5" w:rsidRPr="003C4E4F" w14:paraId="68D44DBD" w14:textId="77777777" w:rsidTr="00E46022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05469687" w:rsidR="00182BB6" w:rsidRPr="00791CBA" w:rsidRDefault="00182BB6" w:rsidP="008A0352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When executing test cases with c9 condition, SIB2 is not getting populated with </w:t>
            </w:r>
            <w:r w:rsidRPr="00182BB6">
              <w:rPr>
                <w:rFonts w:ascii="Arial" w:hAnsi="Arial" w:cs="Arial"/>
              </w:rPr>
              <w:t>cs_508_NTN_ConfigCommon_r17</w:t>
            </w:r>
            <w:r>
              <w:rPr>
                <w:rFonts w:ascii="Arial" w:hAnsi="Arial" w:cs="Arial"/>
              </w:rPr>
              <w:t xml:space="preserve"> and </w:t>
            </w:r>
            <w:r w:rsidR="00AF308E">
              <w:rPr>
                <w:rFonts w:ascii="Arial" w:hAnsi="Arial" w:cs="Arial"/>
              </w:rPr>
              <w:t xml:space="preserve">according to 36.508 </w:t>
            </w:r>
            <w:r>
              <w:rPr>
                <w:rFonts w:ascii="Arial" w:hAnsi="Arial" w:cs="Arial"/>
              </w:rPr>
              <w:t>this shall be present when executing with NTN mode.</w:t>
            </w:r>
          </w:p>
        </w:tc>
      </w:tr>
      <w:tr w:rsidR="005B78F5" w:rsidRPr="003C4E4F" w14:paraId="296C0EA2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3531D64E" w:rsidR="00E46022" w:rsidRPr="00D81C1D" w:rsidRDefault="00182BB6" w:rsidP="00C4373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In function </w:t>
            </w:r>
            <w:r w:rsidRPr="00182BB6">
              <w:rPr>
                <w:rFonts w:cs="Arial"/>
                <w:lang w:val="en-SG"/>
              </w:rPr>
              <w:t>f_NBIOT_CellInfo_InitSIBs</w:t>
            </w:r>
            <w:r>
              <w:rPr>
                <w:rFonts w:cs="Arial"/>
                <w:lang w:val="en-SG"/>
              </w:rPr>
              <w:t xml:space="preserve"> for condition </w:t>
            </w:r>
            <w:r w:rsidRPr="00182BB6">
              <w:rPr>
                <w:rFonts w:cs="Arial"/>
                <w:lang w:val="en-SG"/>
              </w:rPr>
              <w:t>p_ListOfBlockTypeNums == {2,3,31}</w:t>
            </w:r>
            <w:r>
              <w:rPr>
                <w:rFonts w:cs="Arial"/>
                <w:lang w:val="en-SG"/>
              </w:rPr>
              <w:t xml:space="preserve"> SIB2 is updated with </w:t>
            </w:r>
            <w:r w:rsidRPr="00182BB6">
              <w:rPr>
                <w:rFonts w:cs="Arial"/>
                <w:lang w:val="en-SG"/>
              </w:rPr>
              <w:t>cs_508_NTN_ConfigCommon_r17</w:t>
            </w:r>
          </w:p>
        </w:tc>
      </w:tr>
      <w:tr w:rsidR="005B78F5" w:rsidRPr="003C4E4F" w14:paraId="73F94F07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62C9B4BB" w:rsidR="005B78F5" w:rsidRPr="003C4E4F" w:rsidRDefault="00182BB6" w:rsidP="00A7743B">
            <w:pPr>
              <w:spacing w:after="0"/>
              <w:rPr>
                <w:rFonts w:ascii="Arial" w:hAnsi="Arial" w:cs="Arial"/>
              </w:rPr>
            </w:pPr>
            <w:r w:rsidRPr="00182BB6">
              <w:rPr>
                <w:rFonts w:ascii="Arial" w:hAnsi="Arial" w:cs="Arial"/>
              </w:rPr>
              <w:t>NBIOT_CellInfo</w:t>
            </w:r>
          </w:p>
        </w:tc>
      </w:tr>
      <w:tr w:rsidR="005B78F5" w:rsidRPr="003C4E4F" w14:paraId="39A17CAF" w14:textId="77777777" w:rsidTr="00E4602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77777777" w:rsidR="005B78F5" w:rsidRPr="003C4E4F" w:rsidRDefault="005B78F5" w:rsidP="00A7743B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100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8"/>
      </w:tblGrid>
      <w:tr w:rsidR="008A0352" w:rsidRPr="003C4E4F" w14:paraId="54457081" w14:textId="77777777" w:rsidTr="008A0352">
        <w:tc>
          <w:tcPr>
            <w:tcW w:w="10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0D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>function f_NBIOT_CellInfo_InitSIBs(BlockTypeNumbersList_Type     p_ListOfBlockTypeNums,</w:t>
            </w:r>
          </w:p>
          <w:p w14:paraId="6341556D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NBIOT_CellId_Type             p_CellId,</w:t>
            </w:r>
          </w:p>
          <w:p w14:paraId="5C77215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integer                       p_FrequencyBand,</w:t>
            </w:r>
          </w:p>
          <w:p w14:paraId="61480D2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NB_OperationMode_Type         p_OperationMode,</w:t>
            </w:r>
          </w:p>
          <w:p w14:paraId="242CA01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EUTRA_NAS_NumOfPLMN_Type      p_CellsOnPLMN)</w:t>
            </w:r>
          </w:p>
          <w:p w14:paraId="5F06DB9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runs on NBIOT_PTC return template (value) NB_SI_List_Type {</w:t>
            </w:r>
          </w:p>
          <w:p w14:paraId="2523EB8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NB_SI_List_Type        v_SI_List;</w:t>
            </w:r>
          </w:p>
          <w:p w14:paraId="6E0F7D8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SystemInformation_NB_r13_IEs v_SIB;</w:t>
            </w:r>
          </w:p>
          <w:p w14:paraId="6350461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v_Index;</w:t>
            </w:r>
          </w:p>
          <w:p w14:paraId="199DBF4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v_IndexBckp := -1;</w:t>
            </w:r>
          </w:p>
          <w:p w14:paraId="53C0590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NB_CarrierFreq_Type v_CarrierFreq := fl_NBIOT_Get_CarrierFreq(p_CellId, p_FrequencyBand, p_OperationMode, p_CellsOnPLMN); // @sic R5-185113 sic@</w:t>
            </w:r>
          </w:p>
          <w:p w14:paraId="1524C8B3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r w:rsidRPr="00182BB6">
              <w:rPr>
                <w:rFonts w:ascii="Arial" w:hAnsi="Arial" w:cs="Arial"/>
                <w:lang w:val="de-DE"/>
              </w:rPr>
              <w:t>var NTN_Satellite_Type v_SatelliteType := f_NBIOT_MobileInfo_GetNTNSatelliteType();</w:t>
            </w:r>
          </w:p>
          <w:p w14:paraId="3F343C5D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        </w:t>
            </w:r>
          </w:p>
          <w:p w14:paraId="51FCA49C" w14:textId="77777777" w:rsidR="008A0352" w:rsidRPr="00182BB6" w:rsidRDefault="008A0352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</w:t>
            </w:r>
          </w:p>
          <w:p w14:paraId="6443D2E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</w:t>
            </w:r>
            <w:r w:rsidRPr="00182BB6">
              <w:rPr>
                <w:rFonts w:ascii="Arial" w:hAnsi="Arial" w:cs="Arial"/>
                <w:lang w:val="en-IN"/>
              </w:rPr>
              <w:t>for (v_Index:=0; v_Index&lt;lengthof(p_ListOfBlockTypeNums); v_Index:= v_Index + 1)</w:t>
            </w:r>
          </w:p>
          <w:p w14:paraId="18FFE1A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{</w:t>
            </w:r>
          </w:p>
          <w:p w14:paraId="2B7FD0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select (p_ListOfBlockTypeNums[v_Index]) { // blocktype to initialise</w:t>
            </w:r>
          </w:p>
          <w:p w14:paraId="6166181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(2) { // BlockType2</w:t>
            </w:r>
          </w:p>
          <w:p w14:paraId="24B83F6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cs_SI_NB_SIB2(f_NBIOT_InitSystemInformation2(p_CellId, p_FrequencyBand, p_OperationMode, p_CellsOnPLMN));</w:t>
            </w:r>
          </w:p>
          <w:p w14:paraId="4B65C3C3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if(v_SatelliteType == ntn_GSO){v_SIB.sib_TypeAndInfo_r13[0].sib2_r13.radioResourceConfigCommon_r13.ntn_ConfigCommon_r17 := cs_508_NTN_ConfigCommon_r17;}</w:t>
            </w:r>
          </w:p>
          <w:p w14:paraId="1A13EC2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 if(v_SatelliteType == ntn_NGSO){v_SIB.sib_TypeAndInfo_r13[0].sib2_r13.radioResourceConfigCommon_r13.ntn_ConfigCommon_r17 := cs_508_NTN_ConfigCommon_r17_NGSO;} //@sic R5w240103 sic@</w:t>
            </w:r>
          </w:p>
          <w:p w14:paraId="0957659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E222E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(3) { // BlockType3</w:t>
            </w:r>
          </w:p>
          <w:p w14:paraId="166112B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cs_SI_NB_SIB3(cs_508_SystemInformationBlockType3_NB_Def);</w:t>
            </w:r>
          </w:p>
          <w:p w14:paraId="2516DB0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DC92D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(4) { // BlockType4</w:t>
            </w:r>
          </w:p>
          <w:p w14:paraId="40FB693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cs_SI_NB_SIB4(cs_508_SystemInformationBlockType4_NB_Def);</w:t>
            </w:r>
          </w:p>
          <w:p w14:paraId="0800A56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BD6E16D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(5) { // BlockType5</w:t>
            </w:r>
          </w:p>
          <w:p w14:paraId="1D92C72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cs_SI_NB_SIB5(f_NBIOT_InitSystemInformation5(p_CellId, p_FrequencyBand, p_OperationMode));</w:t>
            </w:r>
          </w:p>
          <w:p w14:paraId="22EDD6C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954E34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(14) { // BlockType14</w:t>
            </w:r>
          </w:p>
          <w:p w14:paraId="689F54C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cs_SI_NB_SIB14(cs_SystemInformationBlockType14_NB_Def);</w:t>
            </w:r>
          </w:p>
          <w:p w14:paraId="4385706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134F14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(20) { // BlockType20</w:t>
            </w:r>
          </w:p>
          <w:p w14:paraId="1719524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cs_SI_NB_SIB20(cs_508_SystemInformationBlockType20_NB_Def);</w:t>
            </w:r>
          </w:p>
          <w:p w14:paraId="4175BEF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5D2BCF6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(22) { // BlockType22</w:t>
            </w:r>
          </w:p>
          <w:p w14:paraId="74C0EC7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cs_SI_NB_SIB22(cs_508_SystemInformationBlockType22_NB_Def(cs_DL_CarrierConfigCommon_NB_r14(v_CarrierFreq.DL.carrierFreq_r13, v_CarrierFreq.DL.carrierFreqOffset_r13), v_CarrierFreq.UL));</w:t>
            </w:r>
          </w:p>
          <w:p w14:paraId="283DBFEC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63F876E8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(23) { // BlockType23</w:t>
            </w:r>
          </w:p>
          <w:p w14:paraId="4DF688A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cs_SI_NB_SIB23(cs_508_SystemInformationBlockType23_NB_Def);</w:t>
            </w:r>
          </w:p>
          <w:p w14:paraId="05E48D57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2C0EF7F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(31) { // BlockType31</w:t>
            </w:r>
          </w:p>
          <w:p w14:paraId="554B321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 (p_ListOfBlockTypeNums == {2,3,31}) //a special order due to SIB2 and SIB31 being concatenated)</w:t>
            </w:r>
          </w:p>
          <w:p w14:paraId="40CC9BA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047B471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        v_IndexBckp := v_Index;</w:t>
            </w:r>
          </w:p>
          <w:p w14:paraId="0862B11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v_Index := 0;</w:t>
            </w:r>
          </w:p>
          <w:p w14:paraId="3B29E429" w14:textId="7793683F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v_SIB := cs_SI_NB_SIB2_and_SIB31(f_NBIOT_InitSystemInformation2(p_CellId, p_FrequencyBand, p_OperationMode, p_CellsOnPLMN),f_NBIOT_InitSIB31().sib_TypeAndInfo_r13[0].sib31_v1700); // @sic R5-235468 sic@</w:t>
            </w:r>
          </w:p>
          <w:p w14:paraId="63A6ECD0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</w:rPr>
              <w:t xml:space="preserve">                </w:t>
            </w:r>
            <w:r w:rsidRPr="00182BB6">
              <w:rPr>
                <w:rFonts w:ascii="Arial" w:hAnsi="Arial" w:cs="Arial"/>
                <w:lang w:val="en-IN"/>
              </w:rPr>
              <w:t>}</w:t>
            </w:r>
          </w:p>
          <w:p w14:paraId="15D7D99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</w:t>
            </w:r>
          </w:p>
          <w:p w14:paraId="14C3D452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37B50C6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v_SIB := f_NBIOT_InitSIB31();</w:t>
            </w:r>
          </w:p>
          <w:p w14:paraId="37AAAC1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}</w:t>
            </w:r>
          </w:p>
          <w:p w14:paraId="299960F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C2A1023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</w:t>
            </w:r>
          </w:p>
          <w:p w14:paraId="74BA0D3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(32) {</w:t>
            </w:r>
          </w:p>
          <w:p w14:paraId="2099020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FatalError(__FILE__, __LINE__, "System block type 32 not yet supported")</w:t>
            </w:r>
          </w:p>
          <w:p w14:paraId="28EF3EF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D4FC96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else { // BlockType not in supported Blocktypes</w:t>
            </w:r>
          </w:p>
          <w:p w14:paraId="78EE19F4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FatalError(__FILE__, __LINE__, "Block no. , " &amp; int2str(p_ListOfBlockTypeNums[v_Index]) &amp; ", not supported in this init function");</w:t>
            </w:r>
          </w:p>
          <w:p w14:paraId="6166A5F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9FAE0F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6894EF1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v_SI_List[v_Index] := cs_SystemInformation_Common_NB(v_SIB);</w:t>
            </w:r>
          </w:p>
          <w:p w14:paraId="34A6431E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if (v_IndexBckp != -1)</w:t>
            </w:r>
          </w:p>
          <w:p w14:paraId="69699AFB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{</w:t>
            </w:r>
          </w:p>
          <w:p w14:paraId="136B7B29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v_Index := v_IndexBckp;</w:t>
            </w:r>
          </w:p>
          <w:p w14:paraId="1D607D8F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v_IndexBckp := -1;</w:t>
            </w:r>
          </w:p>
          <w:p w14:paraId="19BD8A21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1768C9CA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}</w:t>
            </w:r>
          </w:p>
          <w:p w14:paraId="2A120DE5" w14:textId="77777777" w:rsidR="008A0352" w:rsidRPr="00182BB6" w:rsidRDefault="008A0352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return v_SI_List</w:t>
            </w:r>
          </w:p>
          <w:p w14:paraId="7F9FDDA3" w14:textId="11ABD6EC" w:rsidR="008A0352" w:rsidRPr="003C4E4F" w:rsidRDefault="008A0352" w:rsidP="00182BB6">
            <w:pPr>
              <w:rPr>
                <w:rFonts w:ascii="Arial" w:hAnsi="Arial" w:cs="Arial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100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8"/>
      </w:tblGrid>
      <w:tr w:rsidR="005B78F5" w:rsidRPr="003C4E4F" w14:paraId="5D9DF130" w14:textId="77777777" w:rsidTr="008A0352">
        <w:tc>
          <w:tcPr>
            <w:tcW w:w="10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D05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>function f_NBIOT_CellInfo_InitSIBs(BlockTypeNumbersList_Type     p_ListOfBlockTypeNums,</w:t>
            </w:r>
          </w:p>
          <w:p w14:paraId="61B2D9F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NBIOT_CellId_Type             p_CellId,</w:t>
            </w:r>
          </w:p>
          <w:p w14:paraId="255FFD2C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integer                       p_FrequencyBand,</w:t>
            </w:r>
          </w:p>
          <w:p w14:paraId="6E8035C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NB_OperationMode_Type         p_OperationMode,</w:t>
            </w:r>
          </w:p>
          <w:p w14:paraId="479D2236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         EUTRA_NAS_NumOfPLMN_Type      p_CellsOnPLMN)</w:t>
            </w:r>
          </w:p>
          <w:p w14:paraId="72364D8D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runs on NBIOT_PTC return template (value) NB_SI_List_Type {</w:t>
            </w:r>
          </w:p>
          <w:p w14:paraId="284A158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NB_SI_List_Type        v_SI_List;</w:t>
            </w:r>
          </w:p>
          <w:p w14:paraId="3D29C1D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template (value) SystemInformation_NB_r13_IEs v_SIB;</w:t>
            </w:r>
          </w:p>
          <w:p w14:paraId="05FDA24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v_Index;</w:t>
            </w:r>
          </w:p>
          <w:p w14:paraId="6E485E5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integer v_IndexBckp := -1;</w:t>
            </w:r>
          </w:p>
          <w:p w14:paraId="6957AE1B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var NB_CarrierFreq_Type v_CarrierFreq := fl_NBIOT_Get_CarrierFreq(p_CellId, p_FrequencyBand, p_OperationMode, p_CellsOnPLMN); // @sic R5-185113 sic@</w:t>
            </w:r>
          </w:p>
          <w:p w14:paraId="63BF29BB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</w:t>
            </w:r>
            <w:r w:rsidRPr="00182BB6">
              <w:rPr>
                <w:rFonts w:ascii="Arial" w:hAnsi="Arial" w:cs="Arial"/>
                <w:lang w:val="de-DE"/>
              </w:rPr>
              <w:t>var NTN_Satellite_Type v_SatelliteType := f_NBIOT_MobileInfo_GetNTNSatelliteType();</w:t>
            </w:r>
          </w:p>
          <w:p w14:paraId="37B0E8AA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        </w:t>
            </w:r>
          </w:p>
          <w:p w14:paraId="18DA93A8" w14:textId="77777777" w:rsidR="00182BB6" w:rsidRPr="00182BB6" w:rsidRDefault="00182BB6" w:rsidP="00182BB6">
            <w:pPr>
              <w:rPr>
                <w:rFonts w:ascii="Arial" w:hAnsi="Arial" w:cs="Arial"/>
                <w:lang w:val="de-DE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  </w:t>
            </w:r>
          </w:p>
          <w:p w14:paraId="145F5BF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de-DE"/>
              </w:rPr>
              <w:t xml:space="preserve">      </w:t>
            </w:r>
            <w:r w:rsidRPr="00182BB6">
              <w:rPr>
                <w:rFonts w:ascii="Arial" w:hAnsi="Arial" w:cs="Arial"/>
                <w:lang w:val="en-IN"/>
              </w:rPr>
              <w:t>for (v_Index:=0; v_Index&lt;lengthof(p_ListOfBlockTypeNums); v_Index:= v_Index + 1)</w:t>
            </w:r>
          </w:p>
          <w:p w14:paraId="2957D49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{</w:t>
            </w:r>
          </w:p>
          <w:p w14:paraId="2983981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select (p_ListOfBlockTypeNums[v_Index]) { // blocktype to initialise</w:t>
            </w:r>
          </w:p>
          <w:p w14:paraId="386EB87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(2) { // BlockType2</w:t>
            </w:r>
          </w:p>
          <w:p w14:paraId="0AA8A99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cs_SI_NB_SIB2(f_NBIOT_InitSystemInformation2(p_CellId, p_FrequencyBand, p_OperationMode, p_CellsOnPLMN));</w:t>
            </w:r>
          </w:p>
          <w:p w14:paraId="037DF9D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if(v_SatelliteType == ntn_GSO){v_SIB.sib_TypeAndInfo_r13[0].sib2_r13.radioResourceConfigCommon_r13.ntn_ConfigCommon_r17 := cs_508_NTN_ConfigCommon_r17;}</w:t>
            </w:r>
          </w:p>
          <w:p w14:paraId="12E58E1C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 if(v_SatelliteType == ntn_NGSO){v_SIB.sib_TypeAndInfo_r13[0].sib2_r13.radioResourceConfigCommon_r13.ntn_ConfigCommon_r17 := cs_508_NTN_ConfigCommon_r17_NGSO;} //@sic R5w240103 sic@</w:t>
            </w:r>
          </w:p>
          <w:p w14:paraId="0B89911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78F7BFD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(3) { // BlockType3</w:t>
            </w:r>
          </w:p>
          <w:p w14:paraId="16947CF1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cs_SI_NB_SIB3(cs_508_SystemInformationBlockType3_NB_Def);</w:t>
            </w:r>
          </w:p>
          <w:p w14:paraId="5989EFD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BC2A6C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(4) { // BlockType4</w:t>
            </w:r>
          </w:p>
          <w:p w14:paraId="158414E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cs_SI_NB_SIB4(cs_508_SystemInformationBlockType4_NB_Def);</w:t>
            </w:r>
          </w:p>
          <w:p w14:paraId="0723A7A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DE2BC0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(5) { // BlockType5</w:t>
            </w:r>
          </w:p>
          <w:p w14:paraId="7E54520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cs_SI_NB_SIB5(f_NBIOT_InitSystemInformation5(p_CellId, p_FrequencyBand, p_OperationMode));</w:t>
            </w:r>
          </w:p>
          <w:p w14:paraId="03DAB4C7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855E39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(14) { // BlockType14</w:t>
            </w:r>
          </w:p>
          <w:p w14:paraId="120A46D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cs_SI_NB_SIB14(cs_SystemInformationBlockType14_NB_Def);</w:t>
            </w:r>
          </w:p>
          <w:p w14:paraId="2F4C9E8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296A03D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(20) { // BlockType20</w:t>
            </w:r>
          </w:p>
          <w:p w14:paraId="63216F4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    v_SIB := cs_SI_NB_SIB20(cs_508_SystemInformationBlockType20_NB_Def);</w:t>
            </w:r>
          </w:p>
          <w:p w14:paraId="14B69E0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CDA5FD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(22) { // BlockType22</w:t>
            </w:r>
          </w:p>
          <w:p w14:paraId="209AC1E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cs_SI_NB_SIB22(cs_508_SystemInformationBlockType22_NB_Def(cs_DL_CarrierConfigCommon_NB_r14(v_CarrierFreq.DL.carrierFreq_r13, v_CarrierFreq.DL.carrierFreqOffset_r13), v_CarrierFreq.UL));</w:t>
            </w:r>
          </w:p>
          <w:p w14:paraId="6C0C65E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32ADF2E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(23) { // BlockType23</w:t>
            </w:r>
          </w:p>
          <w:p w14:paraId="564BA92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v_SIB := cs_SI_NB_SIB23(cs_508_SystemInformationBlockType23_NB_Def);</w:t>
            </w:r>
          </w:p>
          <w:p w14:paraId="2FA45FC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4FFC5599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(31) { // BlockType31</w:t>
            </w:r>
          </w:p>
          <w:p w14:paraId="1E6CC0C6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if (p_ListOfBlockTypeNums == {2,3,31}) //a special order due to SIB2 and SIB31 being concatenated)</w:t>
            </w:r>
          </w:p>
          <w:p w14:paraId="4D2C3EE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3574F42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v_IndexBckp := v_Index;</w:t>
            </w:r>
          </w:p>
          <w:p w14:paraId="62C6B79B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v_Index := 0;</w:t>
            </w:r>
          </w:p>
          <w:p w14:paraId="7C7EADC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v_SIB := cs_SI_NB_SIB2_and_SIB31(f_NBIOT_InitSystemInformation2(p_CellId, p_FrequencyBand, p_OperationMode, p_CellsOnPLMN),f_NBIOT_InitSIB31().sib_TypeAndInfo_r13[0].sib31_v1700); // @sic R5-235468 sic@</w:t>
            </w:r>
          </w:p>
          <w:p w14:paraId="22DE2196" w14:textId="7BEE1898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// </w:t>
            </w:r>
            <w:r w:rsidRPr="00182BB6">
              <w:rPr>
                <w:rFonts w:ascii="Arial" w:hAnsi="Arial" w:cs="Arial"/>
                <w:highlight w:val="yellow"/>
                <w:lang w:val="en-IN"/>
              </w:rPr>
              <w:t>updated to include cs_508_NTN_ConfigCommon_r17</w:t>
            </w:r>
          </w:p>
          <w:p w14:paraId="3EBB2D11" w14:textId="77777777" w:rsidR="00182BB6" w:rsidRPr="00182BB6" w:rsidRDefault="00182BB6" w:rsidP="00182BB6">
            <w:pPr>
              <w:rPr>
                <w:rFonts w:ascii="Arial" w:hAnsi="Arial" w:cs="Arial"/>
                <w:highlight w:val="yellow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</w:t>
            </w:r>
            <w:r w:rsidRPr="00182BB6">
              <w:rPr>
                <w:rFonts w:ascii="Arial" w:hAnsi="Arial" w:cs="Arial"/>
                <w:highlight w:val="yellow"/>
                <w:lang w:val="en-IN"/>
              </w:rPr>
              <w:t>if(v_SatelliteType == ntn_GSO){v_SIB.sib_TypeAndInfo_r13[0].sib2_r13.radioResourceConfigCommon_r13.ntn_ConfigCommon_r17 := cs_508_NTN_ConfigCommon_r17;}</w:t>
            </w:r>
          </w:p>
          <w:p w14:paraId="3C3DF688" w14:textId="748DB88E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highlight w:val="yellow"/>
                <w:lang w:val="en-IN"/>
              </w:rPr>
              <w:t xml:space="preserve">                    else if(v_SatelliteType == ntn_NGSO){v_SIB.sib_TypeAndInfo_r13[0].sib2_r13.radioResourceConfigCommon_r13.ntn_ConfigCommon_r17 := cs_508_NTN_ConfigCommon_r17_NGSO;}</w:t>
            </w:r>
            <w:r w:rsidRPr="00182BB6">
              <w:rPr>
                <w:rFonts w:ascii="Arial" w:hAnsi="Arial" w:cs="Arial"/>
                <w:lang w:val="en-IN"/>
              </w:rPr>
              <w:t xml:space="preserve"> </w:t>
            </w:r>
          </w:p>
          <w:p w14:paraId="3027981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AF308E">
              <w:rPr>
                <w:rFonts w:ascii="Arial" w:hAnsi="Arial" w:cs="Arial"/>
              </w:rPr>
              <w:t xml:space="preserve">                </w:t>
            </w:r>
            <w:r w:rsidRPr="00182BB6">
              <w:rPr>
                <w:rFonts w:ascii="Arial" w:hAnsi="Arial" w:cs="Arial"/>
                <w:lang w:val="en-IN"/>
              </w:rPr>
              <w:t>}</w:t>
            </w:r>
          </w:p>
          <w:p w14:paraId="7A03B97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else</w:t>
            </w:r>
          </w:p>
          <w:p w14:paraId="7BF02DF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{</w:t>
            </w:r>
          </w:p>
          <w:p w14:paraId="4820BEF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    v_SIB := f_NBIOT_InitSIB31();</w:t>
            </w:r>
          </w:p>
          <w:p w14:paraId="2B49E56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}</w:t>
            </w:r>
          </w:p>
          <w:p w14:paraId="4CF2E06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1C96F761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</w:t>
            </w:r>
          </w:p>
          <w:p w14:paraId="669D0DAA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(32) {</w:t>
            </w:r>
          </w:p>
          <w:p w14:paraId="3222334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FatalError(__FILE__, __LINE__, "System block type 32 not yet supported")</w:t>
            </w:r>
          </w:p>
          <w:p w14:paraId="6515588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}</w:t>
            </w:r>
          </w:p>
          <w:p w14:paraId="7EF1D595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case else { // BlockType not in supported Blocktypes</w:t>
            </w:r>
          </w:p>
          <w:p w14:paraId="1E9BAB3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  FatalError(__FILE__, __LINE__, "Block no. , " &amp; int2str(p_ListOfBlockTypeNums[v_Index]) &amp; ", not supported in this init function");</w:t>
            </w:r>
          </w:p>
          <w:p w14:paraId="5504410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lastRenderedPageBreak/>
              <w:t xml:space="preserve">            }</w:t>
            </w:r>
          </w:p>
          <w:p w14:paraId="1F3ED660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48B2E2E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v_SI_List[v_Index] := cs_SystemInformation_Common_NB(v_SIB);</w:t>
            </w:r>
          </w:p>
          <w:p w14:paraId="11B6F948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if (v_IndexBckp != -1)</w:t>
            </w:r>
          </w:p>
          <w:p w14:paraId="3385F854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{</w:t>
            </w:r>
          </w:p>
          <w:p w14:paraId="359478B2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v_Index := v_IndexBckp;</w:t>
            </w:r>
          </w:p>
          <w:p w14:paraId="1BE717C3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    v_IndexBckp := -1;</w:t>
            </w:r>
          </w:p>
          <w:p w14:paraId="0B87582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    }</w:t>
            </w:r>
          </w:p>
          <w:p w14:paraId="624E82FF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}</w:t>
            </w:r>
          </w:p>
          <w:p w14:paraId="790469DE" w14:textId="77777777" w:rsidR="00182BB6" w:rsidRPr="00182BB6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    return v_SI_List</w:t>
            </w:r>
          </w:p>
          <w:p w14:paraId="4669A2F8" w14:textId="395E65CE" w:rsidR="005B78F5" w:rsidRPr="00E46022" w:rsidRDefault="00182BB6" w:rsidP="00182BB6">
            <w:pPr>
              <w:rPr>
                <w:rFonts w:ascii="Arial" w:hAnsi="Arial" w:cs="Arial"/>
                <w:lang w:val="en-IN"/>
              </w:rPr>
            </w:pPr>
            <w:r w:rsidRPr="00182BB6">
              <w:rPr>
                <w:rFonts w:ascii="Arial" w:hAnsi="Arial" w:cs="Arial"/>
                <w:lang w:val="en-IN"/>
              </w:rPr>
              <w:t xml:space="preserve">  }</w:t>
            </w: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sectPr w:rsidR="001E41F3" w:rsidSect="0054030B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32A6" w14:textId="77777777" w:rsidR="00032DC5" w:rsidRDefault="00032DC5">
      <w:r>
        <w:separator/>
      </w:r>
    </w:p>
  </w:endnote>
  <w:endnote w:type="continuationSeparator" w:id="0">
    <w:p w14:paraId="2CEDAD7E" w14:textId="77777777" w:rsidR="00032DC5" w:rsidRDefault="00032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78D6D" w14:textId="77777777" w:rsidR="008A0352" w:rsidRDefault="008A03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21008" w14:textId="77777777" w:rsidR="008A0352" w:rsidRDefault="008A035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23592" w14:textId="77777777" w:rsidR="008A0352" w:rsidRDefault="008A03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6279" w14:textId="77777777" w:rsidR="00032DC5" w:rsidRDefault="00032DC5">
      <w:r>
        <w:separator/>
      </w:r>
    </w:p>
  </w:footnote>
  <w:footnote w:type="continuationSeparator" w:id="0">
    <w:p w14:paraId="52CBE72E" w14:textId="77777777" w:rsidR="00032DC5" w:rsidRDefault="00032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6B08F8B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12369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23AD933" wp14:editId="36AB6D7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49290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7831752"/>
                          </w:sdtPr>
                          <w:sdtEndPr/>
                          <w:sdtContent>
                            <w:p w14:paraId="3F48F5BD" w14:textId="63100AAD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3AD93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7831752"/>
                    </w:sdtPr>
                    <w:sdtEndPr/>
                    <w:sdtContent>
                      <w:p w14:paraId="3F48F5BD" w14:textId="63100AAD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3A2C3" w14:textId="0FF673D2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C60A24" wp14:editId="547FF28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33A47AC" w14:textId="412FDAB9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0A24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533A47AC" w14:textId="412FDAB9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947B" w14:textId="41389095" w:rsidR="0012369B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20F75F4" wp14:editId="162CD29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204416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368833939"/>
                          </w:sdtPr>
                          <w:sdtEndPr/>
                          <w:sdtContent>
                            <w:p w14:paraId="1BBD22B9" w14:textId="61C9C82E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0F75F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368833939"/>
                    </w:sdtPr>
                    <w:sdtEndPr/>
                    <w:sdtContent>
                      <w:p w14:paraId="1BBD22B9" w14:textId="61C9C82E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DE7D62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7CC69C" wp14:editId="58DC16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73036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9587227"/>
                          </w:sdtPr>
                          <w:sdtEndPr/>
                          <w:sdtContent>
                            <w:p w14:paraId="5666E8D8" w14:textId="51557A2F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7CC69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9587227"/>
                    </w:sdtPr>
                    <w:sdtEndPr/>
                    <w:sdtContent>
                      <w:p w14:paraId="5666E8D8" w14:textId="51557A2F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2517E4BA" w:rsidR="00695808" w:rsidRDefault="00695808">
    <w:pPr>
      <w:pStyle w:val="Header"/>
      <w:tabs>
        <w:tab w:val="right" w:pos="9639"/>
      </w:tabs>
    </w:pPr>
    <w:r>
      <w:tab/>
    </w:r>
    <w:r w:rsidR="0012369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0AE78A8" wp14:editId="60578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1910538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4774920"/>
                          </w:sdtPr>
                          <w:sdtEndPr/>
                          <w:sdtContent>
                            <w:p w14:paraId="4E8413B1" w14:textId="25AF5FB7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AE78A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4774920"/>
                    </w:sdtPr>
                    <w:sdtEndPr/>
                    <w:sdtContent>
                      <w:p w14:paraId="4E8413B1" w14:textId="25AF5FB7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0E3D3B33" w:rsidR="00695808" w:rsidRDefault="0012369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E14C1E8" wp14:editId="5D5FCB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0958471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64772877"/>
                          </w:sdtPr>
                          <w:sdtEndPr/>
                          <w:sdtContent>
                            <w:p w14:paraId="358FF504" w14:textId="58D9F269" w:rsidR="0012369B" w:rsidRPr="00A11327" w:rsidRDefault="008A035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4C1E8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64772877"/>
                    </w:sdtPr>
                    <w:sdtEndPr/>
                    <w:sdtContent>
                      <w:p w14:paraId="358FF504" w14:textId="58D9F269" w:rsidR="0012369B" w:rsidRPr="00A11327" w:rsidRDefault="008A035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9261973"/>
    <w:multiLevelType w:val="hybridMultilevel"/>
    <w:tmpl w:val="15361F44"/>
    <w:lvl w:ilvl="0" w:tplc="ADC61AF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0217D95"/>
    <w:multiLevelType w:val="hybridMultilevel"/>
    <w:tmpl w:val="2586D28A"/>
    <w:lvl w:ilvl="0" w:tplc="BF1AC814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5"/>
  </w:num>
  <w:num w:numId="5" w16cid:durableId="372271094">
    <w:abstractNumId w:val="3"/>
  </w:num>
  <w:num w:numId="6" w16cid:durableId="1142623150">
    <w:abstractNumId w:val="2"/>
  </w:num>
  <w:num w:numId="7" w16cid:durableId="18068957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C5"/>
    <w:rsid w:val="0004047C"/>
    <w:rsid w:val="0005122E"/>
    <w:rsid w:val="00067F72"/>
    <w:rsid w:val="00070E09"/>
    <w:rsid w:val="000A6394"/>
    <w:rsid w:val="000B7FED"/>
    <w:rsid w:val="000C038A"/>
    <w:rsid w:val="000C6598"/>
    <w:rsid w:val="000D44B3"/>
    <w:rsid w:val="0012369B"/>
    <w:rsid w:val="00145D43"/>
    <w:rsid w:val="00155E41"/>
    <w:rsid w:val="00182BB6"/>
    <w:rsid w:val="00192C46"/>
    <w:rsid w:val="001A08B3"/>
    <w:rsid w:val="001A7B60"/>
    <w:rsid w:val="001B52F0"/>
    <w:rsid w:val="001B7A65"/>
    <w:rsid w:val="001C07F0"/>
    <w:rsid w:val="001E41F3"/>
    <w:rsid w:val="001E5783"/>
    <w:rsid w:val="0024481A"/>
    <w:rsid w:val="0026004D"/>
    <w:rsid w:val="002640DD"/>
    <w:rsid w:val="00275D12"/>
    <w:rsid w:val="00283F81"/>
    <w:rsid w:val="00284FEB"/>
    <w:rsid w:val="002860C4"/>
    <w:rsid w:val="002A69E8"/>
    <w:rsid w:val="002B5741"/>
    <w:rsid w:val="002E472E"/>
    <w:rsid w:val="00305409"/>
    <w:rsid w:val="003609EF"/>
    <w:rsid w:val="0036231A"/>
    <w:rsid w:val="00374DD4"/>
    <w:rsid w:val="003A729B"/>
    <w:rsid w:val="003E1A36"/>
    <w:rsid w:val="00410371"/>
    <w:rsid w:val="004242F1"/>
    <w:rsid w:val="004346B7"/>
    <w:rsid w:val="0044718E"/>
    <w:rsid w:val="004B1232"/>
    <w:rsid w:val="004B75B7"/>
    <w:rsid w:val="004C1FC0"/>
    <w:rsid w:val="004F300B"/>
    <w:rsid w:val="005141D9"/>
    <w:rsid w:val="0051580D"/>
    <w:rsid w:val="0054030B"/>
    <w:rsid w:val="00547111"/>
    <w:rsid w:val="00592D74"/>
    <w:rsid w:val="005A5E0D"/>
    <w:rsid w:val="005B78F5"/>
    <w:rsid w:val="005E2C44"/>
    <w:rsid w:val="006013FE"/>
    <w:rsid w:val="00621188"/>
    <w:rsid w:val="006257ED"/>
    <w:rsid w:val="00626E17"/>
    <w:rsid w:val="00653DE4"/>
    <w:rsid w:val="00665C47"/>
    <w:rsid w:val="00695808"/>
    <w:rsid w:val="00695B83"/>
    <w:rsid w:val="006B46FB"/>
    <w:rsid w:val="006E21FB"/>
    <w:rsid w:val="006E4AF4"/>
    <w:rsid w:val="006E7334"/>
    <w:rsid w:val="006F167B"/>
    <w:rsid w:val="00720F89"/>
    <w:rsid w:val="0072478F"/>
    <w:rsid w:val="007466FE"/>
    <w:rsid w:val="00791CBA"/>
    <w:rsid w:val="00792342"/>
    <w:rsid w:val="007977A8"/>
    <w:rsid w:val="007A3E00"/>
    <w:rsid w:val="007B512A"/>
    <w:rsid w:val="007C2097"/>
    <w:rsid w:val="007C23E1"/>
    <w:rsid w:val="007D6A07"/>
    <w:rsid w:val="007F7259"/>
    <w:rsid w:val="008040A8"/>
    <w:rsid w:val="00820F80"/>
    <w:rsid w:val="00824DDC"/>
    <w:rsid w:val="008279FA"/>
    <w:rsid w:val="008626E7"/>
    <w:rsid w:val="00870EE7"/>
    <w:rsid w:val="008752A1"/>
    <w:rsid w:val="008863B9"/>
    <w:rsid w:val="008A0352"/>
    <w:rsid w:val="008A45A6"/>
    <w:rsid w:val="008D3CCC"/>
    <w:rsid w:val="008F3789"/>
    <w:rsid w:val="008F686C"/>
    <w:rsid w:val="00906CA3"/>
    <w:rsid w:val="00913CF2"/>
    <w:rsid w:val="009148DE"/>
    <w:rsid w:val="00934354"/>
    <w:rsid w:val="00941E30"/>
    <w:rsid w:val="009531B0"/>
    <w:rsid w:val="009741B3"/>
    <w:rsid w:val="009777D9"/>
    <w:rsid w:val="00991B88"/>
    <w:rsid w:val="00992E5C"/>
    <w:rsid w:val="009A5753"/>
    <w:rsid w:val="009A579D"/>
    <w:rsid w:val="009E3297"/>
    <w:rsid w:val="009F734F"/>
    <w:rsid w:val="00A246B6"/>
    <w:rsid w:val="00A47E70"/>
    <w:rsid w:val="00A50CF0"/>
    <w:rsid w:val="00A5642B"/>
    <w:rsid w:val="00A7671C"/>
    <w:rsid w:val="00AA2CBC"/>
    <w:rsid w:val="00AC5820"/>
    <w:rsid w:val="00AD1CD8"/>
    <w:rsid w:val="00AE36C5"/>
    <w:rsid w:val="00AF308E"/>
    <w:rsid w:val="00B00685"/>
    <w:rsid w:val="00B202A9"/>
    <w:rsid w:val="00B258BB"/>
    <w:rsid w:val="00B67B97"/>
    <w:rsid w:val="00B968C8"/>
    <w:rsid w:val="00BA3EC5"/>
    <w:rsid w:val="00BA51D9"/>
    <w:rsid w:val="00BB5DFC"/>
    <w:rsid w:val="00BD279D"/>
    <w:rsid w:val="00BD6BB8"/>
    <w:rsid w:val="00C43732"/>
    <w:rsid w:val="00C550B6"/>
    <w:rsid w:val="00C66BA2"/>
    <w:rsid w:val="00C870F6"/>
    <w:rsid w:val="00C920E2"/>
    <w:rsid w:val="00C95985"/>
    <w:rsid w:val="00CC5026"/>
    <w:rsid w:val="00CC68D0"/>
    <w:rsid w:val="00CE6C5B"/>
    <w:rsid w:val="00CF4336"/>
    <w:rsid w:val="00D03F9A"/>
    <w:rsid w:val="00D06D51"/>
    <w:rsid w:val="00D24991"/>
    <w:rsid w:val="00D4089A"/>
    <w:rsid w:val="00D50255"/>
    <w:rsid w:val="00D57ED7"/>
    <w:rsid w:val="00D66520"/>
    <w:rsid w:val="00D84AE9"/>
    <w:rsid w:val="00D9124E"/>
    <w:rsid w:val="00D91B72"/>
    <w:rsid w:val="00DC78CD"/>
    <w:rsid w:val="00DE34CF"/>
    <w:rsid w:val="00E13F3D"/>
    <w:rsid w:val="00E30743"/>
    <w:rsid w:val="00E34898"/>
    <w:rsid w:val="00E46022"/>
    <w:rsid w:val="00E84D8D"/>
    <w:rsid w:val="00EB09B7"/>
    <w:rsid w:val="00ED440B"/>
    <w:rsid w:val="00EE7D7C"/>
    <w:rsid w:val="00F12024"/>
    <w:rsid w:val="00F17DCE"/>
    <w:rsid w:val="00F25D98"/>
    <w:rsid w:val="00F300FB"/>
    <w:rsid w:val="00F42D83"/>
    <w:rsid w:val="00FA42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2B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unhideWhenUsed/>
    <w:rsid w:val="0012369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2369B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2369B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2A6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H4VU7HTV54JD-1231737843-1545</_dlc_DocId>
    <_dlc_DocIdUrl xmlns="05fef6b6-48ff-4793-a586-dff4857ec2fd">
      <Url>https://sharepoint.rsint.net/teams/MRT_Dev/_layouts/15/DocIdRedir.aspx?ID=H4VU7HTV54JD-1231737843-1545</Url>
      <Description>H4VU7HTV54JD-1231737843-1545</Description>
    </_dlc_DocIdUrl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9C41F-333E-49C1-BA70-B84467B6C3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1BE9FC-54E3-4E38-953C-6330BB67F2AA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C634FAEA-9DEA-4662-9DC0-5D8DE1070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C23D9C-76A1-4A1C-8CA3-1F2A08B9893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890</Words>
  <Characters>11196</Characters>
  <Application>Microsoft Office Word</Application>
  <DocSecurity>0</DocSecurity>
  <Lines>93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2025-04-22T19:04:00Z</dcterms:created>
  <dcterms:modified xsi:type="dcterms:W3CDTF">2025-04-22T19:10:00Z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0x010100BCDA46B2B03D2D41A08489D915B86FB5</vt:lpwstr>
  </property>
  <property fmtid="{D5CDD505-2E9C-101B-9397-08002B2CF9AE}" pid="22" name="_dlc_DocIdItemGuid">
    <vt:lpwstr>72870b48-1854-4ff1-9bc1-f01de4158581</vt:lpwstr>
  </property>
  <property fmtid="{D5CDD505-2E9C-101B-9397-08002B2CF9AE}" pid="23" name="MSIP_Label_9764cdcd-3664-4d05-9615-7cbf65a4f0a8_Enabled">
    <vt:lpwstr>true</vt:lpwstr>
  </property>
  <property fmtid="{D5CDD505-2E9C-101B-9397-08002B2CF9AE}" pid="24" name="MSIP_Label_9764cdcd-3664-4d05-9615-7cbf65a4f0a8_SetDate">
    <vt:lpwstr>2025-04-22T19:00:27Z</vt:lpwstr>
  </property>
  <property fmtid="{D5CDD505-2E9C-101B-9397-08002B2CF9AE}" pid="25" name="MSIP_Label_9764cdcd-3664-4d05-9615-7cbf65a4f0a8_Method">
    <vt:lpwstr>Privileged</vt:lpwstr>
  </property>
  <property fmtid="{D5CDD505-2E9C-101B-9397-08002B2CF9AE}" pid="26" name="MSIP_Label_9764cdcd-3664-4d05-9615-7cbf65a4f0a8_Name">
    <vt:lpwstr>UNRESTRICTED</vt:lpwstr>
  </property>
  <property fmtid="{D5CDD505-2E9C-101B-9397-08002B2CF9AE}" pid="27" name="MSIP_Label_9764cdcd-3664-4d05-9615-7cbf65a4f0a8_SiteId">
    <vt:lpwstr>74bddbd9-705c-456e-aabd-99beb719a2b2</vt:lpwstr>
  </property>
  <property fmtid="{D5CDD505-2E9C-101B-9397-08002B2CF9AE}" pid="28" name="MSIP_Label_9764cdcd-3664-4d05-9615-7cbf65a4f0a8_ActionId">
    <vt:lpwstr>1cf51d4b-292a-45e2-93fc-32f0e19decaa</vt:lpwstr>
  </property>
  <property fmtid="{D5CDD505-2E9C-101B-9397-08002B2CF9AE}" pid="29" name="MSIP_Label_9764cdcd-3664-4d05-9615-7cbf65a4f0a8_ContentBits">
    <vt:lpwstr>0</vt:lpwstr>
  </property>
</Properties>
</file>