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C82B" w14:textId="475A75BA" w:rsidR="00EA6D89" w:rsidRDefault="00EA6D89" w:rsidP="00EA6D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C636FE">
          <w:rPr>
            <w:b/>
            <w:i/>
            <w:noProof/>
            <w:sz w:val="28"/>
          </w:rPr>
          <w:t>149</w:t>
        </w:r>
      </w:fldSimple>
    </w:p>
    <w:p w14:paraId="7DD2E346" w14:textId="77777777" w:rsidR="00EA6D89" w:rsidRDefault="00EA6D89" w:rsidP="00EA6D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D89" w14:paraId="45D47A4A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E37A" w14:textId="77777777" w:rsidR="00EA6D89" w:rsidRDefault="00EA6D89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A6D89" w14:paraId="3818A81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440DA" w14:textId="77777777" w:rsidR="00EA6D89" w:rsidRDefault="00EA6D89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6D89" w14:paraId="134A3C26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62DDD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7BF9771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21F22E83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EF0D9D" w14:textId="77777777" w:rsidR="00EA6D89" w:rsidRPr="00410371" w:rsidRDefault="00EA6D89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7EA1874" w14:textId="77777777" w:rsidR="00EA6D89" w:rsidRDefault="00EA6D89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B8DA81" w14:textId="77777777" w:rsidR="00EA6D89" w:rsidRPr="00410371" w:rsidRDefault="00EA6D89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3637</w:t>
              </w:r>
            </w:fldSimple>
          </w:p>
        </w:tc>
        <w:tc>
          <w:tcPr>
            <w:tcW w:w="709" w:type="dxa"/>
          </w:tcPr>
          <w:p w14:paraId="60A361D3" w14:textId="77777777" w:rsidR="00EA6D89" w:rsidRDefault="00EA6D89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ECC91F" w14:textId="1F656D11" w:rsidR="00EA6D89" w:rsidRPr="00410371" w:rsidRDefault="00C636FE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4EC928F" w14:textId="77777777" w:rsidR="00EA6D89" w:rsidRDefault="00EA6D89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F7229" w14:textId="1086B4ED" w:rsidR="00EA6D89" w:rsidRPr="00410371" w:rsidRDefault="00EA6D89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C636FE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8B4C42" w14:textId="77777777" w:rsidR="00EA6D89" w:rsidRDefault="00EA6D89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EA6D89" w14:paraId="496BDA09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B662F" w14:textId="77777777" w:rsidR="00EA6D89" w:rsidRDefault="00EA6D89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EA6D89" w14:paraId="7931B4E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98779E" w14:textId="77777777" w:rsidR="00EA6D89" w:rsidRPr="00F25D98" w:rsidRDefault="00EA6D89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D89" w14:paraId="29DA773B" w14:textId="77777777" w:rsidTr="000D09DB">
        <w:tc>
          <w:tcPr>
            <w:tcW w:w="9641" w:type="dxa"/>
            <w:gridSpan w:val="9"/>
          </w:tcPr>
          <w:p w14:paraId="02F5C6DB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CEAB4" w14:textId="77777777" w:rsidR="00EA6D89" w:rsidRDefault="00EA6D89" w:rsidP="00EA6D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D89" w14:paraId="7EB68E5E" w14:textId="77777777" w:rsidTr="000D09DB">
        <w:tc>
          <w:tcPr>
            <w:tcW w:w="2835" w:type="dxa"/>
          </w:tcPr>
          <w:p w14:paraId="1964C4D3" w14:textId="77777777" w:rsidR="00EA6D89" w:rsidRDefault="00EA6D89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F866D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4F125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13E159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8E30F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EB741D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2692F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9F216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910CE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809CB1" w14:textId="77777777" w:rsidR="00EA6D89" w:rsidRDefault="00EA6D89" w:rsidP="00EA6D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D89" w14:paraId="27C99E22" w14:textId="77777777" w:rsidTr="000D09DB">
        <w:tc>
          <w:tcPr>
            <w:tcW w:w="9640" w:type="dxa"/>
            <w:gridSpan w:val="11"/>
          </w:tcPr>
          <w:p w14:paraId="2D08058C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4FFEAB9E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C442C2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20677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f_NR5GC_IRAT_MobilityRegistration</w:t>
              </w:r>
            </w:fldSimple>
          </w:p>
        </w:tc>
      </w:tr>
      <w:tr w:rsidR="00EA6D89" w14:paraId="0FF4D73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80AA290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B6A2B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737C294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3EF0A8BA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5C24F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A6D89" w14:paraId="68856CCB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D47E400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02CD29" w14:textId="78F56E70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A6D89" w14:paraId="44C1B4AB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1AB8BD9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0F773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3F6137F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63CDF4F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5B5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FAE30E" w14:textId="77777777" w:rsidR="00EA6D89" w:rsidRDefault="00EA6D89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56521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5830C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2025-03-14</w:t>
              </w:r>
            </w:fldSimple>
          </w:p>
        </w:tc>
      </w:tr>
      <w:tr w:rsidR="00EA6D89" w14:paraId="25E0C74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FAC6841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84C92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E5766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3BE681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06C5D8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11319CC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4A10DD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5C3DB" w14:textId="77777777" w:rsidR="00EA6D89" w:rsidRDefault="00EA6D89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E76CAA" w14:textId="77777777" w:rsidR="00EA6D89" w:rsidRDefault="00EA6D89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0BA3C" w14:textId="77777777" w:rsidR="00EA6D89" w:rsidRDefault="00EA6D89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548AB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A6D89" w14:paraId="42E38534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8D4F7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ECA91" w14:textId="77777777" w:rsidR="00EA6D89" w:rsidRDefault="00EA6D89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DF76B" w14:textId="77777777" w:rsidR="00EA6D89" w:rsidRDefault="00EA6D89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697613" w14:textId="77777777" w:rsidR="00EA6D89" w:rsidRPr="007C2097" w:rsidRDefault="00EA6D89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A6D89" w14:paraId="26654016" w14:textId="77777777" w:rsidTr="000D09DB">
        <w:tc>
          <w:tcPr>
            <w:tcW w:w="1843" w:type="dxa"/>
          </w:tcPr>
          <w:p w14:paraId="2D79EE9D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C3C4E4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29E0F304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85CFE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973B7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 xml:space="preserve">of this function, when function </w:t>
            </w:r>
            <w:r w:rsidRPr="00DB22BC">
              <w:rPr>
                <w:noProof/>
              </w:rPr>
              <w:t>f_Check_NG_RegistrationReqMsg</w:t>
            </w:r>
            <w:r>
              <w:rPr>
                <w:noProof/>
              </w:rPr>
              <w:t xml:space="preserve"> is called, it expects the IE EPS NAS Message Container to be present (set as ?). </w:t>
            </w:r>
          </w:p>
          <w:p w14:paraId="5C192FEF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0D8B6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24.501 cl 5.5.1.3.2 (Rel-17 and above) :</w:t>
            </w:r>
          </w:p>
          <w:p w14:paraId="3196A5BF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7B614BE0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5EA8D91E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E40C6" w14:textId="77777777" w:rsidR="00EA6D89" w:rsidRPr="007F2770" w:rsidRDefault="00EA6D89" w:rsidP="00EA6D89">
            <w:r w:rsidRPr="007F2770">
              <w:rPr>
                <w:rFonts w:hint="eastAsia"/>
              </w:rPr>
              <w:t>If the UE</w:t>
            </w:r>
            <w:r w:rsidRPr="007F2770">
              <w:t xml:space="preserve"> operating in the single-registration mode</w:t>
            </w:r>
            <w:r w:rsidRPr="007F2770">
              <w:rPr>
                <w:rFonts w:hint="eastAsia"/>
              </w:rPr>
              <w:t xml:space="preserve"> performs </w:t>
            </w:r>
            <w:r w:rsidRPr="007F2770">
              <w:t xml:space="preserve">inter-system change </w:t>
            </w:r>
            <w:r w:rsidRPr="007F2770">
              <w:rPr>
                <w:rFonts w:hint="eastAsia"/>
              </w:rPr>
              <w:t>from S1 mode to N1 mode,</w:t>
            </w:r>
            <w:r w:rsidRPr="007F2770">
              <w:t xml:space="preserve"> the UE:</w:t>
            </w:r>
          </w:p>
          <w:p w14:paraId="68279C7B" w14:textId="77777777" w:rsidR="00EA6D89" w:rsidRPr="007F2770" w:rsidRDefault="00EA6D89" w:rsidP="00EA6D89">
            <w:pPr>
              <w:pStyle w:val="B1"/>
            </w:pPr>
            <w:r w:rsidRPr="007F2770">
              <w:t>a)</w:t>
            </w:r>
            <w:r w:rsidRPr="007F2770">
              <w:tab/>
              <w:t xml:space="preserve">shall include the UE status IE with the EMM registration status set to </w:t>
            </w:r>
            <w:r w:rsidRPr="007F2770">
              <w:rPr>
                <w:rFonts w:eastAsia="Malgun Gothic"/>
              </w:rPr>
              <w:t xml:space="preserve">"UE is in EMM-REGISTERED state" in </w:t>
            </w:r>
            <w:r w:rsidRPr="007F2770">
              <w:t>the REGISTRATION REQUEST message;</w:t>
            </w:r>
          </w:p>
          <w:p w14:paraId="52AB0F7F" w14:textId="77777777" w:rsidR="00EA6D89" w:rsidRPr="007F2770" w:rsidRDefault="00EA6D89" w:rsidP="00EA6D89">
            <w:pPr>
              <w:pStyle w:val="NO"/>
            </w:pPr>
            <w:r w:rsidRPr="007F2770">
              <w:t>NOTE </w:t>
            </w:r>
            <w:r>
              <w:t>7</w:t>
            </w:r>
            <w:r w:rsidRPr="007F2770">
              <w:t>:</w:t>
            </w:r>
            <w:r w:rsidRPr="007F2770">
              <w:tab/>
              <w:t>Inclusion of the UE status IE with this setting corresponds to the indication that the UE is "moving from EPC" as specified in 3GPP TS 23.502 [9], subclause 4.11.1.3.3 and 4.11.</w:t>
            </w:r>
            <w:r w:rsidRPr="007F2770">
              <w:rPr>
                <w:lang w:eastAsia="zh-CN"/>
              </w:rPr>
              <w:t>2.3</w:t>
            </w:r>
            <w:r w:rsidRPr="007F2770">
              <w:t>.</w:t>
            </w:r>
          </w:p>
          <w:p w14:paraId="077E5BCC" w14:textId="77777777" w:rsidR="00EA6D89" w:rsidRPr="007F2770" w:rsidRDefault="00EA6D89" w:rsidP="00EA6D89">
            <w:pPr>
              <w:pStyle w:val="NO"/>
            </w:pPr>
            <w:r w:rsidRPr="007F2770">
              <w:t>NOTE </w:t>
            </w:r>
            <w:r>
              <w:t>8</w:t>
            </w:r>
            <w:r w:rsidRPr="007F2770">
              <w:t>:</w:t>
            </w:r>
            <w:r w:rsidRPr="007F2770">
              <w:tab/>
              <w:t>The value of the 5GMM registration status included by the UE in the UE status IE is not used by the AMF.</w:t>
            </w:r>
          </w:p>
          <w:p w14:paraId="159460BA" w14:textId="77777777" w:rsidR="00EA6D89" w:rsidRPr="007F2770" w:rsidRDefault="00EA6D89" w:rsidP="00EA6D89">
            <w:pPr>
              <w:pStyle w:val="B1"/>
            </w:pPr>
            <w:r w:rsidRPr="007F2770">
              <w:t>b)</w:t>
            </w:r>
            <w:r w:rsidRPr="007F2770">
              <w:tab/>
              <w:t>may include the PDU session status IE in the REGISTRATION REQUEST message indicating the s</w:t>
            </w:r>
            <w:r w:rsidRPr="007F2770">
              <w:rPr>
                <w:rFonts w:eastAsia="Malgun Gothic"/>
              </w:rPr>
              <w:t xml:space="preserve">tatus of the PDU session(s) mapped during the inter-system change </w:t>
            </w:r>
            <w:r w:rsidRPr="007F2770">
              <w:rPr>
                <w:rFonts w:hint="eastAsia"/>
              </w:rPr>
              <w:t>from S1 mode to N1 mode</w:t>
            </w:r>
            <w:r w:rsidRPr="007F2770">
              <w:rPr>
                <w:rFonts w:eastAsia="Malgun Gothic"/>
              </w:rPr>
              <w:t xml:space="preserve"> from the </w:t>
            </w:r>
            <w:r w:rsidRPr="007F2770">
              <w:t>PDN connection(s) for which the EPS indicated that interworking to 5GS is supported</w:t>
            </w:r>
            <w:r w:rsidRPr="007F2770">
              <w:rPr>
                <w:rFonts w:eastAsia="Malgun Gothic"/>
              </w:rPr>
              <w:t>, if any</w:t>
            </w:r>
            <w:r w:rsidRPr="007F2770">
              <w:t xml:space="preserve"> (see subclause 6.1.4.1);</w:t>
            </w:r>
          </w:p>
          <w:p w14:paraId="784F7B36" w14:textId="77777777" w:rsidR="00EA6D89" w:rsidRPr="007F2770" w:rsidRDefault="00EA6D89" w:rsidP="00EA6D89">
            <w:pPr>
              <w:pStyle w:val="B1"/>
            </w:pPr>
            <w:r w:rsidRPr="007F2770">
              <w:t>c)</w:t>
            </w:r>
            <w:r w:rsidRPr="007F2770">
              <w:tab/>
              <w:t xml:space="preserve">shall include a TRACKING AREA UPDATE REQUEST message as specified in 3GPP TS 24.301 [15] in the EPS NAS message container IE in the REGISTRATION REQUEST message if the registration procedure is </w:t>
            </w:r>
            <w:r w:rsidRPr="007F2770">
              <w:lastRenderedPageBreak/>
              <w:t>initiated in 5GMM-IDLE mode and the UE has received an "interworking without N26 interface not supported" indication from the network;</w:t>
            </w:r>
          </w:p>
          <w:p w14:paraId="1C36B6F0" w14:textId="77777777" w:rsidR="00EA6D89" w:rsidRDefault="00EA6D89" w:rsidP="00EA6D89">
            <w:pPr>
              <w:pStyle w:val="B1"/>
            </w:pPr>
            <w:r w:rsidRPr="007F2770">
              <w:t>c1)</w:t>
            </w:r>
            <w:r w:rsidRPr="007F2770">
              <w:tab/>
            </w:r>
            <w:r w:rsidRPr="0095753A">
              <w:rPr>
                <w:highlight w:val="green"/>
              </w:rPr>
              <w:t>may</w:t>
            </w:r>
            <w:r w:rsidRPr="007F2770">
              <w:t xml:space="preserve"> include a TRACKING AREA UPDATE REQUEST message as specified in 3GPP TS 24.301 [15] in the EPS NAS message container IE in the REGISTRATION REQUEST message if the registration procedure is initiated in 5GMM-IDLE mode </w:t>
            </w:r>
            <w:r w:rsidRPr="0095753A">
              <w:rPr>
                <w:highlight w:val="green"/>
              </w:rPr>
              <w:t>and the UE has received an "interworking without N26 interface supported"</w:t>
            </w:r>
            <w:r w:rsidRPr="007F2770">
              <w:t xml:space="preserve"> indication from the network; and</w:t>
            </w:r>
          </w:p>
          <w:p w14:paraId="7A14D373" w14:textId="77777777" w:rsidR="00EA6D89" w:rsidRPr="007F2770" w:rsidRDefault="00EA6D89" w:rsidP="00EA6D89">
            <w:pPr>
              <w:pStyle w:val="B1"/>
            </w:pPr>
            <w:r>
              <w:t>….</w:t>
            </w:r>
          </w:p>
          <w:p w14:paraId="0C00E0CF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8BD2CC2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will fail a Rel-17 (or above) device that does not include the IE EPS NAS Message Container.</w:t>
            </w:r>
          </w:p>
          <w:p w14:paraId="2C6AD3DD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43D4F" w14:textId="194E8068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EA6D89" w14:paraId="65E43A2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7A8E9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7BEEC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302FDE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6C805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0D551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TTCN function to accommodate the above behaviour.</w:t>
            </w:r>
          </w:p>
          <w:p w14:paraId="56846552" w14:textId="7C2485D3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EA6D89" w14:paraId="181544B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CE59B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14E49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0B46AFBF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95C60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97E15" w14:textId="202EE42B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A6D89" w14:paraId="3CBAF893" w14:textId="77777777" w:rsidTr="000D09DB">
        <w:tc>
          <w:tcPr>
            <w:tcW w:w="2694" w:type="dxa"/>
            <w:gridSpan w:val="2"/>
          </w:tcPr>
          <w:p w14:paraId="31D0DAC6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5B419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62A66086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F02E8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F6083" w14:textId="41F40A7B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11.4.11.NR5GC, and possibly other testcases</w:t>
            </w:r>
          </w:p>
        </w:tc>
      </w:tr>
      <w:tr w:rsidR="00EA6D89" w14:paraId="1ECA428A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1D3D7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8ACCE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243E99B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76A98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1277B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04607D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F68E34" w14:textId="77777777" w:rsidR="00EA6D89" w:rsidRDefault="00EA6D89" w:rsidP="00EA6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A1EDB" w14:textId="77777777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3C152C1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BD960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EEDD3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8919" w14:textId="0D2A0194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66EEE" w14:textId="77777777" w:rsidR="00EA6D89" w:rsidRDefault="00EA6D89" w:rsidP="00EA6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A7B32" w14:textId="0E8258F8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1EBD45C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9632C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E4948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E0EC4" w14:textId="3F135AB2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97D92" w14:textId="77777777" w:rsidR="00EA6D89" w:rsidRDefault="00EA6D89" w:rsidP="00EA6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345E4" w14:textId="399BD80B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462C3C0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A7FD7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73CD0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4CC02" w14:textId="3CF418A9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33768" w14:textId="77777777" w:rsidR="00EA6D89" w:rsidRDefault="00EA6D89" w:rsidP="00EA6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1399D" w14:textId="2ABBEF72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7AED1C9D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7393A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1C64" w14:textId="77777777" w:rsidR="00EA6D89" w:rsidRDefault="00EA6D89" w:rsidP="00EA6D89">
            <w:pPr>
              <w:pStyle w:val="CRCoverPage"/>
              <w:spacing w:after="0"/>
              <w:rPr>
                <w:noProof/>
              </w:rPr>
            </w:pPr>
          </w:p>
        </w:tc>
      </w:tr>
      <w:tr w:rsidR="00EA6D89" w14:paraId="402E55F6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FAFA3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2031D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D89" w:rsidRPr="008863B9" w14:paraId="649C4C8A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4A3D2" w14:textId="77777777" w:rsidR="00EA6D89" w:rsidRPr="008863B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D86E1" w14:textId="77777777" w:rsidR="00EA6D89" w:rsidRPr="008863B9" w:rsidRDefault="00EA6D89" w:rsidP="00EA6D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D89" w14:paraId="70744C9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12C10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44B2A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7586C" w14:textId="77777777" w:rsidR="00EA6D89" w:rsidRDefault="00EA6D89" w:rsidP="00EA6D89">
      <w:pPr>
        <w:rPr>
          <w:noProof/>
        </w:rPr>
      </w:pPr>
    </w:p>
    <w:p w14:paraId="63AAB349" w14:textId="77777777" w:rsidR="00213A7D" w:rsidRDefault="00213A7D" w:rsidP="00213A7D">
      <w:pPr>
        <w:pStyle w:val="CRCoverPage"/>
        <w:spacing w:after="0"/>
        <w:rPr>
          <w:noProof/>
          <w:sz w:val="8"/>
          <w:szCs w:val="8"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2846946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417C08C2" w14:textId="3582E12D" w:rsidR="00E4254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42546" w:rsidRPr="00B8799F">
        <w:rPr>
          <w:rFonts w:ascii="Arial" w:hAnsi="Arial" w:cs="Arial"/>
          <w:iCs/>
          <w:noProof/>
        </w:rPr>
        <w:t>Table of Contents</w:t>
      </w:r>
      <w:r w:rsidR="00E42546">
        <w:rPr>
          <w:noProof/>
        </w:rPr>
        <w:tab/>
      </w:r>
      <w:r w:rsidR="00E42546">
        <w:rPr>
          <w:noProof/>
        </w:rPr>
        <w:fldChar w:fldCharType="begin"/>
      </w:r>
      <w:r w:rsidR="00E42546">
        <w:rPr>
          <w:noProof/>
        </w:rPr>
        <w:instrText xml:space="preserve"> PAGEREF _Toc192846946 \h </w:instrText>
      </w:r>
      <w:r w:rsidR="00E42546">
        <w:rPr>
          <w:noProof/>
        </w:rPr>
      </w:r>
      <w:r w:rsidR="00E42546">
        <w:rPr>
          <w:noProof/>
        </w:rPr>
        <w:fldChar w:fldCharType="separate"/>
      </w:r>
      <w:r w:rsidR="00E42546">
        <w:rPr>
          <w:noProof/>
        </w:rPr>
        <w:t>3</w:t>
      </w:r>
      <w:r w:rsidR="00E42546">
        <w:rPr>
          <w:noProof/>
        </w:rPr>
        <w:fldChar w:fldCharType="end"/>
      </w:r>
    </w:p>
    <w:p w14:paraId="4E68C182" w14:textId="7911D896" w:rsidR="00E42546" w:rsidRDefault="00E4254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99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99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_Toc192846947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3D4798F" w14:textId="6620CC7C" w:rsidR="00E42546" w:rsidRDefault="00E4254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99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99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_Toc192846948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9483AEB" w14:textId="24863BA7" w:rsidR="00E42546" w:rsidRDefault="00E4254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99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99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_Toc192846949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5309064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28469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28469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2846949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F2472EB" w:rsidR="00273EC8" w:rsidRPr="005B42A4" w:rsidRDefault="00306BE2" w:rsidP="00962FDE">
            <w:pPr>
              <w:spacing w:after="0"/>
              <w:rPr>
                <w:rFonts w:ascii="Arial" w:hAnsi="Arial" w:cs="Arial"/>
              </w:rPr>
            </w:pPr>
            <w:r w:rsidRPr="005B42A4">
              <w:rPr>
                <w:rFonts w:ascii="Arial" w:hAnsi="Arial" w:cs="Arial"/>
              </w:rPr>
              <w:t xml:space="preserve">function </w:t>
            </w:r>
            <w:r w:rsidR="005B42A4" w:rsidRPr="005B42A4">
              <w:rPr>
                <w:rFonts w:ascii="Arial" w:hAnsi="Arial" w:cs="Arial"/>
              </w:rPr>
              <w:t>f_NR5GC_IRAT_MobilityRegistration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6D69AF5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 xml:space="preserve">of this function, when function </w:t>
            </w:r>
            <w:r w:rsidRPr="00DB22BC">
              <w:rPr>
                <w:noProof/>
              </w:rPr>
              <w:t>f_Check_NG_RegistrationReqMsg</w:t>
            </w:r>
            <w:r>
              <w:rPr>
                <w:noProof/>
              </w:rPr>
              <w:t xml:space="preserve"> is called, it expects the IE EPS NAS Message Container to be present (set as ?). </w:t>
            </w:r>
          </w:p>
          <w:p w14:paraId="12036B9E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44523C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24.501 cl 5.5.1.3.2 (Rel-17 and above) :</w:t>
            </w:r>
          </w:p>
          <w:p w14:paraId="6013865C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68166AF6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3F123CA7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DB1FA" w14:textId="77777777" w:rsidR="005B42A4" w:rsidRPr="007F2770" w:rsidRDefault="005B42A4" w:rsidP="005B42A4">
            <w:r w:rsidRPr="007F2770">
              <w:rPr>
                <w:rFonts w:hint="eastAsia"/>
              </w:rPr>
              <w:t>If the UE</w:t>
            </w:r>
            <w:r w:rsidRPr="007F2770">
              <w:t xml:space="preserve"> operating in the single-registration mode</w:t>
            </w:r>
            <w:r w:rsidRPr="007F2770">
              <w:rPr>
                <w:rFonts w:hint="eastAsia"/>
              </w:rPr>
              <w:t xml:space="preserve"> performs </w:t>
            </w:r>
            <w:r w:rsidRPr="007F2770">
              <w:t xml:space="preserve">inter-system change </w:t>
            </w:r>
            <w:r w:rsidRPr="007F2770">
              <w:rPr>
                <w:rFonts w:hint="eastAsia"/>
              </w:rPr>
              <w:t>from S1 mode to N1 mode,</w:t>
            </w:r>
            <w:r w:rsidRPr="007F2770">
              <w:t xml:space="preserve"> the UE:</w:t>
            </w:r>
          </w:p>
          <w:p w14:paraId="57919F75" w14:textId="77777777" w:rsidR="005B42A4" w:rsidRPr="007F2770" w:rsidRDefault="005B42A4" w:rsidP="005B42A4">
            <w:pPr>
              <w:pStyle w:val="B1"/>
            </w:pPr>
            <w:r w:rsidRPr="007F2770">
              <w:t>a)</w:t>
            </w:r>
            <w:r w:rsidRPr="007F2770">
              <w:tab/>
              <w:t xml:space="preserve">shall include the UE status IE with the EMM registration status set to </w:t>
            </w:r>
            <w:r w:rsidRPr="007F2770">
              <w:rPr>
                <w:rFonts w:eastAsia="Malgun Gothic"/>
              </w:rPr>
              <w:t xml:space="preserve">"UE is in EMM-REGISTERED state" in </w:t>
            </w:r>
            <w:r w:rsidRPr="007F2770">
              <w:t>the REGISTRATION REQUEST message;</w:t>
            </w:r>
          </w:p>
          <w:p w14:paraId="089F2AF7" w14:textId="77777777" w:rsidR="005B42A4" w:rsidRPr="007F2770" w:rsidRDefault="005B42A4" w:rsidP="005B42A4">
            <w:pPr>
              <w:pStyle w:val="NO"/>
            </w:pPr>
            <w:r w:rsidRPr="007F2770">
              <w:t>NOTE </w:t>
            </w:r>
            <w:r>
              <w:t>7</w:t>
            </w:r>
            <w:r w:rsidRPr="007F2770">
              <w:t>:</w:t>
            </w:r>
            <w:r w:rsidRPr="007F2770">
              <w:tab/>
              <w:t>Inclusion of the UE status IE with this setting corresponds to the indication that the UE is "moving from EPC" as specified in 3GPP TS 23.502 [9], subclause 4.11.1.3.3 and 4.11.</w:t>
            </w:r>
            <w:r w:rsidRPr="007F2770">
              <w:rPr>
                <w:lang w:eastAsia="zh-CN"/>
              </w:rPr>
              <w:t>2.3</w:t>
            </w:r>
            <w:r w:rsidRPr="007F2770">
              <w:t>.</w:t>
            </w:r>
          </w:p>
          <w:p w14:paraId="5D4008F1" w14:textId="77777777" w:rsidR="005B42A4" w:rsidRPr="007F2770" w:rsidRDefault="005B42A4" w:rsidP="005B42A4">
            <w:pPr>
              <w:pStyle w:val="NO"/>
            </w:pPr>
            <w:r w:rsidRPr="007F2770">
              <w:t>NOTE </w:t>
            </w:r>
            <w:r>
              <w:t>8</w:t>
            </w:r>
            <w:r w:rsidRPr="007F2770">
              <w:t>:</w:t>
            </w:r>
            <w:r w:rsidRPr="007F2770">
              <w:tab/>
              <w:t>The value of the 5GMM registration status included by the UE in the UE status IE is not used by the AMF.</w:t>
            </w:r>
          </w:p>
          <w:p w14:paraId="7CA3DCC4" w14:textId="77777777" w:rsidR="005B42A4" w:rsidRPr="007F2770" w:rsidRDefault="005B42A4" w:rsidP="005B42A4">
            <w:pPr>
              <w:pStyle w:val="B1"/>
            </w:pPr>
            <w:r w:rsidRPr="007F2770">
              <w:t>b)</w:t>
            </w:r>
            <w:r w:rsidRPr="007F2770">
              <w:tab/>
              <w:t>may include the PDU session status IE in the REGISTRATION REQUEST message indicating the s</w:t>
            </w:r>
            <w:r w:rsidRPr="007F2770">
              <w:rPr>
                <w:rFonts w:eastAsia="Malgun Gothic"/>
              </w:rPr>
              <w:t xml:space="preserve">tatus of the PDU session(s) mapped during the inter-system change </w:t>
            </w:r>
            <w:r w:rsidRPr="007F2770">
              <w:rPr>
                <w:rFonts w:hint="eastAsia"/>
              </w:rPr>
              <w:t>from S1 mode to N1 mode</w:t>
            </w:r>
            <w:r w:rsidRPr="007F2770">
              <w:rPr>
                <w:rFonts w:eastAsia="Malgun Gothic"/>
              </w:rPr>
              <w:t xml:space="preserve"> from the </w:t>
            </w:r>
            <w:r w:rsidRPr="007F2770">
              <w:t>PDN connection(s) for which the EPS indicated that interworking to 5GS is supported</w:t>
            </w:r>
            <w:r w:rsidRPr="007F2770">
              <w:rPr>
                <w:rFonts w:eastAsia="Malgun Gothic"/>
              </w:rPr>
              <w:t>, if any</w:t>
            </w:r>
            <w:r w:rsidRPr="007F2770">
              <w:t xml:space="preserve"> (see subclause 6.1.4.1);</w:t>
            </w:r>
          </w:p>
          <w:p w14:paraId="35593587" w14:textId="77777777" w:rsidR="005B42A4" w:rsidRPr="007F2770" w:rsidRDefault="005B42A4" w:rsidP="005B42A4">
            <w:pPr>
              <w:pStyle w:val="B1"/>
            </w:pPr>
            <w:r w:rsidRPr="007F2770">
              <w:t>c)</w:t>
            </w:r>
            <w:r w:rsidRPr="007F2770">
              <w:tab/>
              <w:t>shall include a TRACKING AREA UPDATE REQUEST message as specified in 3GPP TS 24.301 [15] in the EPS NAS message container IE in the REGISTRATION REQUEST message if the registration procedure is initiated in 5GMM-IDLE mode and the UE has received an "interworking without N26 interface not supported" indication from the network;</w:t>
            </w:r>
          </w:p>
          <w:p w14:paraId="3A674C4B" w14:textId="77777777" w:rsidR="005B42A4" w:rsidRDefault="005B42A4" w:rsidP="005B42A4">
            <w:pPr>
              <w:pStyle w:val="B1"/>
            </w:pPr>
            <w:r w:rsidRPr="007F2770">
              <w:t>c1)</w:t>
            </w:r>
            <w:r w:rsidRPr="007F2770">
              <w:tab/>
            </w:r>
            <w:r w:rsidRPr="0095753A">
              <w:rPr>
                <w:highlight w:val="green"/>
              </w:rPr>
              <w:t>may</w:t>
            </w:r>
            <w:r w:rsidRPr="007F2770">
              <w:t xml:space="preserve"> include a TRACKING AREA UPDATE REQUEST message as specified in 3GPP TS 24.301 [15] in the EPS NAS message container IE in the REGISTRATION REQUEST message if the registration procedure is initiated in 5GMM-IDLE mode </w:t>
            </w:r>
            <w:r w:rsidRPr="0095753A">
              <w:rPr>
                <w:highlight w:val="green"/>
              </w:rPr>
              <w:t>and the UE has received an "interworking without N26 interface supported"</w:t>
            </w:r>
            <w:r w:rsidRPr="007F2770">
              <w:t xml:space="preserve"> indication from the network; and</w:t>
            </w:r>
          </w:p>
          <w:p w14:paraId="27E6A154" w14:textId="77777777" w:rsidR="005B42A4" w:rsidRPr="007F2770" w:rsidRDefault="005B42A4" w:rsidP="005B42A4">
            <w:pPr>
              <w:pStyle w:val="B1"/>
            </w:pPr>
            <w:r>
              <w:t>….</w:t>
            </w:r>
          </w:p>
          <w:p w14:paraId="55C7E350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70685F0F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will fail a Rel-17 (or above) device that does not include the IE EPS NAS Message Container.</w:t>
            </w:r>
          </w:p>
          <w:p w14:paraId="6F13AAF9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6092FB48" w:rsidR="00E07BAF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B42A4"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9F1675" w14:textId="2879C0C6" w:rsidR="00E07BAF" w:rsidRPr="00CD6A2A" w:rsidRDefault="005B42A4" w:rsidP="00E07BA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Updated the TTCN implementation of the function to accommodate the above behaviour.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ED0B2E4" w:rsidR="00E07BAF" w:rsidRPr="000D7399" w:rsidRDefault="00E97C83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 w:rsidRPr="00E97C83">
              <w:rPr>
                <w:rFonts w:ascii="Arial" w:hAnsi="Arial" w:cs="Arial"/>
                <w:lang w:val="en-IN" w:eastAsia="en-GB"/>
              </w:rPr>
              <w:t>NR5GC_IRAT_CommonFunctions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DEE000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function f_NR5GC_IRAT_MobilityRegistration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E84D74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p_SecurityParams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9438F7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// @sic R5s201060 sic@</w:t>
            </w:r>
          </w:p>
          <w:p w14:paraId="0FE4A04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NAS_KeySetIdentifier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p_NonCurrentKSI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50E6876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p_GUTIFromPreamble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6E58E0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NG_TrackingAreaId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*,</w:t>
            </w:r>
          </w:p>
          <w:p w14:paraId="1F8675F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0467586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NG_TrackingAreaIdList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0BB6FD3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RRCConnectionReleaseRequired_Type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p_ReleaseConnection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rrcConnectionRelease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61D4815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p_Registered_Previously_5GCN := true,</w:t>
            </w:r>
          </w:p>
          <w:p w14:paraId="2C62EEF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(value)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NG_NetworkFeatureSupport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p_NwkFeatureSupport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cs_NG_NetworkFeatureSupport_Def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7699C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UERadioCapId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p_UERadioCapIdToSend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62F6408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PDU_SessionStatus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p_PDU_SessionStatus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cr_PDU_SessionStatusAny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C16880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InterworkWithoutN26 p_IwkN26 := NOT_SUPPORTED)  runs on NR5GC_PTC</w:t>
            </w:r>
          </w:p>
          <w:p w14:paraId="276E7B7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R5-198854: added p_Registered_Previously_5GCN sic@</w:t>
            </w:r>
          </w:p>
          <w:p w14:paraId="54828FA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FCD6E8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715223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NasCount_Type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0CF035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B1_Type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'0'B;                                 //@sic R5-198854 sic@</w:t>
            </w:r>
          </w:p>
          <w:p w14:paraId="20BF9BE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NAS_KsiValue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p_SecurityParams.KSIamf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    //@sic R5-198854, R5s200798 sic@</w:t>
            </w:r>
          </w:p>
          <w:p w14:paraId="71CC1C4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TypeOfRegistration_Type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Initial_Secure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E6663D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EUTRA_NR_CoOrd_GUTI_Type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 // @sic R5s201060 sic@</w:t>
            </w:r>
          </w:p>
          <w:p w14:paraId="79120C3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;//@sic R5-237320 sic@</w:t>
            </w:r>
          </w:p>
          <w:p w14:paraId="446ABE1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0C6AB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 not p_Registered_Previously_5GCN) { //@sic R5-198854 sic@</w:t>
            </w:r>
          </w:p>
          <w:p w14:paraId="4D6735A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'111'B;</w:t>
            </w:r>
          </w:p>
          <w:p w14:paraId="0B81A6C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'?'B;//('1'B, '0'B);</w:t>
            </w:r>
          </w:p>
          <w:p w14:paraId="07E7DDB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5324D0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5C2470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1 - 3</w:t>
            </w:r>
          </w:p>
          <w:p w14:paraId="192AF16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RRC Connection Setup</w:t>
            </w:r>
          </w:p>
          <w:p w14:paraId="1F7C599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f_NR_RRC_ConnEst_DefWithNas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?,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008670F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f_EUTRA_NR_WaitForCoOrd_GutiParams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(EUTRA); // @sic R5s201060 sic@</w:t>
            </w:r>
          </w:p>
          <w:p w14:paraId="40A79B0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8F32E5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44599E5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Mobility,</w:t>
            </w:r>
          </w:p>
          <w:p w14:paraId="1D2DBB6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f_NR_Convert_CoOrdTo5G_GUTI(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omit), // @sic R5s201060 sic@</w:t>
            </w:r>
          </w:p>
          <w:p w14:paraId="7E7A8C9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E7095E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034CF4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p_NonCurrentKSI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00043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cdr_NG_GMM_Cap_S1,</w:t>
            </w:r>
          </w:p>
          <w:p w14:paraId="6CAED21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-,-,</w:t>
            </w:r>
          </w:p>
          <w:p w14:paraId="09BF1E0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3EFB98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cdr_NR5GC_UENetworkCap('17'O),</w:t>
            </w:r>
          </w:p>
          <w:p w14:paraId="1EAC3DD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-,</w:t>
            </w:r>
          </w:p>
          <w:p w14:paraId="50CE235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p_PDU_SessionStatus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 // @sic R5-231417 sic@</w:t>
            </w:r>
          </w:p>
          <w:p w14:paraId="0F2FD66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</w:t>
            </w:r>
          </w:p>
          <w:p w14:paraId="394197B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cr_UEStatus_S1,</w:t>
            </w:r>
          </w:p>
          <w:p w14:paraId="2466474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p_GUTIFromPreamble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2CA76E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</w:t>
            </w:r>
          </w:p>
          <w:p w14:paraId="2C3FF6D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?,</w:t>
            </w:r>
          </w:p>
          <w:p w14:paraId="2CECC90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 -, -, -, -,</w:t>
            </w:r>
          </w:p>
          <w:p w14:paraId="12E81FB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omit)) {  // @sic R5-206290 sic@</w:t>
            </w:r>
          </w:p>
          <w:p w14:paraId="6E15FFC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(__FILE__, __LINE__, "Registration Request Message Failed");</w:t>
            </w:r>
          </w:p>
          <w:p w14:paraId="5D0273F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28DD7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f_NR_MobileInfo_NRCap_Get_AccessStratumRelease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();//@sic R5-237320 sic@</w:t>
            </w:r>
          </w:p>
          <w:p w14:paraId="34C52AA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((p_IwkN26 == SUPPORTED) and ((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!= rel15) and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!= rel16))){  //@sic R5-237320, R5s240678 sic@</w:t>
            </w:r>
          </w:p>
          <w:p w14:paraId="0B01E4E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an empty message</w:t>
            </w:r>
          </w:p>
          <w:p w14:paraId="62B7D13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cms_EUTRA_NR_OctetData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('00'O, "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TAUReq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40E19CD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A49F17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TAU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for checking in EUTRA</w:t>
            </w:r>
          </w:p>
          <w:p w14:paraId="71C13F8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(EUTRA, cms_EUTRA_NR_OctetData(v_ReceivedMsg.Pdu.Msg.registration_Request.epsMessage.epsMsg, "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TAUReq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1DAE8A4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BFB07F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6DE14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R5-198854 sic@</w:t>
            </w:r>
          </w:p>
          <w:p w14:paraId="2A684A5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4-9: 5GMM Authentication and 5GMM security</w:t>
            </w:r>
          </w:p>
          <w:p w14:paraId="7DF9CF7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:=f_NR5GC_RRC_Idle_Steps5_9_AKA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f_NR_Asn2Nas_PlmnId(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)),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397ECF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f_NR5GC_MobileInfo_SetGMM_MobilityInfo(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66B253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8-9 RRC security activation</w:t>
            </w:r>
          </w:p>
          <w:p w14:paraId="778056B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f_NR_RRC_ActivateSecurity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18BCE9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80AF7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p_ReleaseConnection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p_NwkFeatureSupport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-,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p_UERadioCapIdToSend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 // @sic R5-222047 sic@</w:t>
            </w:r>
          </w:p>
          <w:p w14:paraId="5B72381C" w14:textId="52D7A4A5" w:rsidR="00ED3173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E6077D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function f_NR5GC_IRAT_MobilityRegistration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5E2333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p_SecurityParams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1D4BDF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// @sic R5s201060 sic@</w:t>
            </w:r>
          </w:p>
          <w:p w14:paraId="0987C06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NAS_KeySetIdentifier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p_NonCurrentKSI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37EC56E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p_GUTIFromPreamble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0CFAE7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NG_TrackingAreaId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*,</w:t>
            </w:r>
          </w:p>
          <w:p w14:paraId="3A6417E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NG_MobileIdentity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2CF6574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NG_TrackingAreaIdList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018034D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RRCConnectionReleaseRequired_Type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p_ReleaseConnection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rrcConnectionRelease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E77C5F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p_Registered_Previously_5GCN := true,</w:t>
            </w:r>
          </w:p>
          <w:p w14:paraId="43F3695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(value)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NG_NetworkFeatureSupport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p_NwkFeatureSupport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cs_NG_NetworkFeatureSupport_Def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1DA35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UERadioCapId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p_UERadioCapIdToSend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4810D3B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PDU_SessionStatus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p_PDU_SessionStatus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cr_PDU_SessionStatusAny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897F94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InterworkWithoutN26 p_IwkN26 := NOT_SUPPORTED)  runs on NR5GC_PTC</w:t>
            </w:r>
          </w:p>
          <w:p w14:paraId="094265F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R5-198854: added p_Registered_Previously_5GCN sic@</w:t>
            </w:r>
          </w:p>
          <w:p w14:paraId="534F954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F1E434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7087C2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NasCount_Type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B907B5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template (present) B1_Type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'0'B;                                 //@sic R5-198854 sic@</w:t>
            </w:r>
          </w:p>
          <w:p w14:paraId="50D8FD9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NAS_KsiValue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p_SecurityParams.KSIamf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    //@sic R5-198854, R5s200798 sic@</w:t>
            </w:r>
          </w:p>
          <w:p w14:paraId="2F85782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TypeOfRegistration_Type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Initial_Secure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E5F320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EUTRA_NR_CoOrd_GUTI_Type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 // @sic R5s201060 sic@</w:t>
            </w:r>
          </w:p>
          <w:p w14:paraId="150F29C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;//@sic R5-237320 sic@</w:t>
            </w:r>
          </w:p>
          <w:p w14:paraId="01C2C57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template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EPS_MessageContainer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v_EPS_MessageContainer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?; //WA#WI1395819</w:t>
            </w:r>
          </w:p>
          <w:p w14:paraId="281CFCC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B19524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 not p_Registered_Previously_5GCN) { //@sic R5-198854 sic@</w:t>
            </w:r>
          </w:p>
          <w:p w14:paraId="157565C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'111'B;</w:t>
            </w:r>
          </w:p>
          <w:p w14:paraId="53CF296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'?'B;//('1'B, '0'B);</w:t>
            </w:r>
          </w:p>
          <w:p w14:paraId="4D73927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Initial_NoSecurity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5C7588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B9BA60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f_NR_MobileInfo_NRCap_Get_AccessStratumRelease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(); //WA#WI1395819 </w:t>
            </w:r>
            <w:r w:rsidRPr="005B42A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MOVED here</w:t>
            </w:r>
          </w:p>
          <w:p w14:paraId="0D3C5D5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//For a device that is Rel-17 and above its not mandatory to include this IE</w:t>
            </w:r>
          </w:p>
          <w:p w14:paraId="5FD5987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//This is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inline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with 25.401 cl 5.5.1.3.2</w:t>
            </w:r>
          </w:p>
          <w:p w14:paraId="2045E59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if ((p_IwkN26 == SUPPORTED) and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!= rel15) and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!= rel16)) { //WA#WI1395819       </w:t>
            </w:r>
          </w:p>
          <w:p w14:paraId="3486AB9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v_EPS_MessageContainer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*;</w:t>
            </w:r>
          </w:p>
          <w:p w14:paraId="2D7103B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63A7563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1 - 3</w:t>
            </w:r>
          </w:p>
          <w:p w14:paraId="25A48A8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RRC Connection Setup</w:t>
            </w:r>
          </w:p>
          <w:p w14:paraId="3463162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f_NR_RRC_ConnEst_DefWithNas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tsc_NR_RRC_TI_Def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?,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tsc_SHT_NoSecurityProtection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5855264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f_EUTRA_NR_WaitForCoOrd_GutiParams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(EUTRA); // @sic R5s201060 sic@</w:t>
            </w:r>
          </w:p>
          <w:p w14:paraId="55AABC1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f_Check_NG_RegistrationReqMsg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1FEF56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v_ReceivedMsg.Pdu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1966F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Mobility,</w:t>
            </w:r>
          </w:p>
          <w:p w14:paraId="528F861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f_NR_Convert_CoOrdTo5G_GUTI(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v_CoOrd_Guti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omit), // @sic R5s201060 sic@</w:t>
            </w:r>
          </w:p>
          <w:p w14:paraId="671900E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v_KeySetId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441C6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v_Tsc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031CC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p_NonCurrentKSI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F74957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cdr_NG_GMM_Cap_S1,</w:t>
            </w:r>
          </w:p>
          <w:p w14:paraId="46973B3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-,-,</w:t>
            </w:r>
          </w:p>
          <w:p w14:paraId="32C79B4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E9CB4A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cdr_NR5GC_UENetworkCap('17'O),</w:t>
            </w:r>
          </w:p>
          <w:p w14:paraId="4CCB5DE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</w:t>
            </w:r>
          </w:p>
          <w:p w14:paraId="30DE750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p_PDU_SessionStatus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 // @sic R5-231417 sic@</w:t>
            </w:r>
          </w:p>
          <w:p w14:paraId="613D89E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</w:t>
            </w:r>
          </w:p>
          <w:p w14:paraId="10DF56E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cr_UEStatus_S1,</w:t>
            </w:r>
          </w:p>
          <w:p w14:paraId="6314BCE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p_GUTIFromPreamble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DA072A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</w:t>
            </w:r>
          </w:p>
          <w:p w14:paraId="7F5ACD4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v_EPS_MessageContainer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//WA#WI1395819</w:t>
            </w:r>
          </w:p>
          <w:p w14:paraId="5982E70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 -, -, -, -,</w:t>
            </w:r>
          </w:p>
          <w:p w14:paraId="0DE4D7B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omit)) {  // @sic R5-206290 sic@</w:t>
            </w:r>
          </w:p>
          <w:p w14:paraId="1F349D3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(__FILE__, __LINE__, "Registration Request Message Failed");</w:t>
            </w:r>
          </w:p>
          <w:p w14:paraId="407F112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5C0FEE5" w14:textId="4AC2499C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7FF843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((p_IwkN26 == SUPPORTED) and ((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!= rel15) and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v_AccessStratumRelease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!= rel16))){  //@sic R5-237320, R5s240678 sic@</w:t>
            </w:r>
          </w:p>
          <w:p w14:paraId="607FF07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an empty message</w:t>
            </w:r>
          </w:p>
          <w:p w14:paraId="2739182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cms_EUTRA_NR_OctetData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('00'O, "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TAUReq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5460E4A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4312CB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TAU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for checking in EUTRA</w:t>
            </w:r>
          </w:p>
          <w:p w14:paraId="0D8C617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f_EUTRA_NR_SendCoOrd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(EUTRA, cms_EUTRA_NR_OctetData(v_ReceivedMsg.Pdu.Msg.registration_Request.epsMessage.epsMsg, "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TAUReq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"));</w:t>
            </w:r>
          </w:p>
          <w:p w14:paraId="5D83B99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72D76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BD66B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R5-198854 sic@</w:t>
            </w:r>
          </w:p>
          <w:p w14:paraId="7619BF4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4-9: 5GMM Authentication and 5GMM security</w:t>
            </w:r>
          </w:p>
          <w:p w14:paraId="54CC40B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:=f_NR5GC_RRC_Idle_Steps5_9_AKA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, f_NR_Asn2Nas_PlmnId(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)),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v_RegType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ADA92C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f_NR5GC_MobileInfo_SetGMM_MobilityInfo(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E3EADC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8-9 RRC security activation</w:t>
            </w:r>
          </w:p>
          <w:p w14:paraId="759D3C9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f_NR_RRC_ActivateSecurity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v_NasCount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C2AB84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DECA85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p_GUTIToSend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p_TAIList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p_ReleaseConnection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p_NwkFeatureSupport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-, -, </w:t>
            </w:r>
            <w:proofErr w:type="spellStart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p_UERadioCapIdToSend</w:t>
            </w:r>
            <w:proofErr w:type="spellEnd"/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); // @sic R5-222047 sic@</w:t>
            </w:r>
          </w:p>
          <w:p w14:paraId="2625C754" w14:textId="7B036ABF" w:rsidR="0093623F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EEBB4" w14:textId="77777777" w:rsidR="0095753A" w:rsidRDefault="00957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6CF07" w14:textId="77777777" w:rsidR="0095753A" w:rsidRDefault="009575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804B9" w14:textId="77777777" w:rsidR="0095753A" w:rsidRDefault="009575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90D5" w14:textId="77777777" w:rsidR="00CD6A2A" w:rsidRDefault="00CD6A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ECFF" w14:textId="77777777" w:rsidR="00CD6A2A" w:rsidRDefault="00CD6A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C32C8" w14:textId="77777777" w:rsidR="0095753A" w:rsidRDefault="009575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9732" w14:textId="77777777" w:rsidR="0095753A" w:rsidRDefault="00957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4827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6FE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2609</Words>
  <Characters>14874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20</cp:revision>
  <cp:lastPrinted>1900-12-31T16:00:00Z</cp:lastPrinted>
  <dcterms:created xsi:type="dcterms:W3CDTF">2025-01-29T13:57:00Z</dcterms:created>
  <dcterms:modified xsi:type="dcterms:W3CDTF">2025-04-04T14:04:00Z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