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3733" w14:textId="3207E971" w:rsidR="0074408B" w:rsidRDefault="0074408B" w:rsidP="00744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7E7194">
          <w:rPr>
            <w:b/>
            <w:i/>
            <w:noProof/>
            <w:sz w:val="28"/>
          </w:rPr>
          <w:t>146</w:t>
        </w:r>
      </w:fldSimple>
    </w:p>
    <w:p w14:paraId="129C7BB1" w14:textId="77777777" w:rsidR="0074408B" w:rsidRDefault="0074408B" w:rsidP="007440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08B" w14:paraId="35F3104A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F8D0" w14:textId="77777777" w:rsidR="0074408B" w:rsidRDefault="0074408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408B" w14:paraId="3F224AE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4C0B9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408B" w14:paraId="7D10873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F7321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4BA825CC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7E2014BB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83C5A" w14:textId="77777777" w:rsidR="0074408B" w:rsidRPr="00410371" w:rsidRDefault="0074408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C00A42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65D57" w14:textId="77777777" w:rsidR="0074408B" w:rsidRPr="00410371" w:rsidRDefault="0074408B" w:rsidP="002E2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3635</w:t>
              </w:r>
            </w:fldSimple>
          </w:p>
        </w:tc>
        <w:tc>
          <w:tcPr>
            <w:tcW w:w="709" w:type="dxa"/>
          </w:tcPr>
          <w:p w14:paraId="0D47CADE" w14:textId="77777777" w:rsidR="0074408B" w:rsidRDefault="0074408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E6EA8" w14:textId="548D10C9" w:rsidR="0074408B" w:rsidRPr="00410371" w:rsidRDefault="007E7194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427EBDC" w14:textId="77777777" w:rsidR="0074408B" w:rsidRDefault="0074408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0460B" w14:textId="55F14624" w:rsidR="0074408B" w:rsidRPr="00410371" w:rsidRDefault="0074408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7E719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BD5DC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345CFE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EEAE3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840AA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55E54" w14:textId="77777777" w:rsidR="0074408B" w:rsidRPr="00F25D98" w:rsidRDefault="0074408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408B" w14:paraId="4ECD524F" w14:textId="77777777" w:rsidTr="002E23A8">
        <w:tc>
          <w:tcPr>
            <w:tcW w:w="9641" w:type="dxa"/>
            <w:gridSpan w:val="9"/>
          </w:tcPr>
          <w:p w14:paraId="03C8F0DF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B7C7D" w14:textId="77777777" w:rsidR="0074408B" w:rsidRDefault="0074408B" w:rsidP="00744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08B" w14:paraId="224A15E9" w14:textId="77777777" w:rsidTr="002E23A8">
        <w:tc>
          <w:tcPr>
            <w:tcW w:w="2835" w:type="dxa"/>
          </w:tcPr>
          <w:p w14:paraId="40438E71" w14:textId="77777777" w:rsidR="0074408B" w:rsidRDefault="0074408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BC6661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09592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6BF1C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E4A1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C7785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2012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224AB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8643B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74365" w14:textId="77777777" w:rsidR="0074408B" w:rsidRDefault="0074408B" w:rsidP="00744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08B" w14:paraId="529D92FB" w14:textId="77777777" w:rsidTr="002E23A8">
        <w:tc>
          <w:tcPr>
            <w:tcW w:w="9640" w:type="dxa"/>
            <w:gridSpan w:val="11"/>
          </w:tcPr>
          <w:p w14:paraId="56213290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AB30E5F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C8AC4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4440B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f_NR_CheckDataPath_CA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74408B" w14:paraId="7AF2C5D4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23B421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2E4DC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5BFA6F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E9C4429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FB355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408B" w14:paraId="2A759923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473FD9B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1AE5" w14:textId="2423F9C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4408B" w14:paraId="2F3F424A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C80944D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63DD7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06F63BED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8DEDAFD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3E80A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699017" w14:textId="77777777" w:rsidR="0074408B" w:rsidRDefault="0074408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98EA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1B33E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2025-03-05</w:t>
              </w:r>
            </w:fldSimple>
          </w:p>
        </w:tc>
      </w:tr>
      <w:tr w:rsidR="0074408B" w14:paraId="4153B67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F65A3E1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4CABB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4F93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A0D2B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8286D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F2D3040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BB70A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9E33B" w14:textId="77777777" w:rsidR="0074408B" w:rsidRDefault="0074408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3E27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03156" w14:textId="77777777" w:rsidR="0074408B" w:rsidRDefault="0074408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1A1E9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4408B" w14:paraId="28C08852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0E176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66062" w14:textId="77777777" w:rsidR="0074408B" w:rsidRDefault="0074408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C5462" w14:textId="77777777" w:rsidR="0074408B" w:rsidRDefault="0074408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9E2A11" w14:textId="77777777" w:rsidR="0074408B" w:rsidRPr="007C2097" w:rsidRDefault="0074408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408B" w14:paraId="5D671E0E" w14:textId="77777777" w:rsidTr="002E23A8">
        <w:tc>
          <w:tcPr>
            <w:tcW w:w="1843" w:type="dxa"/>
          </w:tcPr>
          <w:p w14:paraId="7D3A89D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67444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089CFB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8F89E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6A388" w14:textId="77777777" w:rsidR="0074408B" w:rsidRPr="00AD5DBC" w:rsidRDefault="0074408B" w:rsidP="0074408B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The </w:t>
            </w:r>
            <w:r w:rsidRPr="00EF7F59">
              <w:rPr>
                <w:b/>
                <w:bCs/>
                <w:noProof/>
                <w:sz w:val="20"/>
              </w:rPr>
              <w:t>TTCN CR R5s240675</w:t>
            </w:r>
            <w:r>
              <w:rPr>
                <w:noProof/>
                <w:sz w:val="20"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  <w:sz w:val="20"/>
              </w:rPr>
              <w:t xml:space="preserve"> A similar situation exists in the function </w:t>
            </w:r>
            <w:r w:rsidRPr="00EF7F59">
              <w:rPr>
                <w:noProof/>
                <w:sz w:val="20"/>
              </w:rPr>
              <w:t>f_NR_CheckDataPath_CA</w:t>
            </w:r>
            <w:r>
              <w:rPr>
                <w:noProof/>
                <w:sz w:val="20"/>
              </w:rPr>
              <w:t>.</w:t>
            </w:r>
          </w:p>
          <w:p w14:paraId="0566B712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14:paraId="4D1961D7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2600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8A04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777DDF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B48B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1D652" w14:textId="179C7492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74408B" w14:paraId="55E211C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D57F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D4CA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3871966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110F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44A5" w14:textId="6830C88C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Confirmant UE may fail the case due to timing issues</w:t>
            </w:r>
          </w:p>
        </w:tc>
      </w:tr>
      <w:tr w:rsidR="0074408B" w14:paraId="3BAA6D4B" w14:textId="77777777" w:rsidTr="002E23A8">
        <w:tc>
          <w:tcPr>
            <w:tcW w:w="2694" w:type="dxa"/>
            <w:gridSpan w:val="2"/>
          </w:tcPr>
          <w:p w14:paraId="00E6456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09D97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0331F9A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FA782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EC83" w14:textId="328A95F3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ENDC CA Test cases involving Scell Activation MAC CE</w:t>
            </w:r>
          </w:p>
        </w:tc>
      </w:tr>
      <w:tr w:rsidR="0074408B" w14:paraId="7CCC189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031C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1D604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7B081598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469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C1FD8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1E6727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81A28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06C51" w14:textId="7777777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214BBE3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74F0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FD37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01927" w14:textId="4D65238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1D9BA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7F1F" w14:textId="4373EB5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1AD276B5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C809E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F2249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3225" w14:textId="3C10336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7974D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420FE" w14:textId="51184CA2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31ACAD1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CDB5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044F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271A7" w14:textId="5490D5F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ED6CF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6D15" w14:textId="2C40CF80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7B8C1DB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81B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9B06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4F37962E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6B24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1B84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:rsidRPr="008863B9" w14:paraId="77FF3086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94D09" w14:textId="77777777" w:rsidR="0074408B" w:rsidRPr="008863B9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D2272" w14:textId="77777777" w:rsidR="0074408B" w:rsidRPr="008863B9" w:rsidRDefault="0074408B" w:rsidP="007440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08B" w14:paraId="4B980EF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57EF7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48DFD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2A3FF" w14:textId="77777777" w:rsidR="0074408B" w:rsidRDefault="0074408B" w:rsidP="0074408B">
      <w:pPr>
        <w:pStyle w:val="CRCoverPage"/>
        <w:spacing w:after="0"/>
        <w:rPr>
          <w:noProof/>
          <w:sz w:val="8"/>
          <w:szCs w:val="8"/>
        </w:rPr>
      </w:pPr>
    </w:p>
    <w:p w14:paraId="014B4CA0" w14:textId="77777777" w:rsidR="0074408B" w:rsidRDefault="0074408B" w:rsidP="0074408B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0586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D920C4" w14:textId="25B99279" w:rsidR="00FB3DB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B3DB5" w:rsidRPr="00070DF4">
        <w:rPr>
          <w:rFonts w:ascii="Arial" w:hAnsi="Arial" w:cs="Arial"/>
          <w:iCs/>
          <w:noProof/>
        </w:rPr>
        <w:t>Table of Contents</w:t>
      </w:r>
      <w:r w:rsidR="00FB3DB5">
        <w:rPr>
          <w:noProof/>
        </w:rPr>
        <w:tab/>
      </w:r>
      <w:r w:rsidR="00FB3DB5">
        <w:rPr>
          <w:noProof/>
        </w:rPr>
        <w:fldChar w:fldCharType="begin"/>
      </w:r>
      <w:r w:rsidR="00FB3DB5">
        <w:rPr>
          <w:noProof/>
        </w:rPr>
        <w:instrText xml:space="preserve"> PAGEREF _Toc192058617 \h </w:instrText>
      </w:r>
      <w:r w:rsidR="00FB3DB5">
        <w:rPr>
          <w:noProof/>
        </w:rPr>
      </w:r>
      <w:r w:rsidR="00FB3DB5">
        <w:rPr>
          <w:noProof/>
        </w:rPr>
        <w:fldChar w:fldCharType="separate"/>
      </w:r>
      <w:r w:rsidR="00FB3DB5">
        <w:rPr>
          <w:noProof/>
        </w:rPr>
        <w:t>2</w:t>
      </w:r>
      <w:r w:rsidR="00FB3DB5">
        <w:rPr>
          <w:noProof/>
        </w:rPr>
        <w:fldChar w:fldCharType="end"/>
      </w:r>
    </w:p>
    <w:p w14:paraId="6BCAEBC6" w14:textId="66F1B60B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C3EC69" w14:textId="7A5C22DC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515E20" w14:textId="3F366998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f_NR_CheckDataPath_CA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94AD44" w14:textId="23AEE535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57C7FA0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05861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05861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43E3ECBF" w14:textId="226F7816" w:rsidR="00EF7F59" w:rsidRPr="003D65E8" w:rsidRDefault="00EF7F59" w:rsidP="00EF7F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82823883"/>
      <w:bookmarkStart w:id="7" w:name="_Toc192058620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proofErr w:type="spellStart"/>
      <w:r w:rsidRPr="008A1DE8">
        <w:rPr>
          <w:rFonts w:cs="Arial"/>
          <w:b/>
          <w:bCs/>
          <w:color w:val="000000"/>
          <w:lang w:val="en-US" w:eastAsia="en-GB"/>
        </w:rPr>
        <w:t>f_NR_CheckDataPath_CA</w:t>
      </w:r>
      <w:bookmarkEnd w:id="6"/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F7F59" w14:paraId="4E3B4C60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57E" w14:textId="77777777" w:rsidR="00EF7F59" w:rsidRDefault="00EF7F59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1EE7" w14:textId="77777777" w:rsidR="00EF7F59" w:rsidRPr="00E13853" w:rsidRDefault="00EF7F59" w:rsidP="00CB6D21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f_NR5GC_CheckDataPath_CA</w:t>
            </w:r>
          </w:p>
        </w:tc>
      </w:tr>
      <w:tr w:rsidR="00EF7F59" w14:paraId="7F45120B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CB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C5F" w14:textId="2C36A311" w:rsidR="00EF7F59" w:rsidRPr="00803546" w:rsidRDefault="00EF7F59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14:paraId="1B25AD00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21AA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F5C" w14:textId="6DC55B8E" w:rsidR="00EF7F59" w:rsidRPr="00FB2EB7" w:rsidRDefault="00EF7F59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:rsidRPr="005F25F7" w14:paraId="25242BB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7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7F5" w14:textId="36A0E64B" w:rsidR="00EF7F59" w:rsidRPr="005F25F7" w:rsidRDefault="00EF7F59" w:rsidP="00CB6D21">
            <w:pPr>
              <w:rPr>
                <w:rFonts w:ascii="Arial" w:hAnsi="Arial" w:cs="Arial"/>
              </w:rPr>
            </w:pPr>
            <w:proofErr w:type="spellStart"/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ENDC_</w:t>
            </w:r>
            <w:r w:rsidRPr="005F25F7">
              <w:rPr>
                <w:rFonts w:ascii="Arial" w:hAnsi="Arial" w:cs="Arial"/>
              </w:rPr>
              <w:t>CA.ttcn</w:t>
            </w:r>
            <w:proofErr w:type="spellEnd"/>
          </w:p>
        </w:tc>
      </w:tr>
      <w:tr w:rsidR="00EF7F59" w:rsidRPr="00F9354B" w14:paraId="054AA4B9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22A" w14:textId="53A0B5E0" w:rsidR="00EF7F59" w:rsidRPr="004C4EFE" w:rsidRDefault="00EF7F59" w:rsidP="00CB6D21">
            <w:pPr>
              <w:rPr>
                <w:rFonts w:ascii="Arial" w:hAnsi="Arial"/>
                <w:b/>
                <w:bCs/>
                <w:highlight w:val="cy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3AA" w14:textId="39BAF047" w:rsidR="00EF7F59" w:rsidRPr="004C4EFE" w:rsidRDefault="00EF7F59" w:rsidP="00CB6D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9DF705" w14:textId="77777777" w:rsidR="00EF7F59" w:rsidRDefault="00EF7F59" w:rsidP="00EF7F59">
      <w:pPr>
        <w:rPr>
          <w:rFonts w:ascii="Arial" w:hAnsi="Arial"/>
          <w:b/>
        </w:rPr>
      </w:pPr>
    </w:p>
    <w:p w14:paraId="161A3BEF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6CD305E3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9A6" w14:textId="67F34E1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2F6B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5A3F791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50153D4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59DD738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tsc_NR_SCellIndex_2,</w:t>
            </w:r>
          </w:p>
          <w:p w14:paraId="1FA724D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6A3C470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257DE75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6A20712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7FEE4761" w14:textId="014C97DE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35515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F7F6A2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61910E6" w14:textId="6D40E62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AA05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768E01" w14:textId="78EAE71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3B3274E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Steps 2</w:t>
            </w:r>
          </w:p>
          <w:p w14:paraId="19BCD3F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  // for DL @sic R5s210681 sic@</w:t>
            </w:r>
          </w:p>
          <w:p w14:paraId="7C1D383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803B0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9A53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0B7B28B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ED4AEC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040A1D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8C8C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1D05E8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6D1C00" w14:textId="1B42EE6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14:paraId="1DD7FD7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2DABE56B" w14:textId="0222E944" w:rsidR="00EF7F59" w:rsidRPr="00850B74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5342742" w14:textId="1F76A2F1" w:rsidR="00EF7F59" w:rsidRPr="00850B74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695B97E" w14:textId="77777777" w:rsidR="00EF7F59" w:rsidRPr="00CD057D" w:rsidRDefault="00EF7F59" w:rsidP="00EF7F59">
      <w:pPr>
        <w:rPr>
          <w:rFonts w:ascii="Arial" w:hAnsi="Arial"/>
          <w:b/>
          <w:color w:val="000000"/>
        </w:rPr>
      </w:pPr>
    </w:p>
    <w:p w14:paraId="68FA037E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7E95FFE2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BC7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NR_CommonFunctions_ENDC_CA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E91334A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369A3C8" w14:textId="38EA2BEA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CommonAspDefs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</w:t>
            </w:r>
          </w:p>
          <w:p w14:paraId="44D9EB31" w14:textId="3CB42881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7208B04" w14:textId="1B49634B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</w:t>
            </w:r>
          </w:p>
          <w:p w14:paraId="31F26C3F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NR_Timing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</w:t>
            </w:r>
          </w:p>
          <w:p w14:paraId="5983F547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63A6A0" w14:textId="06F530B1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 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&lt;&lt;SKIPPED CODE&gt;&gt;  </w:t>
            </w:r>
          </w:p>
          <w:p w14:paraId="61398879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</w:p>
          <w:p w14:paraId="3942622D" w14:textId="3ABB817F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BD319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6F242E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5A0B156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764234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tsc_NR_SCellIndex_2,</w:t>
            </w:r>
          </w:p>
          <w:p w14:paraId="64F7BC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0F12FE1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66AA3DE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2C158B5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518EE9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92B276" w14:textId="26557F0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</w:t>
            </w:r>
          </w:p>
          <w:p w14:paraId="00D5556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39FFB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313411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4B58E4E" w14:textId="38F70BC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//WA#</w:t>
            </w:r>
          </w:p>
          <w:p w14:paraId="4420E7D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6C013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73773068" w14:textId="788BC222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 Add 20ms before sending data (longest k1=7slots=7ms in SCS15kHz allowing a retransmission )</w:t>
            </w:r>
          </w:p>
          <w:p w14:paraId="3E890409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20);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96CA9A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48B56A7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  // for DL @sic R5s210681 sic@</w:t>
            </w:r>
          </w:p>
          <w:p w14:paraId="72C17E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411060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219B4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504DDC7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610730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0191E7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B3B0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7E963B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6EBB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2EB4DA" w14:textId="24A3815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5DCBD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79EFC643" w14:textId="7F2169EE" w:rsidR="00EF7F59" w:rsidRPr="00F212AA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5B867191" w14:textId="77777777" w:rsidR="00EF7F59" w:rsidRDefault="00EF7F59" w:rsidP="00EF7F59">
      <w:pPr>
        <w:rPr>
          <w:highlight w:val="cyan"/>
          <w:lang w:eastAsia="zh-CN"/>
        </w:rPr>
      </w:pPr>
    </w:p>
    <w:p w14:paraId="64F42D50" w14:textId="17BC9D5A" w:rsidR="00FB3DB5" w:rsidRPr="003D65E8" w:rsidRDefault="00FB3DB5" w:rsidP="00FB3D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92058621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proofErr w:type="spellStart"/>
      <w:r w:rsidRPr="008A1DE8">
        <w:rPr>
          <w:rFonts w:cs="Arial"/>
          <w:b/>
          <w:bCs/>
          <w:color w:val="000000"/>
          <w:lang w:val="en-US" w:eastAsia="en-GB"/>
        </w:rPr>
        <w:t>f_NR_CheckDataPath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3DB5" w14:paraId="2ACC29BD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B38" w14:textId="77777777" w:rsidR="00FB3DB5" w:rsidRDefault="00FB3DB5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F10" w14:textId="50A0BDDC" w:rsidR="00FB3DB5" w:rsidRPr="00E13853" w:rsidRDefault="00FB3DB5" w:rsidP="00CB6D21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</w:t>
            </w:r>
          </w:p>
        </w:tc>
      </w:tr>
      <w:tr w:rsidR="00FB3DB5" w14:paraId="3EE868E2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F1BA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01" w14:textId="77777777" w:rsidR="00FB3DB5" w:rsidRPr="00803546" w:rsidRDefault="00FB3DB5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14:paraId="65E8629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CF1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764" w14:textId="77777777" w:rsidR="00FB3DB5" w:rsidRPr="00FB2EB7" w:rsidRDefault="00FB3DB5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:rsidRPr="005F25F7" w14:paraId="3395F928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B04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659" w14:textId="33D5E120" w:rsidR="00FB3DB5" w:rsidRPr="005F25F7" w:rsidRDefault="00FB3DB5" w:rsidP="00CB6D21">
            <w:pPr>
              <w:rPr>
                <w:rFonts w:ascii="Arial" w:hAnsi="Arial" w:cs="Arial"/>
              </w:rPr>
            </w:pPr>
            <w:proofErr w:type="spellStart"/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</w:t>
            </w:r>
            <w:r w:rsidRPr="005F25F7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B3DB5" w:rsidRPr="00F9354B" w14:paraId="30AF6E4B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F8C" w14:textId="77777777" w:rsidR="00FB3DB5" w:rsidRPr="004C4EFE" w:rsidRDefault="00FB3DB5" w:rsidP="00CB6D21">
            <w:pPr>
              <w:rPr>
                <w:rFonts w:ascii="Arial" w:hAnsi="Arial"/>
                <w:b/>
                <w:bCs/>
                <w:highlight w:val="cy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36F" w14:textId="77777777" w:rsidR="00FB3DB5" w:rsidRPr="004C4EFE" w:rsidRDefault="00FB3DB5" w:rsidP="00CB6D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5270C56" w14:textId="77777777" w:rsidR="00FB3DB5" w:rsidRDefault="00FB3DB5" w:rsidP="00FB3DB5">
      <w:pPr>
        <w:rPr>
          <w:rFonts w:ascii="Arial" w:hAnsi="Arial"/>
          <w:b/>
        </w:rPr>
      </w:pPr>
    </w:p>
    <w:p w14:paraId="561117F5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04401C3F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947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90C2D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p_PdnIndex,</w:t>
            </w:r>
          </w:p>
          <w:p w14:paraId="7D8F7B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DataPathCheck_BearerType_Type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7D512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p_DRBId,</w:t>
            </w:r>
          </w:p>
          <w:p w14:paraId="569FAE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E7A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0806A9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1986C9E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1,</w:t>
            </w:r>
          </w:p>
          <w:p w14:paraId="62FD481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9C4512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6B6A56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runs on NR_BASE_PTC</w:t>
            </w:r>
          </w:p>
          <w:p w14:paraId="698381B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{ /* implementation as according to @sic R5s190117 R5s190161 sic@ */</w:t>
            </w:r>
          </w:p>
          <w:p w14:paraId="751376A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06BCFC6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1B2CCE5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for ENDC CA test cases sic@ */</w:t>
            </w:r>
          </w:p>
          <w:p w14:paraId="20F3E8C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deleted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4835A44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f_LoopbackModeBorPing_GetDataTX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EB57E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7B9766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35981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197D4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E716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5450EA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54F8C6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CA620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A1F5DC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5CFD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A639A5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A248F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cas_NR_DRB_COMMON_REQ_PDCP_SDUList_DC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AEEE9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car_NR_DRB_COMMON_IND_PDCP_SDUList_DC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0494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B4643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f_NR_CheckDataPathCommon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87793" w14:textId="1A76BB33" w:rsidR="00FB3DB5" w:rsidRPr="00850B74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A884832" w14:textId="77777777" w:rsidR="00FB3DB5" w:rsidRPr="00CD057D" w:rsidRDefault="00FB3DB5" w:rsidP="00FB3DB5">
      <w:pPr>
        <w:rPr>
          <w:rFonts w:ascii="Arial" w:hAnsi="Arial"/>
          <w:b/>
          <w:color w:val="000000"/>
        </w:rPr>
      </w:pPr>
    </w:p>
    <w:p w14:paraId="49467F8E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59E7F868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A4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53BBBDE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p_PdnIndex,</w:t>
            </w:r>
          </w:p>
          <w:p w14:paraId="64704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DataPathCheck_BearerType_Type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E296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p_DRBId,</w:t>
            </w:r>
          </w:p>
          <w:p w14:paraId="09A7160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041B4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A9730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5528054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1,</w:t>
            </w:r>
          </w:p>
          <w:p w14:paraId="7B5F614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5242E5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811E2EC" w14:textId="4A26F044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p_TimingInfo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513B371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runs on NR_BASE_PTC</w:t>
            </w:r>
          </w:p>
          <w:p w14:paraId="67BE93B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{ /* implementation as according to @sic R5s190117 R5s190161 sic@ */</w:t>
            </w:r>
          </w:p>
          <w:p w14:paraId="15361CE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57FF13E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6FAB13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for ENDC CA test cases sic@ */</w:t>
            </w:r>
          </w:p>
          <w:p w14:paraId="11162C20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deleted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1AA7792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f_LoopbackModeBorPing_GetDataTX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DFA97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075A52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4CCD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81655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19388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699A9C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12BC9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DAA8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48E85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B3BC9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57E11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26364E8" w14:textId="52DC416F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cas_NR_DRB_COMMON_REQ_PDCP_SDUList_DC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p_TimingInfo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A22F68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car_NR_DRB_COMMON_IND_PDCP_SDUList_DC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58F94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0F1C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f_NR_CheckDataPathCommon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B64E55" w14:textId="3C27AA2B" w:rsidR="00FB3DB5" w:rsidRPr="00F212AA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318C58" w14:textId="77777777" w:rsidR="00FB3DB5" w:rsidRDefault="00FB3DB5" w:rsidP="00FB3DB5">
      <w:pPr>
        <w:rPr>
          <w:highlight w:val="cyan"/>
          <w:lang w:eastAsia="zh-CN"/>
        </w:rPr>
      </w:pPr>
    </w:p>
    <w:p w14:paraId="378351BF" w14:textId="77777777" w:rsidR="00EF7F59" w:rsidRPr="00EF7F59" w:rsidRDefault="00EF7F59" w:rsidP="00EF7F59"/>
    <w:sectPr w:rsidR="00EF7F59" w:rsidRPr="00EF7F5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3"/>
  </w:num>
  <w:num w:numId="2" w16cid:durableId="791752271">
    <w:abstractNumId w:val="13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21"/>
  </w:num>
  <w:num w:numId="8" w16cid:durableId="49496477">
    <w:abstractNumId w:val="26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0"/>
  </w:num>
  <w:num w:numId="16" w16cid:durableId="156658403">
    <w:abstractNumId w:val="17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452990981">
    <w:abstractNumId w:val="14"/>
  </w:num>
  <w:num w:numId="22" w16cid:durableId="1662542292">
    <w:abstractNumId w:val="19"/>
  </w:num>
  <w:num w:numId="23" w16cid:durableId="1314218732">
    <w:abstractNumId w:val="18"/>
  </w:num>
  <w:num w:numId="24" w16cid:durableId="701630240">
    <w:abstractNumId w:val="27"/>
  </w:num>
  <w:num w:numId="25" w16cid:durableId="950086284">
    <w:abstractNumId w:val="24"/>
  </w:num>
  <w:num w:numId="26" w16cid:durableId="244458301">
    <w:abstractNumId w:val="4"/>
  </w:num>
  <w:num w:numId="27" w16cid:durableId="372773801">
    <w:abstractNumId w:val="30"/>
  </w:num>
  <w:num w:numId="28" w16cid:durableId="1095856528">
    <w:abstractNumId w:val="16"/>
  </w:num>
  <w:num w:numId="29" w16cid:durableId="931426950">
    <w:abstractNumId w:val="22"/>
  </w:num>
  <w:num w:numId="30" w16cid:durableId="829633720">
    <w:abstractNumId w:val="29"/>
  </w:num>
  <w:num w:numId="31" w16cid:durableId="1377779360">
    <w:abstractNumId w:val="15"/>
  </w:num>
  <w:num w:numId="32" w16cid:durableId="1366442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9B8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06CB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08B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19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17D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97F73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458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026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2DB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2334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39AD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EF7F5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DB5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50</cp:revision>
  <cp:lastPrinted>1900-12-31T16:00:00Z</cp:lastPrinted>
  <dcterms:created xsi:type="dcterms:W3CDTF">2024-12-16T13:23:00Z</dcterms:created>
  <dcterms:modified xsi:type="dcterms:W3CDTF">2025-04-04T14:00:00Z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