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FDA2A" w14:textId="4355F1BF" w:rsidR="00BB200B" w:rsidRDefault="00BB200B" w:rsidP="00BB20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933F79">
          <w:rPr>
            <w:b/>
            <w:i/>
            <w:noProof/>
            <w:sz w:val="28"/>
          </w:rPr>
          <w:t>14</w:t>
        </w:r>
        <w:r w:rsidRPr="00E13F3D">
          <w:rPr>
            <w:b/>
            <w:i/>
            <w:noProof/>
            <w:sz w:val="28"/>
          </w:rPr>
          <w:t>3</w:t>
        </w:r>
      </w:fldSimple>
    </w:p>
    <w:p w14:paraId="6EF130BB" w14:textId="77777777" w:rsidR="00BB200B" w:rsidRDefault="00BB200B" w:rsidP="00BB200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200B" w14:paraId="0A729CA3" w14:textId="77777777" w:rsidTr="002E23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76DF8" w14:textId="77777777" w:rsidR="00BB200B" w:rsidRDefault="00BB200B" w:rsidP="002E23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B200B" w14:paraId="2FE58FF7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FCF03" w14:textId="77777777" w:rsidR="00BB200B" w:rsidRDefault="00BB200B" w:rsidP="002E23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200B" w14:paraId="27E73958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0C376" w14:textId="77777777" w:rsidR="00BB200B" w:rsidRDefault="00BB200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00B" w14:paraId="753804ED" w14:textId="77777777" w:rsidTr="002E23A8">
        <w:tc>
          <w:tcPr>
            <w:tcW w:w="142" w:type="dxa"/>
            <w:tcBorders>
              <w:left w:val="single" w:sz="4" w:space="0" w:color="auto"/>
            </w:tcBorders>
          </w:tcPr>
          <w:p w14:paraId="6C8FB6A3" w14:textId="77777777" w:rsidR="00BB200B" w:rsidRDefault="00BB200B" w:rsidP="002E23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5E8AF7" w14:textId="77777777" w:rsidR="00BB200B" w:rsidRPr="00410371" w:rsidRDefault="00BB200B" w:rsidP="002E23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6061A65" w14:textId="77777777" w:rsidR="00BB200B" w:rsidRDefault="00BB200B" w:rsidP="002E23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2F6769" w14:textId="77777777" w:rsidR="00BB200B" w:rsidRPr="00410371" w:rsidRDefault="00BB200B" w:rsidP="002E23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3633</w:t>
              </w:r>
            </w:fldSimple>
          </w:p>
        </w:tc>
        <w:tc>
          <w:tcPr>
            <w:tcW w:w="709" w:type="dxa"/>
          </w:tcPr>
          <w:p w14:paraId="5C9F155D" w14:textId="77777777" w:rsidR="00BB200B" w:rsidRDefault="00BB200B" w:rsidP="002E23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03720A" w14:textId="417DF100" w:rsidR="00BB200B" w:rsidRPr="00410371" w:rsidRDefault="00933F79" w:rsidP="002E2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53AE0FE" w14:textId="77777777" w:rsidR="00BB200B" w:rsidRDefault="00BB200B" w:rsidP="002E23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D657AC" w14:textId="0E080A55" w:rsidR="00BB200B" w:rsidRPr="00410371" w:rsidRDefault="00BB200B" w:rsidP="002E2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933F79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EE54CC" w14:textId="77777777" w:rsidR="00BB200B" w:rsidRDefault="00BB200B" w:rsidP="002E23A8">
            <w:pPr>
              <w:pStyle w:val="CRCoverPage"/>
              <w:spacing w:after="0"/>
              <w:rPr>
                <w:noProof/>
              </w:rPr>
            </w:pPr>
          </w:p>
        </w:tc>
      </w:tr>
      <w:tr w:rsidR="00BB200B" w14:paraId="0D3A0B00" w14:textId="77777777" w:rsidTr="002E23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1EAD1" w14:textId="77777777" w:rsidR="00BB200B" w:rsidRDefault="00BB200B" w:rsidP="002E23A8">
            <w:pPr>
              <w:pStyle w:val="CRCoverPage"/>
              <w:spacing w:after="0"/>
              <w:rPr>
                <w:noProof/>
              </w:rPr>
            </w:pPr>
          </w:p>
        </w:tc>
      </w:tr>
      <w:tr w:rsidR="00BB200B" w14:paraId="45E84E00" w14:textId="77777777" w:rsidTr="002E23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C4C5E3" w14:textId="77777777" w:rsidR="00BB200B" w:rsidRPr="00F25D98" w:rsidRDefault="00BB200B" w:rsidP="002E23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200B" w14:paraId="6B6FAAAD" w14:textId="77777777" w:rsidTr="002E23A8">
        <w:tc>
          <w:tcPr>
            <w:tcW w:w="9641" w:type="dxa"/>
            <w:gridSpan w:val="9"/>
          </w:tcPr>
          <w:p w14:paraId="7C051E7D" w14:textId="77777777" w:rsidR="00BB200B" w:rsidRDefault="00BB200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F3A60F" w14:textId="77777777" w:rsidR="00BB200B" w:rsidRDefault="00BB200B" w:rsidP="00BB20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200B" w14:paraId="4B4181E8" w14:textId="77777777" w:rsidTr="002E23A8">
        <w:tc>
          <w:tcPr>
            <w:tcW w:w="2835" w:type="dxa"/>
          </w:tcPr>
          <w:p w14:paraId="5F3666FD" w14:textId="77777777" w:rsidR="00BB200B" w:rsidRDefault="00BB200B" w:rsidP="002E23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19D412" w14:textId="77777777" w:rsidR="00BB200B" w:rsidRDefault="00BB200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E9A06B" w14:textId="77777777" w:rsidR="00BB200B" w:rsidRDefault="00BB200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BBCF3C" w14:textId="77777777" w:rsidR="00BB200B" w:rsidRDefault="00BB200B" w:rsidP="002E23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A0AA3" w14:textId="77777777" w:rsidR="00BB200B" w:rsidRDefault="00BB200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46E0E3" w14:textId="77777777" w:rsidR="00BB200B" w:rsidRDefault="00BB200B" w:rsidP="002E23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2E3DDA" w14:textId="77777777" w:rsidR="00BB200B" w:rsidRDefault="00BB200B" w:rsidP="002E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07C8C9" w14:textId="77777777" w:rsidR="00BB200B" w:rsidRDefault="00BB200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E92C6" w14:textId="77777777" w:rsidR="00BB200B" w:rsidRDefault="00BB200B" w:rsidP="002E23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21822A" w14:textId="77777777" w:rsidR="00BB200B" w:rsidRDefault="00BB200B" w:rsidP="00BB20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200B" w14:paraId="5FFFFCEF" w14:textId="77777777" w:rsidTr="002E23A8">
        <w:tc>
          <w:tcPr>
            <w:tcW w:w="9640" w:type="dxa"/>
            <w:gridSpan w:val="11"/>
          </w:tcPr>
          <w:p w14:paraId="3F8B59C7" w14:textId="77777777" w:rsidR="00BB200B" w:rsidRDefault="00BB200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00B" w14:paraId="056445FD" w14:textId="77777777" w:rsidTr="002E23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974E43" w14:textId="77777777" w:rsidR="00BB200B" w:rsidRDefault="00BB200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260B2" w14:textId="77777777" w:rsidR="00BB200B" w:rsidRDefault="00BB200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NR5GC testcase 7.1.1.12.4.3 in FR1</w:t>
              </w:r>
            </w:fldSimple>
          </w:p>
        </w:tc>
      </w:tr>
      <w:tr w:rsidR="00BB200B" w14:paraId="522B0C31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72DDACA9" w14:textId="77777777" w:rsidR="00BB200B" w:rsidRDefault="00BB200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35C09D" w14:textId="77777777" w:rsidR="00BB200B" w:rsidRDefault="00BB200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00B" w14:paraId="2D0D6803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587FA6BD" w14:textId="77777777" w:rsidR="00BB200B" w:rsidRDefault="00BB200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C92ED" w14:textId="77777777" w:rsidR="00BB200B" w:rsidRDefault="00BB200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B200B" w14:paraId="1EC013A5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765C13BA" w14:textId="77777777" w:rsidR="00BB200B" w:rsidRDefault="00BB200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DC234" w14:textId="29CE46E8" w:rsidR="00BB200B" w:rsidRDefault="00BB200B" w:rsidP="002E23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BB200B" w14:paraId="37F28F3E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49BE50BF" w14:textId="77777777" w:rsidR="00BB200B" w:rsidRDefault="00BB200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2C84E2" w14:textId="77777777" w:rsidR="00BB200B" w:rsidRDefault="00BB200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00B" w14:paraId="7F4231EB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6F6E1FC0" w14:textId="77777777" w:rsidR="00BB200B" w:rsidRDefault="00BB200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C50DF8" w14:textId="77777777" w:rsidR="00BB200B" w:rsidRDefault="00BB200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NR_UE_pow_sav-UEConTest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8B5E1CD" w14:textId="77777777" w:rsidR="00BB200B" w:rsidRDefault="00BB200B" w:rsidP="002E23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42EF2" w14:textId="77777777" w:rsidR="00BB200B" w:rsidRDefault="00BB200B" w:rsidP="002E23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9B99A" w14:textId="77777777" w:rsidR="00BB200B" w:rsidRDefault="00BB200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2025-03-04</w:t>
              </w:r>
            </w:fldSimple>
          </w:p>
        </w:tc>
      </w:tr>
      <w:tr w:rsidR="00BB200B" w14:paraId="015F775B" w14:textId="77777777" w:rsidTr="002E23A8">
        <w:tc>
          <w:tcPr>
            <w:tcW w:w="1843" w:type="dxa"/>
            <w:tcBorders>
              <w:left w:val="single" w:sz="4" w:space="0" w:color="auto"/>
            </w:tcBorders>
          </w:tcPr>
          <w:p w14:paraId="2981F0A5" w14:textId="77777777" w:rsidR="00BB200B" w:rsidRDefault="00BB200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F9AF8C" w14:textId="77777777" w:rsidR="00BB200B" w:rsidRDefault="00BB200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D08440" w14:textId="77777777" w:rsidR="00BB200B" w:rsidRDefault="00BB200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6E3E6D" w14:textId="77777777" w:rsidR="00BB200B" w:rsidRDefault="00BB200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5DB7C3" w14:textId="77777777" w:rsidR="00BB200B" w:rsidRDefault="00BB200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00B" w14:paraId="671F7F3B" w14:textId="77777777" w:rsidTr="002E23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72846C" w14:textId="77777777" w:rsidR="00BB200B" w:rsidRDefault="00BB200B" w:rsidP="002E23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4EFD13" w14:textId="77777777" w:rsidR="00BB200B" w:rsidRDefault="00BB200B" w:rsidP="002E23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F9F0A" w14:textId="77777777" w:rsidR="00BB200B" w:rsidRDefault="00BB200B" w:rsidP="002E23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51401" w14:textId="77777777" w:rsidR="00BB200B" w:rsidRDefault="00BB200B" w:rsidP="002E23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D4E3E" w14:textId="77777777" w:rsidR="00BB200B" w:rsidRDefault="00BB200B" w:rsidP="002E23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B200B" w14:paraId="1D898606" w14:textId="77777777" w:rsidTr="002E23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60EB0D" w14:textId="77777777" w:rsidR="00BB200B" w:rsidRDefault="00BB200B" w:rsidP="002E23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262BCA" w14:textId="77777777" w:rsidR="00BB200B" w:rsidRDefault="00BB200B" w:rsidP="002E23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6AA498" w14:textId="77777777" w:rsidR="00BB200B" w:rsidRDefault="00BB200B" w:rsidP="002E23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394E9B" w14:textId="77777777" w:rsidR="00BB200B" w:rsidRPr="007C2097" w:rsidRDefault="00BB200B" w:rsidP="002E23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B200B" w14:paraId="550089C5" w14:textId="77777777" w:rsidTr="002E23A8">
        <w:tc>
          <w:tcPr>
            <w:tcW w:w="1843" w:type="dxa"/>
          </w:tcPr>
          <w:p w14:paraId="3FE7555E" w14:textId="77777777" w:rsidR="00BB200B" w:rsidRDefault="00BB200B" w:rsidP="002E2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C2D20A" w14:textId="77777777" w:rsidR="00BB200B" w:rsidRDefault="00BB200B" w:rsidP="002E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00B" w14:paraId="7C627F69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236FE" w14:textId="77777777" w:rsidR="00BB200B" w:rsidRDefault="00BB200B" w:rsidP="00BB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45B62" w14:textId="7EE9DCCD" w:rsidR="00BB200B" w:rsidRDefault="00BB200B" w:rsidP="00BB200B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To add NR5GC test case </w:t>
            </w:r>
            <w:r>
              <w:rPr>
                <w:noProof/>
              </w:rPr>
              <w:t>7.1.1.12.4.3</w:t>
            </w:r>
            <w:r w:rsidRPr="00D268E5">
              <w:rPr>
                <w:noProof/>
              </w:rPr>
              <w:t xml:space="preserve"> to the IWD_2</w:t>
            </w:r>
            <w:r>
              <w:rPr>
                <w:noProof/>
              </w:rPr>
              <w:t>4</w:t>
            </w:r>
            <w:r w:rsidRPr="00D268E5">
              <w:rPr>
                <w:noProof/>
              </w:rPr>
              <w:t>wk</w:t>
            </w:r>
            <w:r>
              <w:rPr>
                <w:noProof/>
              </w:rPr>
              <w:t>50</w:t>
            </w:r>
            <w:r w:rsidRPr="00D268E5">
              <w:rPr>
                <w:noProof/>
              </w:rPr>
              <w:t xml:space="preserve"> ATS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BB200B" w14:paraId="6EC4DA15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E3EA" w14:textId="77777777" w:rsidR="00BB200B" w:rsidRDefault="00BB200B" w:rsidP="00BB2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A831D" w14:textId="77777777" w:rsidR="00BB200B" w:rsidRDefault="00BB200B" w:rsidP="00BB2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00B" w14:paraId="16F4E791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F3CB6" w14:textId="77777777" w:rsidR="00BB200B" w:rsidRDefault="00BB200B" w:rsidP="00BB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F8C6F1" w14:textId="6CC8A81F" w:rsidR="00BB200B" w:rsidRDefault="00BB200B" w:rsidP="00BB200B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7.1.1.12.4.3</w:t>
            </w:r>
            <w:r w:rsidRPr="00D268E5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BB200B" w14:paraId="3D3CEC6F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45B40" w14:textId="77777777" w:rsidR="00BB200B" w:rsidRDefault="00BB200B" w:rsidP="00BB2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D7B38" w14:textId="77777777" w:rsidR="00BB200B" w:rsidRDefault="00BB200B" w:rsidP="00BB2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00B" w14:paraId="326C737E" w14:textId="77777777" w:rsidTr="002E23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47370A" w14:textId="77777777" w:rsidR="00BB200B" w:rsidRDefault="00BB200B" w:rsidP="00BB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756DE" w14:textId="68E68CA5" w:rsidR="00BB200B" w:rsidRDefault="00BB200B" w:rsidP="00BB200B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  <w:lang w:eastAsia="zh-CN"/>
              </w:rPr>
              <w:t>Test case will not be added to ATS</w:t>
            </w:r>
          </w:p>
        </w:tc>
      </w:tr>
      <w:tr w:rsidR="00BB200B" w14:paraId="62A4B412" w14:textId="77777777" w:rsidTr="002E23A8">
        <w:tc>
          <w:tcPr>
            <w:tcW w:w="2694" w:type="dxa"/>
            <w:gridSpan w:val="2"/>
          </w:tcPr>
          <w:p w14:paraId="05977188" w14:textId="77777777" w:rsidR="00BB200B" w:rsidRDefault="00BB200B" w:rsidP="00BB2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EB3032" w14:textId="77777777" w:rsidR="00BB200B" w:rsidRDefault="00BB200B" w:rsidP="00BB2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00B" w14:paraId="772D95AE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D026F" w14:textId="77777777" w:rsidR="00BB200B" w:rsidRDefault="00BB200B" w:rsidP="00BB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34BBF" w14:textId="6FAE789F" w:rsidR="00BB200B" w:rsidRDefault="00BB200B" w:rsidP="00BB2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7.1.1.12.4.3.NR5GC</w:t>
            </w:r>
          </w:p>
        </w:tc>
      </w:tr>
      <w:tr w:rsidR="00BB200B" w14:paraId="01639722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4365D" w14:textId="77777777" w:rsidR="00BB200B" w:rsidRDefault="00BB200B" w:rsidP="00BB2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654E5" w14:textId="77777777" w:rsidR="00BB200B" w:rsidRDefault="00BB200B" w:rsidP="00BB2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00B" w14:paraId="35AE1DC7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9A0D5" w14:textId="77777777" w:rsidR="00BB200B" w:rsidRDefault="00BB200B" w:rsidP="00BB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BEF09" w14:textId="77777777" w:rsidR="00BB200B" w:rsidRDefault="00BB200B" w:rsidP="00BB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5E018A" w14:textId="77777777" w:rsidR="00BB200B" w:rsidRDefault="00BB200B" w:rsidP="00BB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6DD9BC" w14:textId="77777777" w:rsidR="00BB200B" w:rsidRDefault="00BB200B" w:rsidP="00BB20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46C988" w14:textId="77777777" w:rsidR="00BB200B" w:rsidRDefault="00BB200B" w:rsidP="00BB20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200B" w14:paraId="6CC8878C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3E0C" w14:textId="77777777" w:rsidR="00BB200B" w:rsidRDefault="00BB200B" w:rsidP="00BB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8E3BA3" w14:textId="77777777" w:rsidR="00BB200B" w:rsidRDefault="00BB200B" w:rsidP="00BB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297A1" w14:textId="744A8C84" w:rsidR="00BB200B" w:rsidRDefault="00BB200B" w:rsidP="00BB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FFD44" w14:textId="77777777" w:rsidR="00BB200B" w:rsidRDefault="00BB200B" w:rsidP="00BB20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3E443" w14:textId="6982FEEE" w:rsidR="00BB200B" w:rsidRDefault="00BB200B" w:rsidP="00BB20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200B" w14:paraId="37FE17DD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50250" w14:textId="77777777" w:rsidR="00BB200B" w:rsidRDefault="00BB200B" w:rsidP="00BB20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6AC07" w14:textId="77777777" w:rsidR="00BB200B" w:rsidRDefault="00BB200B" w:rsidP="00BB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250C6" w14:textId="6AFD9C10" w:rsidR="00BB200B" w:rsidRDefault="00BB200B" w:rsidP="00BB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9199AA" w14:textId="77777777" w:rsidR="00BB200B" w:rsidRDefault="00BB200B" w:rsidP="00BB20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C0F183" w14:textId="617AE9B1" w:rsidR="00BB200B" w:rsidRDefault="00BB200B" w:rsidP="00BB20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200B" w14:paraId="1E53DACF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65AFE" w14:textId="77777777" w:rsidR="00BB200B" w:rsidRDefault="00BB200B" w:rsidP="00BB20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D96B9" w14:textId="77777777" w:rsidR="00BB200B" w:rsidRDefault="00BB200B" w:rsidP="00BB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BDF85" w14:textId="1E58F23F" w:rsidR="00BB200B" w:rsidRDefault="00BB200B" w:rsidP="00BB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4AC083" w14:textId="77777777" w:rsidR="00BB200B" w:rsidRDefault="00BB200B" w:rsidP="00BB20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86192" w14:textId="43642775" w:rsidR="00BB200B" w:rsidRDefault="00BB200B" w:rsidP="00BB20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200B" w14:paraId="62424C52" w14:textId="77777777" w:rsidTr="002E23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DF697" w14:textId="77777777" w:rsidR="00BB200B" w:rsidRDefault="00BB200B" w:rsidP="00BB20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9CBF5" w14:textId="77777777" w:rsidR="00BB200B" w:rsidRDefault="00BB200B" w:rsidP="00BB200B">
            <w:pPr>
              <w:pStyle w:val="CRCoverPage"/>
              <w:spacing w:after="0"/>
              <w:rPr>
                <w:noProof/>
              </w:rPr>
            </w:pPr>
          </w:p>
        </w:tc>
      </w:tr>
      <w:tr w:rsidR="00BB200B" w14:paraId="63DED149" w14:textId="77777777" w:rsidTr="002E23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76C939" w14:textId="77777777" w:rsidR="00BB200B" w:rsidRDefault="00BB200B" w:rsidP="00BB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2449A" w14:textId="77777777" w:rsidR="00BB200B" w:rsidRDefault="00BB200B" w:rsidP="00BB20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200B" w:rsidRPr="008863B9" w14:paraId="15DB76F9" w14:textId="77777777" w:rsidTr="002E23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FDBC5" w14:textId="77777777" w:rsidR="00BB200B" w:rsidRPr="008863B9" w:rsidRDefault="00BB200B" w:rsidP="00BB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6F173D" w14:textId="77777777" w:rsidR="00BB200B" w:rsidRPr="008863B9" w:rsidRDefault="00BB200B" w:rsidP="00BB20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200B" w14:paraId="233B49B5" w14:textId="77777777" w:rsidTr="002E23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FF2F2" w14:textId="77777777" w:rsidR="00BB200B" w:rsidRDefault="00BB200B" w:rsidP="00BB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7E224" w14:textId="77777777" w:rsidR="00BB200B" w:rsidRDefault="00BB200B" w:rsidP="00BB20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877B4C" w14:textId="77777777" w:rsidR="00BB200B" w:rsidRDefault="00BB200B" w:rsidP="00BB200B">
      <w:pPr>
        <w:pStyle w:val="CRCoverPage"/>
        <w:spacing w:after="0"/>
        <w:rPr>
          <w:noProof/>
          <w:sz w:val="8"/>
          <w:szCs w:val="8"/>
        </w:rPr>
      </w:pPr>
    </w:p>
    <w:p w14:paraId="13FAF708" w14:textId="77777777" w:rsidR="00BB200B" w:rsidRDefault="00BB200B" w:rsidP="00BB200B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7A67374" w14:textId="77777777" w:rsidR="00D66AC4" w:rsidRDefault="00D66AC4" w:rsidP="00D66AC4">
      <w:pPr>
        <w:rPr>
          <w:noProof/>
        </w:rPr>
      </w:pPr>
    </w:p>
    <w:p w14:paraId="22AA62B8" w14:textId="77777777" w:rsidR="005769EE" w:rsidRDefault="005769EE" w:rsidP="005769EE">
      <w:pPr>
        <w:pStyle w:val="CRCoverPage"/>
        <w:spacing w:after="0"/>
        <w:rPr>
          <w:noProof/>
          <w:sz w:val="8"/>
          <w:szCs w:val="8"/>
        </w:rPr>
      </w:pPr>
    </w:p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200463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81F9D80" w14:textId="0B253FCC" w:rsidR="00846A2B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46A2B" w:rsidRPr="001D2282">
        <w:rPr>
          <w:rFonts w:ascii="Arial" w:hAnsi="Arial" w:cs="Arial"/>
          <w:iCs/>
          <w:noProof/>
        </w:rPr>
        <w:t>Table of Contents</w:t>
      </w:r>
      <w:r w:rsidR="00846A2B">
        <w:rPr>
          <w:noProof/>
        </w:rPr>
        <w:tab/>
      </w:r>
      <w:r w:rsidR="00846A2B">
        <w:rPr>
          <w:noProof/>
        </w:rPr>
        <w:fldChar w:fldCharType="begin"/>
      </w:r>
      <w:r w:rsidR="00846A2B">
        <w:rPr>
          <w:noProof/>
        </w:rPr>
        <w:instrText xml:space="preserve"> PAGEREF _Toc192004637 \h </w:instrText>
      </w:r>
      <w:r w:rsidR="00846A2B">
        <w:rPr>
          <w:noProof/>
        </w:rPr>
      </w:r>
      <w:r w:rsidR="00846A2B">
        <w:rPr>
          <w:noProof/>
        </w:rPr>
        <w:fldChar w:fldCharType="separate"/>
      </w:r>
      <w:r w:rsidR="00846A2B">
        <w:rPr>
          <w:noProof/>
        </w:rPr>
        <w:t>2</w:t>
      </w:r>
      <w:r w:rsidR="00846A2B">
        <w:rPr>
          <w:noProof/>
        </w:rPr>
        <w:fldChar w:fldCharType="end"/>
      </w:r>
    </w:p>
    <w:p w14:paraId="5FE9FB9C" w14:textId="5B2BFFE3" w:rsidR="00846A2B" w:rsidRDefault="00846A2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282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282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_Toc192004638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E666DC9" w14:textId="7039F83D" w:rsidR="00846A2B" w:rsidRDefault="00846A2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282">
        <w:rPr>
          <w:b/>
          <w:noProof/>
        </w:rPr>
        <w:t>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Verification Test Summary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_Toc192004639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A8E70E4" w14:textId="3EB3098B" w:rsidR="00846A2B" w:rsidRDefault="00846A2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282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282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_Toc192004640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58DAF80" w14:textId="6C4B6523" w:rsidR="00846A2B" w:rsidRDefault="00846A2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 Branches executed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_Toc192004641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7927EB8" w14:textId="792F0884" w:rsidR="00846A2B" w:rsidRDefault="00846A2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282">
        <w:rPr>
          <w:rFonts w:cs="Arial"/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282">
        <w:rPr>
          <w:rFonts w:cs="Arial"/>
          <w:noProof/>
        </w:rPr>
        <w:t>Execution Log Files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_Toc192004642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A141BAD" w14:textId="12B6C8CF" w:rsidR="00846A2B" w:rsidRDefault="00846A2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282">
        <w:rPr>
          <w:rFonts w:cs="Arial"/>
          <w:b/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282">
        <w:rPr>
          <w:rFonts w:cs="Arial"/>
          <w:noProof/>
        </w:rPr>
        <w:t>HiSilicon Balong 5000 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_Toc192004643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076BCF4" w14:textId="4935AFF7" w:rsidR="00846A2B" w:rsidRDefault="00846A2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D2282">
        <w:rPr>
          <w:rFonts w:cs="Arial"/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D2282">
        <w:rPr>
          <w:rFonts w:cs="Arial"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_Toc192004644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063B8ED9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2004638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27AD16D1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B359EC">
        <w:t>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7343ADE1" w:rsidR="00DE555B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19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91CF8DD" w14:textId="77777777" w:rsidR="00683B27" w:rsidRDefault="00683B27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68A32699" w14:textId="77777777" w:rsidR="00683B27" w:rsidRPr="00D268E5" w:rsidRDefault="00683B27" w:rsidP="00683B27">
      <w:pPr>
        <w:pStyle w:val="Heading2"/>
        <w:numPr>
          <w:ilvl w:val="1"/>
          <w:numId w:val="17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07403157"/>
      <w:bookmarkStart w:id="4" w:name="_Toc192004639"/>
      <w:r w:rsidRPr="00D268E5">
        <w:rPr>
          <w:sz w:val="28"/>
          <w:szCs w:val="28"/>
        </w:rPr>
        <w:t>Verification Test Summary</w:t>
      </w:r>
      <w:bookmarkEnd w:id="3"/>
      <w:bookmarkEnd w:id="4"/>
      <w:r w:rsidRPr="00D268E5">
        <w:rPr>
          <w:sz w:val="28"/>
          <w:szCs w:val="28"/>
        </w:rPr>
        <w:t xml:space="preserve"> </w:t>
      </w:r>
    </w:p>
    <w:p w14:paraId="0F9DDA0A" w14:textId="51E319B2" w:rsidR="00683B27" w:rsidRPr="004C43D5" w:rsidRDefault="00683B27" w:rsidP="00683B2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683B27">
        <w:rPr>
          <w:rFonts w:cs="Arial"/>
          <w:lang w:eastAsia="ja-JP"/>
        </w:rPr>
        <w:t xml:space="preserve">Test Case: </w:t>
      </w:r>
      <w:r w:rsidRPr="00683B27">
        <w:rPr>
          <w:rFonts w:cs="Arial"/>
          <w:lang w:eastAsia="ja-JP"/>
        </w:rPr>
        <w:tab/>
      </w:r>
      <w:r>
        <w:rPr>
          <w:rFonts w:cs="Arial"/>
          <w:lang w:eastAsia="ja-JP"/>
        </w:rPr>
        <w:t>7.1.1.12.4.</w:t>
      </w:r>
      <w:r w:rsidR="00C71737">
        <w:rPr>
          <w:rFonts w:cs="Arial"/>
          <w:lang w:eastAsia="ja-JP"/>
        </w:rPr>
        <w:t>3</w:t>
      </w:r>
      <w:r w:rsidRPr="004C43D5">
        <w:rPr>
          <w:lang w:eastAsia="ja-JP"/>
        </w:rPr>
        <w:t>.NR5GC</w:t>
      </w:r>
    </w:p>
    <w:p w14:paraId="35C2772B" w14:textId="694F3874" w:rsidR="00683B27" w:rsidRPr="004C43D5" w:rsidRDefault="00683B27" w:rsidP="00683B2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Pr="00683B27">
        <w:rPr>
          <w:rFonts w:eastAsia="SimSun"/>
        </w:rPr>
        <w:t>iwd-TTCN3-B2020-09_D2</w:t>
      </w:r>
      <w:r>
        <w:rPr>
          <w:rFonts w:eastAsia="SimSun"/>
        </w:rPr>
        <w:t>4</w:t>
      </w:r>
      <w:r w:rsidRPr="00683B27">
        <w:rPr>
          <w:rFonts w:eastAsia="SimSun"/>
        </w:rPr>
        <w:t>wk</w:t>
      </w:r>
      <w:r w:rsidR="00B359EC">
        <w:rPr>
          <w:rFonts w:eastAsia="SimSun"/>
        </w:rPr>
        <w:t>50</w:t>
      </w:r>
    </w:p>
    <w:p w14:paraId="006275AE" w14:textId="77777777" w:rsidR="00683B27" w:rsidRPr="004C43D5" w:rsidRDefault="00683B27" w:rsidP="00683B2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  <w:t>R&amp;S® 5G Protocol Conformance Test platform</w:t>
      </w:r>
      <w:bookmarkStart w:id="5" w:name="_Hlk37919671"/>
    </w:p>
    <w:bookmarkEnd w:id="5"/>
    <w:p w14:paraId="5C494B82" w14:textId="59E9AC23" w:rsidR="00683B27" w:rsidRPr="00D268E5" w:rsidRDefault="00683B27" w:rsidP="00683B2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UE used:</w:t>
      </w:r>
      <w:r w:rsidRPr="004C43D5">
        <w:rPr>
          <w:lang w:eastAsia="ja-JP"/>
        </w:rPr>
        <w:tab/>
      </w:r>
      <w:proofErr w:type="spellStart"/>
      <w:r>
        <w:rPr>
          <w:lang w:eastAsia="ja-JP"/>
        </w:rPr>
        <w:t>HiSilicon</w:t>
      </w:r>
      <w:proofErr w:type="spellEnd"/>
      <w:r>
        <w:rPr>
          <w:lang w:eastAsia="ja-JP"/>
        </w:rPr>
        <w:t xml:space="preserve"> Balong 5000</w:t>
      </w:r>
    </w:p>
    <w:p w14:paraId="3F2B256F" w14:textId="4FCB71BE" w:rsidR="00683B27" w:rsidRPr="00E12CDE" w:rsidRDefault="00683B27" w:rsidP="00683B2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</w:r>
      <w:r>
        <w:rPr>
          <w:lang w:eastAsia="ja-JP"/>
        </w:rPr>
        <w:t xml:space="preserve">      </w:t>
      </w:r>
      <w:r w:rsidRPr="00D268E5">
        <w:rPr>
          <w:lang w:eastAsia="ja-JP"/>
        </w:rPr>
        <w:t>PASS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22434488"/>
      <w:bookmarkStart w:id="7" w:name="_Toc295288959"/>
      <w:bookmarkStart w:id="8" w:name="_Toc192004640"/>
      <w:r w:rsidRPr="00E12CDE">
        <w:rPr>
          <w:rFonts w:cs="Arial"/>
        </w:rPr>
        <w:t>Corrections required</w:t>
      </w:r>
      <w:bookmarkEnd w:id="6"/>
      <w:bookmarkEnd w:id="7"/>
      <w:bookmarkEnd w:id="8"/>
    </w:p>
    <w:p w14:paraId="12EE9FC5" w14:textId="5C1C511B" w:rsidR="00B359EC" w:rsidRPr="00C71737" w:rsidRDefault="00C71737" w:rsidP="00B359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All changes are covered in Submission TTCN CR </w:t>
      </w:r>
      <w:r w:rsidRPr="00C71737">
        <w:rPr>
          <w:rFonts w:ascii="Arial" w:hAnsi="Arial" w:cs="Arial"/>
        </w:rPr>
        <w:t>R5s250070</w:t>
      </w:r>
    </w:p>
    <w:p w14:paraId="46A06EBB" w14:textId="55658D63" w:rsidR="00683B27" w:rsidRPr="00D268E5" w:rsidRDefault="006405CC" w:rsidP="006405CC">
      <w:pPr>
        <w:pStyle w:val="Heading1"/>
      </w:pPr>
      <w:bookmarkStart w:id="9" w:name="_Toc54888065"/>
      <w:bookmarkStart w:id="10" w:name="_Toc107403159"/>
      <w:bookmarkStart w:id="11" w:name="_Toc192004641"/>
      <w:bookmarkStart w:id="12" w:name="_Toc122434494"/>
      <w:bookmarkStart w:id="13" w:name="_Toc295288971"/>
      <w:bookmarkStart w:id="14" w:name="_Toc325725666"/>
      <w:r>
        <w:t>3 Branches</w:t>
      </w:r>
      <w:r w:rsidR="00683B27" w:rsidRPr="00D268E5">
        <w:t xml:space="preserve"> executed</w:t>
      </w:r>
      <w:bookmarkEnd w:id="9"/>
      <w:bookmarkEnd w:id="10"/>
      <w:bookmarkEnd w:id="11"/>
    </w:p>
    <w:p w14:paraId="13C4DE78" w14:textId="69929788" w:rsidR="00683B27" w:rsidRPr="00D268E5" w:rsidRDefault="00683B27" w:rsidP="00683B27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 w:rsidRPr="00D268E5">
        <w:rPr>
          <w:rFonts w:ascii="Arial" w:hAnsi="Arial" w:cs="Arial"/>
          <w:lang w:eastAsia="zh-CN"/>
        </w:rPr>
        <w:t>This NR5GC TC was executed in 5GS Stand Alone mode (Option 2) on NR Primary Band “</w:t>
      </w:r>
      <w:r w:rsidR="00C71737" w:rsidRPr="00C71737">
        <w:rPr>
          <w:rFonts w:ascii="Arial" w:hAnsi="Arial" w:cs="Arial"/>
          <w:lang w:eastAsia="zh-CN"/>
        </w:rPr>
        <w:t>CA_DL_n1A-n78A</w:t>
      </w:r>
      <w:r w:rsidRPr="00D268E5">
        <w:rPr>
          <w:rFonts w:ascii="Arial" w:hAnsi="Arial" w:cs="Arial"/>
          <w:lang w:eastAsia="zh-CN"/>
        </w:rPr>
        <w:t>”</w:t>
      </w:r>
      <w:r>
        <w:rPr>
          <w:rFonts w:ascii="Arial" w:hAnsi="Arial" w:cs="Arial"/>
          <w:lang w:eastAsia="zh-CN"/>
        </w:rPr>
        <w:t xml:space="preserve"> using NEA</w:t>
      </w:r>
      <w:r w:rsidR="00542619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/NIA</w:t>
      </w:r>
      <w:r w:rsidR="00CC1E45">
        <w:rPr>
          <w:rFonts w:ascii="Arial" w:hAnsi="Arial" w:cs="Arial"/>
          <w:lang w:eastAsia="zh-CN"/>
        </w:rPr>
        <w:t>1 algorithms</w:t>
      </w:r>
      <w:r w:rsidRPr="00D268E5">
        <w:rPr>
          <w:rFonts w:ascii="Arial" w:hAnsi="Arial" w:cs="Arial"/>
          <w:lang w:eastAsia="zh-CN"/>
        </w:rPr>
        <w:t>.</w:t>
      </w:r>
    </w:p>
    <w:p w14:paraId="02974F9B" w14:textId="77777777" w:rsidR="00683B27" w:rsidRPr="00C04E95" w:rsidRDefault="00683B27" w:rsidP="00683B27"/>
    <w:p w14:paraId="01D58EA8" w14:textId="77777777" w:rsidR="00683B27" w:rsidRPr="00D268E5" w:rsidRDefault="00683B27" w:rsidP="006405CC">
      <w:pPr>
        <w:pStyle w:val="Heading1"/>
        <w:numPr>
          <w:ilvl w:val="0"/>
          <w:numId w:val="22"/>
        </w:numPr>
        <w:autoSpaceDN w:val="0"/>
        <w:rPr>
          <w:rFonts w:cs="Arial"/>
        </w:rPr>
      </w:pPr>
      <w:bookmarkStart w:id="15" w:name="_Toc107403160"/>
      <w:bookmarkStart w:id="16" w:name="_Toc192004642"/>
      <w:r w:rsidRPr="00D268E5">
        <w:rPr>
          <w:rFonts w:cs="Arial"/>
        </w:rPr>
        <w:t>Execution Log Files</w:t>
      </w:r>
      <w:bookmarkEnd w:id="12"/>
      <w:bookmarkEnd w:id="13"/>
      <w:bookmarkEnd w:id="14"/>
      <w:bookmarkEnd w:id="15"/>
      <w:bookmarkEnd w:id="16"/>
      <w:r w:rsidRPr="00D268E5">
        <w:rPr>
          <w:rFonts w:cs="Arial"/>
        </w:rPr>
        <w:t xml:space="preserve"> </w:t>
      </w:r>
    </w:p>
    <w:p w14:paraId="7950F88D" w14:textId="2E0FC4DC" w:rsidR="00171058" w:rsidRPr="00467CEF" w:rsidRDefault="00171058" w:rsidP="006405CC">
      <w:pPr>
        <w:pStyle w:val="Heading2"/>
        <w:numPr>
          <w:ilvl w:val="1"/>
          <w:numId w:val="2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192004643"/>
      <w:proofErr w:type="spellStart"/>
      <w:r>
        <w:rPr>
          <w:rFonts w:cs="Arial"/>
          <w:sz w:val="28"/>
          <w:szCs w:val="28"/>
        </w:rPr>
        <w:t>HiSilicon</w:t>
      </w:r>
      <w:proofErr w:type="spellEnd"/>
      <w:r>
        <w:rPr>
          <w:rFonts w:cs="Arial"/>
          <w:sz w:val="28"/>
          <w:szCs w:val="28"/>
        </w:rPr>
        <w:t xml:space="preserve"> Balong 5000 UE</w:t>
      </w:r>
      <w:bookmarkEnd w:id="17"/>
    </w:p>
    <w:p w14:paraId="0256573C" w14:textId="26B25730" w:rsidR="00171058" w:rsidRPr="00171058" w:rsidRDefault="00171058" w:rsidP="00171058">
      <w:pPr>
        <w:rPr>
          <w:rFonts w:cs="Arial"/>
        </w:rPr>
      </w:pPr>
      <w:r w:rsidRPr="00171058">
        <w:rPr>
          <w:rFonts w:cs="Arial"/>
        </w:rPr>
        <w:t>The</w:t>
      </w:r>
      <w:r>
        <w:t xml:space="preserve"> </w:t>
      </w:r>
      <w:proofErr w:type="spellStart"/>
      <w:r>
        <w:t>HiSilicon</w:t>
      </w:r>
      <w:proofErr w:type="spellEnd"/>
      <w:r>
        <w:t xml:space="preserve"> Balong 5000</w:t>
      </w:r>
      <w:r w:rsidRPr="00467CEF">
        <w:t xml:space="preserve"> </w:t>
      </w:r>
      <w:r w:rsidRPr="00171058">
        <w:rPr>
          <w:rFonts w:cs="Arial"/>
        </w:rPr>
        <w:t>UE passed this test case on</w:t>
      </w:r>
      <w:r w:rsidRPr="00D268E5">
        <w:t xml:space="preserve"> R&amp;S® 5G Protocol Conformance Test platform</w:t>
      </w:r>
      <w:r w:rsidRPr="00171058">
        <w:rPr>
          <w:rFonts w:cs="Arial"/>
        </w:rPr>
        <w:t>. The documentation below is enclosed as evidence of the successful test case run [1]:</w:t>
      </w:r>
    </w:p>
    <w:p w14:paraId="455D39D7" w14:textId="5ADD975D" w:rsidR="00171058" w:rsidRPr="00171058" w:rsidRDefault="00171058" w:rsidP="00171058">
      <w:pPr>
        <w:overflowPunct w:val="0"/>
        <w:autoSpaceDE w:val="0"/>
        <w:autoSpaceDN w:val="0"/>
        <w:adjustRightInd w:val="0"/>
        <w:rPr>
          <w:rFonts w:cs="Arial"/>
        </w:rPr>
      </w:pPr>
      <w:r w:rsidRPr="00171058">
        <w:rPr>
          <w:rFonts w:ascii="Arial" w:eastAsia="SimSun" w:hAnsi="Arial"/>
        </w:rPr>
        <w:t>Test case execution log file:</w:t>
      </w:r>
      <w:r w:rsidRPr="00171058">
        <w:rPr>
          <w:rFonts w:ascii="Arial" w:eastAsia="SimSun" w:hAnsi="Arial"/>
        </w:rPr>
        <w:br/>
      </w:r>
      <w:r w:rsidRPr="00171058">
        <w:rPr>
          <w:rFonts w:cs="Arial"/>
        </w:rPr>
        <w:t>TC_7_1_1_12_4_</w:t>
      </w:r>
      <w:r w:rsidR="00C71737">
        <w:rPr>
          <w:rFonts w:cs="Arial"/>
        </w:rPr>
        <w:t>3</w:t>
      </w:r>
      <w:r w:rsidRPr="00171058">
        <w:rPr>
          <w:rFonts w:cs="Arial"/>
        </w:rPr>
        <w:t>_NR5GC</w:t>
      </w:r>
      <w:r>
        <w:rPr>
          <w:rFonts w:cs="Arial"/>
        </w:rPr>
        <w:t>_FR1_HiSi</w:t>
      </w:r>
      <w:r w:rsidRPr="00171058">
        <w:rPr>
          <w:rFonts w:cs="Arial"/>
        </w:rPr>
        <w:t>.log</w:t>
      </w:r>
      <w:r w:rsidRPr="00171058">
        <w:rPr>
          <w:rFonts w:cs="Arial"/>
        </w:rPr>
        <w:br/>
      </w:r>
      <w:r w:rsidRPr="00171058">
        <w:rPr>
          <w:rFonts w:eastAsia="SimSun"/>
        </w:rPr>
        <w:t>(</w:t>
      </w:r>
      <w:r w:rsidRPr="00171058">
        <w:rPr>
          <w:rFonts w:eastAsia="SimSun"/>
          <w:u w:val="single"/>
        </w:rPr>
        <w:t>Note:</w:t>
      </w:r>
      <w:r w:rsidRPr="00171058">
        <w:rPr>
          <w:rFonts w:eastAsia="SimSun"/>
        </w:rPr>
        <w:t xml:space="preserve"> PICS/PIXIT settings are captured at the beginning of the TLI log)</w:t>
      </w:r>
    </w:p>
    <w:p w14:paraId="67136E3C" w14:textId="2480CAEC" w:rsidR="00171058" w:rsidRPr="00171058" w:rsidRDefault="00171058" w:rsidP="00171058">
      <w:pPr>
        <w:rPr>
          <w:rFonts w:cs="Arial"/>
        </w:rPr>
      </w:pPr>
      <w:r w:rsidRPr="00171058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171058">
        <w:rPr>
          <w:rFonts w:cs="Arial"/>
        </w:rPr>
        <w:t>presented</w:t>
      </w:r>
      <w:proofErr w:type="gramEnd"/>
      <w:r w:rsidRPr="00171058">
        <w:rPr>
          <w:rFonts w:cs="Arial"/>
        </w:rPr>
        <w:t xml:space="preserve"> and message contents are fully decoded and can be verified. Preliminary verdicts and the final test case verdict can be seen in the log file</w:t>
      </w:r>
    </w:p>
    <w:p w14:paraId="275734E5" w14:textId="77777777" w:rsidR="00683B27" w:rsidRPr="00D268E5" w:rsidRDefault="00683B27" w:rsidP="006405CC">
      <w:pPr>
        <w:pStyle w:val="Heading1"/>
        <w:numPr>
          <w:ilvl w:val="0"/>
          <w:numId w:val="22"/>
        </w:numPr>
        <w:autoSpaceDN w:val="0"/>
        <w:rPr>
          <w:rFonts w:cs="Arial"/>
        </w:rPr>
      </w:pPr>
      <w:bookmarkStart w:id="18" w:name="_Toc122434496"/>
      <w:bookmarkStart w:id="19" w:name="_Toc295288973"/>
      <w:bookmarkStart w:id="20" w:name="_Toc325725668"/>
      <w:bookmarkStart w:id="21" w:name="_Toc107403162"/>
      <w:bookmarkStart w:id="22" w:name="_Toc192004644"/>
      <w:r w:rsidRPr="00D268E5">
        <w:rPr>
          <w:rFonts w:cs="Arial"/>
        </w:rPr>
        <w:t>References</w:t>
      </w:r>
      <w:bookmarkEnd w:id="18"/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683B27" w:rsidRPr="00D268E5" w14:paraId="0F88BC71" w14:textId="77777777" w:rsidTr="00774300">
        <w:tc>
          <w:tcPr>
            <w:tcW w:w="709" w:type="dxa"/>
            <w:hideMark/>
          </w:tcPr>
          <w:p w14:paraId="5794F0AF" w14:textId="77777777" w:rsidR="00683B27" w:rsidRPr="00D268E5" w:rsidRDefault="00683B27" w:rsidP="00774300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07E24BF5" w14:textId="6CA95727" w:rsidR="00683B27" w:rsidRPr="00D268E5" w:rsidRDefault="00683B27" w:rsidP="0077430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D268E5">
              <w:t>R5s2</w:t>
            </w:r>
            <w:r w:rsidR="00287C20">
              <w:t>5</w:t>
            </w:r>
            <w:r w:rsidR="00A87EE8">
              <w:t>0</w:t>
            </w:r>
            <w:r w:rsidR="00CA49F6">
              <w:t>084</w:t>
            </w:r>
            <w:r w:rsidRPr="00D268E5">
              <w:t xml:space="preserve">:   </w:t>
            </w:r>
            <w:r w:rsidR="00CA49F6" w:rsidRPr="00CA49F6">
              <w:t>Supporting information for addition of NR5GC testcase 7.1.1.12.4.3 in FR1</w:t>
            </w:r>
          </w:p>
        </w:tc>
      </w:tr>
    </w:tbl>
    <w:p w14:paraId="209ADC4A" w14:textId="77777777" w:rsidR="00CE06FC" w:rsidRPr="00683B27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</w:pPr>
    </w:p>
    <w:sectPr w:rsidR="00CE06FC" w:rsidRPr="00683B27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1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2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0"/>
  </w:num>
  <w:num w:numId="2" w16cid:durableId="791752271">
    <w:abstractNumId w:val="10"/>
  </w:num>
  <w:num w:numId="3" w16cid:durableId="1629386987">
    <w:abstractNumId w:val="20"/>
  </w:num>
  <w:num w:numId="4" w16cid:durableId="78525773">
    <w:abstractNumId w:val="23"/>
  </w:num>
  <w:num w:numId="5" w16cid:durableId="2107799360">
    <w:abstractNumId w:val="5"/>
  </w:num>
  <w:num w:numId="6" w16cid:durableId="311061797">
    <w:abstractNumId w:val="1"/>
  </w:num>
  <w:num w:numId="7" w16cid:durableId="267852781">
    <w:abstractNumId w:val="17"/>
  </w:num>
  <w:num w:numId="8" w16cid:durableId="49496477">
    <w:abstractNumId w:val="21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9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16"/>
  </w:num>
  <w:num w:numId="16" w16cid:durableId="156658403">
    <w:abstractNumId w:val="13"/>
  </w:num>
  <w:num w:numId="17" w16cid:durableId="8531528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2"/>
  </w:num>
  <w:num w:numId="19" w16cid:durableId="2046327526">
    <w:abstractNumId w:val="8"/>
  </w:num>
  <w:num w:numId="20" w16cid:durableId="452990981">
    <w:abstractNumId w:val="11"/>
  </w:num>
  <w:num w:numId="21" w16cid:durableId="1662542292">
    <w:abstractNumId w:val="15"/>
  </w:num>
  <w:num w:numId="22" w16cid:durableId="1836023483">
    <w:abstractNumId w:val="3"/>
  </w:num>
  <w:num w:numId="23" w16cid:durableId="1314218732">
    <w:abstractNumId w:val="14"/>
  </w:num>
  <w:num w:numId="24" w16cid:durableId="701630240">
    <w:abstractNumId w:val="22"/>
  </w:num>
  <w:num w:numId="25" w16cid:durableId="931426950">
    <w:abstractNumId w:val="18"/>
  </w:num>
  <w:num w:numId="26" w16cid:durableId="13664427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950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807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87C20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46C6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539E"/>
    <w:rsid w:val="003A7600"/>
    <w:rsid w:val="003B10DE"/>
    <w:rsid w:val="003B11BD"/>
    <w:rsid w:val="003B205B"/>
    <w:rsid w:val="003B474C"/>
    <w:rsid w:val="003B64E1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06EF8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2619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6851"/>
    <w:rsid w:val="005571C5"/>
    <w:rsid w:val="00562E2E"/>
    <w:rsid w:val="00564C5E"/>
    <w:rsid w:val="005653AA"/>
    <w:rsid w:val="00567546"/>
    <w:rsid w:val="00570611"/>
    <w:rsid w:val="00570FEA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2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6A2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1396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562B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3F79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3936"/>
    <w:rsid w:val="0095418E"/>
    <w:rsid w:val="00954373"/>
    <w:rsid w:val="0095540A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87D86"/>
    <w:rsid w:val="00A87EE8"/>
    <w:rsid w:val="00A90027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07F60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59EC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3FB0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00B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4C2F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737"/>
    <w:rsid w:val="00C7195A"/>
    <w:rsid w:val="00C72B23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3651"/>
    <w:rsid w:val="00C942B0"/>
    <w:rsid w:val="00C94DFE"/>
    <w:rsid w:val="00C95985"/>
    <w:rsid w:val="00C9684B"/>
    <w:rsid w:val="00C979AE"/>
    <w:rsid w:val="00C97E21"/>
    <w:rsid w:val="00C97E79"/>
    <w:rsid w:val="00CA03F9"/>
    <w:rsid w:val="00CA15EC"/>
    <w:rsid w:val="00CA49F6"/>
    <w:rsid w:val="00CB0108"/>
    <w:rsid w:val="00CB4BF5"/>
    <w:rsid w:val="00CB4F71"/>
    <w:rsid w:val="00CB5FB5"/>
    <w:rsid w:val="00CC083A"/>
    <w:rsid w:val="00CC1E45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0CF1"/>
    <w:rsid w:val="00F824A4"/>
    <w:rsid w:val="00F829B4"/>
    <w:rsid w:val="00F8530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7BFF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B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46</cp:revision>
  <cp:lastPrinted>1900-12-31T16:00:00Z</cp:lastPrinted>
  <dcterms:created xsi:type="dcterms:W3CDTF">2024-11-29T08:27:00Z</dcterms:created>
  <dcterms:modified xsi:type="dcterms:W3CDTF">2025-04-04T13:24:00Z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