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0A3870" w14:textId="2399DA2B" w:rsidR="00B503A5" w:rsidRDefault="00B503A5" w:rsidP="001E43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bookmarkStart w:id="0" w:name="_Hlk187938192"/>
      <w:r w:rsidRPr="00356D52">
        <w:rPr>
          <w:b/>
          <w:bCs/>
          <w:i/>
          <w:iCs/>
          <w:sz w:val="24"/>
          <w:szCs w:val="24"/>
        </w:rPr>
        <w:t>R5s250</w:t>
      </w:r>
      <w:bookmarkEnd w:id="0"/>
      <w:r w:rsidR="00B35D43">
        <w:rPr>
          <w:b/>
          <w:bCs/>
          <w:i/>
          <w:iCs/>
          <w:sz w:val="24"/>
          <w:szCs w:val="24"/>
        </w:rPr>
        <w:t>141</w:t>
      </w:r>
    </w:p>
    <w:p w14:paraId="2A23DF54" w14:textId="77777777" w:rsidR="00B503A5" w:rsidRDefault="00B503A5" w:rsidP="00B503A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05582" w14:paraId="07554813" w14:textId="77777777" w:rsidTr="00606F7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666C4B" w14:textId="77777777" w:rsidR="00F05582" w:rsidRDefault="00F05582" w:rsidP="00606F7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05582" w14:paraId="2F253939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BAB7AC" w14:textId="77777777" w:rsidR="00F05582" w:rsidRDefault="00F05582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05582" w14:paraId="20D51229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10FD60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5374030D" w14:textId="77777777" w:rsidTr="00606F73">
        <w:tc>
          <w:tcPr>
            <w:tcW w:w="142" w:type="dxa"/>
            <w:tcBorders>
              <w:left w:val="single" w:sz="4" w:space="0" w:color="auto"/>
            </w:tcBorders>
          </w:tcPr>
          <w:p w14:paraId="292670E8" w14:textId="77777777" w:rsidR="00F05582" w:rsidRDefault="00F05582" w:rsidP="00606F7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C64F18" w14:textId="77777777" w:rsidR="00F05582" w:rsidRPr="00410371" w:rsidRDefault="00F05582" w:rsidP="00606F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CD52B40" w14:textId="77777777" w:rsidR="00F05582" w:rsidRDefault="00F05582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E926CB" w14:textId="69EB8001" w:rsidR="00F05582" w:rsidRPr="00410371" w:rsidRDefault="00DB68CE" w:rsidP="00606F7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3628</w:t>
            </w:r>
          </w:p>
        </w:tc>
        <w:tc>
          <w:tcPr>
            <w:tcW w:w="709" w:type="dxa"/>
          </w:tcPr>
          <w:p w14:paraId="13820CD8" w14:textId="77777777" w:rsidR="00F05582" w:rsidRDefault="00F05582" w:rsidP="00606F7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337ECD" w14:textId="79693E6E" w:rsidR="00F05582" w:rsidRPr="00410371" w:rsidRDefault="00B35D43" w:rsidP="00606F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7594717C" w14:textId="77777777" w:rsidR="00F05582" w:rsidRDefault="00F05582" w:rsidP="00606F7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D29B5B" w14:textId="1D28BBFA" w:rsidR="00F05582" w:rsidRPr="00410371" w:rsidRDefault="00F05582" w:rsidP="00606F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B35D43">
                <w:rPr>
                  <w:b/>
                  <w:noProof/>
                  <w:sz w:val="28"/>
                </w:rPr>
                <w:t>2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9ECEE5" w14:textId="77777777" w:rsidR="00F05582" w:rsidRDefault="00F05582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F05582" w14:paraId="0F116F35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A5FE17" w14:textId="77777777" w:rsidR="00F05582" w:rsidRDefault="00F05582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F05582" w14:paraId="066A1532" w14:textId="77777777" w:rsidTr="00606F7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E3F63C" w14:textId="77777777" w:rsidR="00F05582" w:rsidRPr="00F25D98" w:rsidRDefault="00F05582" w:rsidP="00606F7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05582" w14:paraId="7755E632" w14:textId="77777777" w:rsidTr="00606F73">
        <w:tc>
          <w:tcPr>
            <w:tcW w:w="9641" w:type="dxa"/>
            <w:gridSpan w:val="9"/>
          </w:tcPr>
          <w:p w14:paraId="2EBBD7E3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6CF7FD" w14:textId="77777777" w:rsidR="00F05582" w:rsidRDefault="00F05582" w:rsidP="00F0558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05582" w14:paraId="5037D232" w14:textId="77777777" w:rsidTr="00606F73">
        <w:tc>
          <w:tcPr>
            <w:tcW w:w="2835" w:type="dxa"/>
          </w:tcPr>
          <w:p w14:paraId="30726713" w14:textId="77777777" w:rsidR="00F05582" w:rsidRDefault="00F05582" w:rsidP="00606F7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E9064A" w14:textId="77777777" w:rsidR="00F05582" w:rsidRDefault="00F05582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A31C2D" w14:textId="77777777" w:rsidR="00F05582" w:rsidRDefault="00F05582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7CB547" w14:textId="77777777" w:rsidR="00F05582" w:rsidRDefault="00F05582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4330D8" w14:textId="77777777" w:rsidR="00F05582" w:rsidRDefault="00F05582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4B5B652" w14:textId="77777777" w:rsidR="00F05582" w:rsidRDefault="00F05582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203830" w14:textId="77777777" w:rsidR="00F05582" w:rsidRDefault="00F05582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185F75" w14:textId="77777777" w:rsidR="00F05582" w:rsidRDefault="00F05582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12D310" w14:textId="77777777" w:rsidR="00F05582" w:rsidRDefault="00F05582" w:rsidP="00606F7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887A9A6" w14:textId="77777777" w:rsidR="00F05582" w:rsidRDefault="00F05582" w:rsidP="00F0558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05582" w14:paraId="7EBAAD81" w14:textId="77777777" w:rsidTr="00606F73">
        <w:tc>
          <w:tcPr>
            <w:tcW w:w="9640" w:type="dxa"/>
            <w:gridSpan w:val="11"/>
          </w:tcPr>
          <w:p w14:paraId="578404D8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14581422" w14:textId="77777777" w:rsidTr="00606F7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9F224D" w14:textId="77777777" w:rsidR="00F05582" w:rsidRDefault="00F05582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F3C84E" w14:textId="210824CC" w:rsidR="00F05582" w:rsidRPr="00F40471" w:rsidRDefault="00F40471" w:rsidP="00F40471">
            <w:pPr>
              <w:rPr>
                <w:rFonts w:ascii="Arial" w:hAnsi="Arial"/>
              </w:rPr>
            </w:pPr>
            <w:r w:rsidRPr="00F40471">
              <w:rPr>
                <w:rFonts w:ascii="Arial" w:hAnsi="Arial"/>
              </w:rPr>
              <w:t>Correction to NR5GC testcase 7.1.1.2.1</w:t>
            </w:r>
          </w:p>
        </w:tc>
      </w:tr>
      <w:tr w:rsidR="00F05582" w14:paraId="6FA6BD2B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12090DE2" w14:textId="77777777" w:rsidR="00F05582" w:rsidRDefault="00F05582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664D0E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753C67DF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6AB40578" w14:textId="77777777" w:rsidR="00F05582" w:rsidRDefault="00F05582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42B592" w14:textId="27567F12" w:rsidR="00F05582" w:rsidRDefault="006218D7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F05582" w14:paraId="1701A8BB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2969BAF1" w14:textId="77777777" w:rsidR="00F05582" w:rsidRDefault="00F05582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357CCD" w14:textId="5A88FD19" w:rsidR="00F05582" w:rsidRDefault="00F05582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F05582" w14:paraId="13435F5A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35B2C2C2" w14:textId="77777777" w:rsidR="00F05582" w:rsidRDefault="00F05582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E6687E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31B027F9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1AADAE4E" w14:textId="77777777" w:rsidR="00F05582" w:rsidRDefault="00F05582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049911" w14:textId="03BB3D8F" w:rsidR="00F05582" w:rsidRDefault="00F40471" w:rsidP="00606F73">
            <w:pPr>
              <w:pStyle w:val="CRCoverPage"/>
              <w:spacing w:after="0"/>
              <w:ind w:left="100"/>
              <w:rPr>
                <w:noProof/>
              </w:rPr>
            </w:pPr>
            <w:r w:rsidRPr="00F40471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F70D388" w14:textId="77777777" w:rsidR="00F05582" w:rsidRDefault="00F05582" w:rsidP="00606F7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6FBE47" w14:textId="77777777" w:rsidR="00F05582" w:rsidRDefault="00F05582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E39AA3" w14:textId="774B3352" w:rsidR="00F05582" w:rsidRDefault="002E48A3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2025-02-</w:t>
            </w:r>
            <w:r w:rsidR="00F40471">
              <w:t>12</w:t>
            </w:r>
          </w:p>
        </w:tc>
      </w:tr>
      <w:tr w:rsidR="00F05582" w14:paraId="622ED765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4DFA3D3E" w14:textId="77777777" w:rsidR="00F05582" w:rsidRDefault="00F05582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0C5FCC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C3DAA5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A7B500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D7784D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58B0B470" w14:textId="77777777" w:rsidTr="00606F7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0A2B16" w14:textId="77777777" w:rsidR="00F05582" w:rsidRDefault="00F05582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23CC53" w14:textId="77777777" w:rsidR="00F05582" w:rsidRDefault="00F05582" w:rsidP="00606F7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62641D" w14:textId="77777777" w:rsidR="00F05582" w:rsidRDefault="00F05582" w:rsidP="00606F7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A7B62D" w14:textId="77777777" w:rsidR="00F05582" w:rsidRDefault="00F05582" w:rsidP="00606F7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04D01D" w14:textId="77777777" w:rsidR="00F05582" w:rsidRDefault="00F05582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F05582" w14:paraId="2AB1CB5C" w14:textId="77777777" w:rsidTr="00606F7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7069B" w14:textId="77777777" w:rsidR="00F05582" w:rsidRDefault="00F05582" w:rsidP="00606F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951A96" w14:textId="77777777" w:rsidR="00F05582" w:rsidRDefault="00F05582" w:rsidP="00606F7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29C1C2" w14:textId="77777777" w:rsidR="00F05582" w:rsidRDefault="00F05582" w:rsidP="00606F7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FB2470" w14:textId="77777777" w:rsidR="00F05582" w:rsidRPr="007C2097" w:rsidRDefault="00F05582" w:rsidP="00606F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05582" w14:paraId="5C635C9B" w14:textId="77777777" w:rsidTr="00606F73">
        <w:tc>
          <w:tcPr>
            <w:tcW w:w="1843" w:type="dxa"/>
          </w:tcPr>
          <w:p w14:paraId="01D346C4" w14:textId="77777777" w:rsidR="00F05582" w:rsidRDefault="00F05582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4E857A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0A9832E1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E49B7F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C332F3" w14:textId="3CC4CE96" w:rsidR="00E43CCF" w:rsidRDefault="00E43CCF" w:rsidP="00E43CCF">
            <w:pPr>
              <w:pStyle w:val="CRCoverPage"/>
              <w:spacing w:after="0"/>
            </w:pPr>
            <w:r>
              <w:rPr>
                <w:noProof/>
                <w:sz w:val="18"/>
                <w:szCs w:val="18"/>
              </w:rPr>
              <w:t xml:space="preserve">The </w:t>
            </w:r>
            <w:r w:rsidRPr="00D05204">
              <w:t>TDD-UL-DL-ConfigCommon</w:t>
            </w:r>
            <w:r>
              <w:t xml:space="preserve"> patterns defined for FR2 in </w:t>
            </w:r>
            <w:r w:rsidRPr="00D05204">
              <w:t xml:space="preserve">Table </w:t>
            </w:r>
            <w:r w:rsidRPr="00D05204">
              <w:rPr>
                <w:lang w:eastAsia="sv-SE"/>
              </w:rPr>
              <w:t>7.1.1.2.1.3.3</w:t>
            </w:r>
            <w:r w:rsidRPr="00D05204">
              <w:t>-5</w:t>
            </w:r>
            <w:r>
              <w:t xml:space="preserve"> (to be active from step 19a1 onwards) conflict with the </w:t>
            </w:r>
            <w:proofErr w:type="spellStart"/>
            <w:r w:rsidRPr="008014CD">
              <w:t>SchedulingRequestResourceConfig</w:t>
            </w:r>
            <w:proofErr w:type="spellEnd"/>
            <w:r>
              <w:t xml:space="preserve"> defined in </w:t>
            </w:r>
            <w:r w:rsidRPr="008014CD">
              <w:t>Table 7.1.1.2.1.3.3-12</w:t>
            </w:r>
            <w:r>
              <w:t xml:space="preserve"> for SCS=120KHz.</w:t>
            </w:r>
            <w:r>
              <w:br/>
            </w:r>
            <w:r>
              <w:rPr>
                <w:noProof/>
                <w:sz w:val="18"/>
                <w:szCs w:val="18"/>
              </w:rPr>
              <w:br/>
              <w:t>The 5</w:t>
            </w:r>
            <w:r w:rsidRPr="008014CD">
              <w:rPr>
                <w:noProof/>
                <w:sz w:val="18"/>
                <w:szCs w:val="18"/>
                <w:vertAlign w:val="superscript"/>
              </w:rPr>
              <w:t>th</w:t>
            </w:r>
            <w:r>
              <w:rPr>
                <w:noProof/>
                <w:sz w:val="18"/>
                <w:szCs w:val="18"/>
              </w:rPr>
              <w:t xml:space="preserve"> slot with such </w:t>
            </w:r>
            <w:r w:rsidRPr="00D05204">
              <w:t>TDD-UL-DL-ConfigCommon</w:t>
            </w:r>
            <w:r>
              <w:t xml:space="preserve"> is DL slot, therefore cannot be used for SR.</w:t>
            </w:r>
          </w:p>
          <w:p w14:paraId="5F2E3445" w14:textId="1E4D84C0" w:rsidR="00E43CCF" w:rsidRDefault="00E43CCF" w:rsidP="00E43CCF">
            <w:pPr>
              <w:pStyle w:val="CRCoverPage"/>
              <w:spacing w:after="0"/>
              <w:rPr>
                <w:noProof/>
              </w:rPr>
            </w:pPr>
          </w:p>
        </w:tc>
      </w:tr>
      <w:tr w:rsidR="00F05582" w14:paraId="1DF0353E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4A63A" w14:textId="77777777" w:rsidR="00F05582" w:rsidRDefault="00F05582" w:rsidP="00F055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9B34B" w14:textId="77777777" w:rsidR="00F05582" w:rsidRDefault="00F05582" w:rsidP="00F05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529DD0AF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73BB4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36832C" w14:textId="5314C492" w:rsidR="002E48A3" w:rsidRDefault="00E43CCF" w:rsidP="00E43CCF">
            <w:pPr>
              <w:pStyle w:val="CRCoverPage"/>
              <w:spacing w:after="0"/>
              <w:rPr>
                <w:rFonts w:cs="Arial"/>
              </w:rPr>
            </w:pPr>
            <w:r>
              <w:t xml:space="preserve">Update </w:t>
            </w:r>
            <w:proofErr w:type="spellStart"/>
            <w:r w:rsidR="00122E49" w:rsidRPr="00122E49">
              <w:t>SchedulingRequestResourceConfig</w:t>
            </w:r>
            <w:proofErr w:type="spellEnd"/>
            <w:r w:rsidR="00122E49" w:rsidRPr="00122E49">
              <w:t xml:space="preserve"> </w:t>
            </w:r>
            <w:r w:rsidR="00122E49">
              <w:t xml:space="preserve">to use </w:t>
            </w:r>
            <w:r>
              <w:rPr>
                <w:kern w:val="2"/>
                <w:lang w:val="en-US"/>
                <w14:ligatures w14:val="standardContextual"/>
              </w:rPr>
              <w:t>SR slot offset=4 (instead of 5) in case of SCS=120kHz.</w:t>
            </w:r>
          </w:p>
          <w:p w14:paraId="63CB5582" w14:textId="77777777" w:rsidR="00E43CCF" w:rsidRDefault="00E43CCF" w:rsidP="00E43CCF">
            <w:pPr>
              <w:pStyle w:val="CRCoverPage"/>
              <w:spacing w:after="0"/>
              <w:rPr>
                <w:rFonts w:cs="Arial"/>
              </w:rPr>
            </w:pPr>
          </w:p>
          <w:p w14:paraId="28A47B63" w14:textId="35B20292" w:rsidR="00E43CCF" w:rsidRPr="00E43CCF" w:rsidRDefault="00E43CCF" w:rsidP="00E43CCF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b/>
                <w:bCs/>
              </w:rPr>
              <w:t>Note:</w:t>
            </w:r>
            <w:r>
              <w:rPr>
                <w:rFonts w:cs="Arial"/>
              </w:rPr>
              <w:t xml:space="preserve"> An associated </w:t>
            </w:r>
            <w:proofErr w:type="spellStart"/>
            <w:r w:rsidRPr="00E43CCF">
              <w:rPr>
                <w:rFonts w:cs="Arial"/>
              </w:rPr>
              <w:t>ProseCR</w:t>
            </w:r>
            <w:proofErr w:type="spellEnd"/>
            <w:r w:rsidRPr="00E43CCF">
              <w:rPr>
                <w:rFonts w:cs="Arial"/>
              </w:rPr>
              <w:t xml:space="preserve"> </w:t>
            </w:r>
            <w:r>
              <w:rPr>
                <w:rFonts w:cs="Arial"/>
              </w:rPr>
              <w:t>(</w:t>
            </w:r>
            <w:r w:rsidRPr="00E43CCF">
              <w:rPr>
                <w:rFonts w:cs="Arial"/>
              </w:rPr>
              <w:t>R5-25</w:t>
            </w:r>
            <w:r w:rsidR="00DB68CE">
              <w:rPr>
                <w:rFonts w:cs="Arial"/>
              </w:rPr>
              <w:t>126</w:t>
            </w:r>
            <w:r w:rsidRPr="00E43CCF">
              <w:rPr>
                <w:rFonts w:cs="Arial"/>
              </w:rPr>
              <w:t>2</w:t>
            </w:r>
            <w:r>
              <w:rPr>
                <w:rFonts w:cs="Arial"/>
              </w:rPr>
              <w:t>) will</w:t>
            </w:r>
            <w:r w:rsidRPr="00E43CCF">
              <w:rPr>
                <w:rFonts w:cs="Arial"/>
              </w:rPr>
              <w:t> be raised during the RAN5#10</w:t>
            </w:r>
            <w:r>
              <w:rPr>
                <w:rFonts w:cs="Arial"/>
              </w:rPr>
              <w:t>6</w:t>
            </w:r>
            <w:r w:rsidRPr="00E43CCF">
              <w:rPr>
                <w:rFonts w:cs="Arial"/>
              </w:rPr>
              <w:t xml:space="preserve"> meeting</w:t>
            </w:r>
          </w:p>
          <w:p w14:paraId="18FA3A5D" w14:textId="088443FC" w:rsidR="00F05582" w:rsidRDefault="00F05582" w:rsidP="00F055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05582" w14:paraId="6A31C81E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BADAF" w14:textId="77777777" w:rsidR="00F05582" w:rsidRDefault="00F05582" w:rsidP="00F055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22B976" w14:textId="77777777" w:rsidR="00F05582" w:rsidRDefault="00F05582" w:rsidP="00F05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67F9E451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72874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379FCA" w14:textId="4E60536D" w:rsidR="00F05582" w:rsidRDefault="00F05582" w:rsidP="00F404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the testcase</w:t>
            </w:r>
            <w:r w:rsidR="00122E49">
              <w:rPr>
                <w:noProof/>
              </w:rPr>
              <w:t xml:space="preserve"> incorrectly</w:t>
            </w:r>
          </w:p>
        </w:tc>
      </w:tr>
      <w:tr w:rsidR="00F05582" w14:paraId="141EF478" w14:textId="77777777" w:rsidTr="00606F73">
        <w:tc>
          <w:tcPr>
            <w:tcW w:w="2694" w:type="dxa"/>
            <w:gridSpan w:val="2"/>
          </w:tcPr>
          <w:p w14:paraId="78B8F2C1" w14:textId="77777777" w:rsidR="00F05582" w:rsidRDefault="00F05582" w:rsidP="00F055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45D590" w14:textId="77777777" w:rsidR="00F05582" w:rsidRDefault="00F05582" w:rsidP="00F05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4836C457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55C71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07FB0C" w14:textId="61A908A1" w:rsidR="00F05582" w:rsidRDefault="00F40471" w:rsidP="00F05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7.1.1.2.1</w:t>
            </w:r>
            <w:r w:rsidR="00911DC3">
              <w:rPr>
                <w:noProof/>
              </w:rPr>
              <w:t>.NR5GC</w:t>
            </w:r>
          </w:p>
        </w:tc>
      </w:tr>
      <w:tr w:rsidR="00F05582" w14:paraId="0B36BC7C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72B4C" w14:textId="77777777" w:rsidR="00F05582" w:rsidRDefault="00F05582" w:rsidP="00F055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E4FFD1" w14:textId="77777777" w:rsidR="00F05582" w:rsidRDefault="00F05582" w:rsidP="00F05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183953B4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9A66E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A2AB72" w14:textId="77777777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97F3F4" w14:textId="77777777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76B2AE" w14:textId="77777777" w:rsidR="00F05582" w:rsidRDefault="00F05582" w:rsidP="00F055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B18B49" w14:textId="77777777" w:rsidR="00F05582" w:rsidRDefault="00F05582" w:rsidP="00F055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5582" w14:paraId="5B01878B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CCE3F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912706" w14:textId="77777777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92C662" w14:textId="3C7ACE98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D14FBA" w14:textId="77777777" w:rsidR="00F05582" w:rsidRDefault="00F05582" w:rsidP="00F055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EC8045" w14:textId="54629720" w:rsidR="00F05582" w:rsidRDefault="00F05582" w:rsidP="00F055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5582" w14:paraId="528390A5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9CD57" w14:textId="77777777" w:rsidR="00F05582" w:rsidRDefault="00F05582" w:rsidP="00F055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076762" w14:textId="78A47DEE" w:rsidR="00F05582" w:rsidRDefault="00F97DF9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60035" w14:textId="38914F16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112B06C" w14:textId="77777777" w:rsidR="00F05582" w:rsidRDefault="00F05582" w:rsidP="00F055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06D76E" w14:textId="213BFF76" w:rsidR="00F05582" w:rsidRDefault="00F97DF9" w:rsidP="00F055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TS38.523-1</w:t>
            </w:r>
          </w:p>
        </w:tc>
      </w:tr>
      <w:tr w:rsidR="00F05582" w14:paraId="52439DE9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50E32F" w14:textId="77777777" w:rsidR="00F05582" w:rsidRDefault="00F05582" w:rsidP="00F055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28425C" w14:textId="77777777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86BDC8" w14:textId="176B8304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2B6CE3" w14:textId="77777777" w:rsidR="00F05582" w:rsidRDefault="00F05582" w:rsidP="00F055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FD0207" w14:textId="4402DA3A" w:rsidR="00F05582" w:rsidRDefault="00F05582" w:rsidP="00F055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5582" w14:paraId="22BB96D3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DC58C" w14:textId="77777777" w:rsidR="00F05582" w:rsidRDefault="00F05582" w:rsidP="00F055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02D6E" w14:textId="77777777" w:rsidR="00F05582" w:rsidRDefault="00F05582" w:rsidP="00F05582">
            <w:pPr>
              <w:pStyle w:val="CRCoverPage"/>
              <w:spacing w:after="0"/>
              <w:rPr>
                <w:noProof/>
              </w:rPr>
            </w:pPr>
          </w:p>
        </w:tc>
      </w:tr>
      <w:tr w:rsidR="00F05582" w14:paraId="33FA8CB8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95E988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2CC7D2" w14:textId="77777777" w:rsidR="00F05582" w:rsidRDefault="00F05582" w:rsidP="00F055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05582" w:rsidRPr="008863B9" w14:paraId="60BE78D6" w14:textId="77777777" w:rsidTr="00606F7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F548FC" w14:textId="77777777" w:rsidR="00F05582" w:rsidRPr="008863B9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FDB2BB" w14:textId="77777777" w:rsidR="00F05582" w:rsidRPr="008863B9" w:rsidRDefault="00F05582" w:rsidP="00F0558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05582" w14:paraId="025BCEA5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2E9FD5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B66C0B" w14:textId="77777777" w:rsidR="00F05582" w:rsidRDefault="00F05582" w:rsidP="00F055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1351F5" w14:textId="77777777" w:rsidR="00F05582" w:rsidRDefault="00F05582" w:rsidP="00F05582">
      <w:pPr>
        <w:pStyle w:val="CRCoverPage"/>
        <w:spacing w:after="0"/>
        <w:rPr>
          <w:noProof/>
          <w:sz w:val="8"/>
          <w:szCs w:val="8"/>
        </w:rPr>
      </w:pPr>
    </w:p>
    <w:p w14:paraId="21EBD0AE" w14:textId="77777777" w:rsidR="00F05582" w:rsidRDefault="00F05582" w:rsidP="00F05582">
      <w:pPr>
        <w:rPr>
          <w:noProof/>
        </w:rPr>
      </w:pPr>
    </w:p>
    <w:p w14:paraId="63648FD4" w14:textId="77777777" w:rsidR="009D0703" w:rsidRDefault="009D0703" w:rsidP="009D0703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2" w:name="_Toc190263612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2"/>
    </w:p>
    <w:p w14:paraId="77CCFF7A" w14:textId="19671E04" w:rsidR="00F40471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F40471" w:rsidRPr="00327E5D">
        <w:rPr>
          <w:rFonts w:ascii="Arial" w:hAnsi="Arial" w:cs="Arial"/>
          <w:iCs/>
          <w:noProof/>
        </w:rPr>
        <w:t>Table of Contents</w:t>
      </w:r>
      <w:r w:rsidR="00F40471">
        <w:rPr>
          <w:noProof/>
        </w:rPr>
        <w:tab/>
      </w:r>
      <w:r w:rsidR="00F40471">
        <w:rPr>
          <w:noProof/>
        </w:rPr>
        <w:fldChar w:fldCharType="begin"/>
      </w:r>
      <w:r w:rsidR="00F40471">
        <w:rPr>
          <w:noProof/>
        </w:rPr>
        <w:instrText xml:space="preserve"> PAGEREF _Toc190263612 \h </w:instrText>
      </w:r>
      <w:r w:rsidR="00F40471">
        <w:rPr>
          <w:noProof/>
        </w:rPr>
      </w:r>
      <w:r w:rsidR="00F40471">
        <w:rPr>
          <w:noProof/>
        </w:rPr>
        <w:fldChar w:fldCharType="separate"/>
      </w:r>
      <w:r w:rsidR="00F40471">
        <w:rPr>
          <w:noProof/>
        </w:rPr>
        <w:t>2</w:t>
      </w:r>
      <w:r w:rsidR="00F40471">
        <w:rPr>
          <w:noProof/>
        </w:rPr>
        <w:fldChar w:fldCharType="end"/>
      </w:r>
    </w:p>
    <w:p w14:paraId="0E71E9BA" w14:textId="6A571CD5" w:rsidR="00F40471" w:rsidRDefault="00F40471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327E5D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327E5D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_Toc190263613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3204888" w14:textId="6A624646" w:rsidR="00F40471" w:rsidRDefault="00F40471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327E5D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327E5D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_Toc190263614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88B5994" w14:textId="3297A220" w:rsidR="00F40471" w:rsidRDefault="00F40471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327E5D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327E5D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_Toc190263615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4F86A3E" w14:textId="34A24CA7" w:rsidR="00F40471" w:rsidRDefault="00F40471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327E5D">
        <w:rPr>
          <w:rFonts w:cs="Arial"/>
          <w:b/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327E5D">
        <w:rPr>
          <w:rFonts w:cs="Arial"/>
          <w:b/>
          <w:noProof/>
        </w:rPr>
        <w:t>References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_Toc190263616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02138F3" w14:textId="6910A071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5"/>
      <w:bookmarkStart w:id="4" w:name="_Toc190263613"/>
      <w:r w:rsidRPr="00E12CDE">
        <w:rPr>
          <w:rFonts w:cs="Arial"/>
        </w:rPr>
        <w:lastRenderedPageBreak/>
        <w:t>Overview</w:t>
      </w:r>
      <w:bookmarkEnd w:id="3"/>
      <w:bookmarkEnd w:id="4"/>
    </w:p>
    <w:p w14:paraId="62CCCFF8" w14:textId="0226A58E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7D3887" w:rsidRPr="007D3887">
        <w:rPr>
          <w:rFonts w:cs="Arial"/>
          <w:lang w:val="en-US"/>
        </w:rPr>
        <w:t>iwd-TTCN3-B2024-06_D24wk50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4A5572B4" w14:textId="4B1E3091" w:rsidR="006218D7" w:rsidRDefault="006218D7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5" w:name="_Hlk90298041"/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9" w:history="1">
        <w:r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5"/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6" w:name="_Toc122434488"/>
      <w:bookmarkStart w:id="7" w:name="_Toc295288959"/>
      <w:bookmarkStart w:id="8" w:name="_Toc190263614"/>
      <w:r w:rsidRPr="00E12CDE">
        <w:rPr>
          <w:rFonts w:cs="Arial"/>
        </w:rPr>
        <w:t>Corrections required</w:t>
      </w:r>
      <w:bookmarkEnd w:id="6"/>
      <w:bookmarkEnd w:id="7"/>
      <w:bookmarkEnd w:id="8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106975634"/>
      <w:bookmarkStart w:id="10" w:name="_Toc122623878"/>
      <w:bookmarkStart w:id="11" w:name="_Toc109680267"/>
      <w:bookmarkStart w:id="12" w:name="_Toc190263615"/>
      <w:bookmarkStart w:id="13" w:name="_Toc325725665"/>
      <w:bookmarkStart w:id="14" w:name="_Toc122434493"/>
      <w:bookmarkStart w:id="15" w:name="_Toc295288970"/>
      <w:r w:rsidRPr="00E12CDE">
        <w:rPr>
          <w:b/>
          <w:lang w:val="pt-BR"/>
        </w:rPr>
        <w:t xml:space="preserve">Change </w:t>
      </w:r>
      <w:bookmarkEnd w:id="9"/>
      <w:r w:rsidRPr="00E12CDE">
        <w:rPr>
          <w:b/>
          <w:lang w:val="pt-BR"/>
        </w:rPr>
        <w:t>1</w:t>
      </w:r>
      <w:bookmarkEnd w:id="10"/>
      <w:bookmarkEnd w:id="11"/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3"/>
          <w:bookmarkEnd w:id="14"/>
          <w:bookmarkEnd w:id="15"/>
          <w:p w14:paraId="43C9FA85" w14:textId="389BEF9C" w:rsidR="00273EC8" w:rsidRPr="00E12CDE" w:rsidRDefault="00DC133C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14E8D672" w:rsidR="00273EC8" w:rsidRPr="00F40471" w:rsidRDefault="00F40471" w:rsidP="00962FDE">
            <w:pPr>
              <w:spacing w:after="0"/>
              <w:rPr>
                <w:rFonts w:ascii="Arial" w:hAnsi="Arial" w:cs="Arial"/>
              </w:rPr>
            </w:pPr>
            <w:r w:rsidRPr="00F40471">
              <w:rPr>
                <w:rFonts w:ascii="Arial" w:hAnsi="Arial" w:cs="Arial"/>
              </w:rPr>
              <w:t>fl_NR_ReturnPeriodicityAndOffset_5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2458456" w14:textId="09052C65" w:rsidR="00F40471" w:rsidRPr="00F40471" w:rsidRDefault="00F40471" w:rsidP="00F40471">
            <w:pPr>
              <w:pStyle w:val="CRCoverPage"/>
              <w:rPr>
                <w:noProof/>
              </w:rPr>
            </w:pPr>
            <w:r w:rsidRPr="00F40471">
              <w:rPr>
                <w:noProof/>
              </w:rPr>
              <w:t>The TDD-UL-DL-ConfigCommon patterns defined for FR2 in Table 7.1.1.2.1.3.3-5 (to be active from step 19a1 onwards) conflict with the SchedulingRequestResourceConfig defined in Table 7.1.1.2.1.3.3-12 for SCS=120KHz.</w:t>
            </w:r>
          </w:p>
          <w:p w14:paraId="3A48DE08" w14:textId="2FF299DB" w:rsidR="008B552B" w:rsidRPr="00F40471" w:rsidRDefault="00F40471" w:rsidP="00F40471">
            <w:pPr>
              <w:pStyle w:val="CRCoverPage"/>
            </w:pPr>
            <w:r w:rsidRPr="00F40471">
              <w:rPr>
                <w:noProof/>
              </w:rPr>
              <w:t>The 5th slot with such TDD-UL-DL-ConfigCommon is DL slot, therefore cannot be used for SR.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9DCAD8C" w14:textId="77777777" w:rsidR="00F40471" w:rsidRDefault="00F40471" w:rsidP="00F40471">
            <w:pPr>
              <w:pStyle w:val="CRCoverPage"/>
              <w:spacing w:after="0"/>
            </w:pPr>
            <w:r>
              <w:t xml:space="preserve">Update </w:t>
            </w:r>
            <w:proofErr w:type="spellStart"/>
            <w:r>
              <w:t>SchedulingRequestResourceConfig</w:t>
            </w:r>
            <w:proofErr w:type="spellEnd"/>
            <w:r>
              <w:t xml:space="preserve"> to use SR slot offset=4 (instead of 5) in case of SCS=120kHz.</w:t>
            </w:r>
          </w:p>
          <w:p w14:paraId="11FAA4DC" w14:textId="77777777" w:rsidR="00F40471" w:rsidRDefault="00F40471" w:rsidP="00F40471">
            <w:pPr>
              <w:pStyle w:val="CRCoverPage"/>
              <w:spacing w:after="0"/>
            </w:pPr>
          </w:p>
          <w:p w14:paraId="1122802C" w14:textId="5BE34C41" w:rsidR="00DE4E0A" w:rsidRDefault="00F40471" w:rsidP="00F40471">
            <w:pPr>
              <w:pStyle w:val="CRCoverPage"/>
              <w:spacing w:after="0"/>
            </w:pPr>
            <w:r w:rsidRPr="00F40471">
              <w:rPr>
                <w:b/>
                <w:bCs/>
              </w:rPr>
              <w:t>Note:</w:t>
            </w:r>
            <w:r>
              <w:t xml:space="preserve"> An associated </w:t>
            </w:r>
            <w:proofErr w:type="spellStart"/>
            <w:r>
              <w:t>ProseCR</w:t>
            </w:r>
            <w:proofErr w:type="spellEnd"/>
            <w:r>
              <w:t xml:space="preserve"> (</w:t>
            </w:r>
            <w:r w:rsidR="00DB68CE" w:rsidRPr="00E43CCF">
              <w:rPr>
                <w:rFonts w:cs="Arial"/>
              </w:rPr>
              <w:t>R5-25</w:t>
            </w:r>
            <w:r w:rsidR="00DB68CE">
              <w:rPr>
                <w:rFonts w:cs="Arial"/>
              </w:rPr>
              <w:t>126</w:t>
            </w:r>
            <w:r w:rsidR="00DB68CE" w:rsidRPr="00E43CCF">
              <w:rPr>
                <w:rFonts w:cs="Arial"/>
              </w:rPr>
              <w:t>2</w:t>
            </w:r>
            <w:r>
              <w:t>) will be raised during the RAN5#106 meeting</w:t>
            </w:r>
          </w:p>
          <w:p w14:paraId="1E9F1675" w14:textId="57934CF5" w:rsidR="00F40471" w:rsidRPr="00F40471" w:rsidRDefault="00F40471" w:rsidP="00F40471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359508E5" w:rsidR="00DE4E0A" w:rsidRPr="00F40471" w:rsidRDefault="000901A1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 w:rsidRPr="000901A1">
              <w:rPr>
                <w:rFonts w:ascii="Arial" w:hAnsi="Arial" w:cs="Arial"/>
                <w:lang w:eastAsia="zh-CN"/>
              </w:rPr>
              <w:t>NR_RRC_Templates</w:t>
            </w:r>
            <w:r w:rsidR="00DC133C" w:rsidRPr="00F40471">
              <w:rPr>
                <w:rFonts w:ascii="Arial" w:hAnsi="Arial" w:cs="Arial"/>
                <w:lang w:eastAsia="zh-CN"/>
              </w:rPr>
              <w:t>.ttcn</w:t>
            </w:r>
            <w:proofErr w:type="spellEnd"/>
          </w:p>
        </w:tc>
      </w:tr>
    </w:tbl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50747E" w14:paraId="47DF7851" w14:textId="77777777" w:rsidTr="00A03A20">
        <w:tc>
          <w:tcPr>
            <w:tcW w:w="9629" w:type="dxa"/>
          </w:tcPr>
          <w:p w14:paraId="30D0E96F" w14:textId="77777777" w:rsidR="00F40471" w:rsidRPr="00F40471" w:rsidRDefault="008B552B" w:rsidP="00F4047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</w:t>
            </w:r>
            <w:r w:rsidR="00F40471" w:rsidRPr="00F40471">
              <w:rPr>
                <w:rFonts w:ascii="Arial" w:hAnsi="Arial" w:cs="Arial"/>
                <w:bCs/>
              </w:rPr>
              <w:t>function fl_NR_ReturnPeriodicityAndOffset_5(</w:t>
            </w:r>
            <w:proofErr w:type="spellStart"/>
            <w:r w:rsidR="00F40471" w:rsidRPr="00F40471">
              <w:rPr>
                <w:rFonts w:ascii="Arial" w:hAnsi="Arial" w:cs="Arial"/>
                <w:bCs/>
              </w:rPr>
              <w:t>SubcarrierSpacing</w:t>
            </w:r>
            <w:proofErr w:type="spellEnd"/>
            <w:r w:rsidR="00F40471" w:rsidRPr="00F40471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="00F40471" w:rsidRPr="00F40471">
              <w:rPr>
                <w:rFonts w:ascii="Arial" w:hAnsi="Arial" w:cs="Arial"/>
                <w:bCs/>
              </w:rPr>
              <w:t>p_SubcarrierSpacing</w:t>
            </w:r>
            <w:proofErr w:type="spellEnd"/>
            <w:r w:rsidR="00F40471" w:rsidRPr="00F40471">
              <w:rPr>
                <w:rFonts w:ascii="Arial" w:hAnsi="Arial" w:cs="Arial"/>
                <w:bCs/>
              </w:rPr>
              <w:t xml:space="preserve">) return template (value) </w:t>
            </w:r>
            <w:proofErr w:type="spellStart"/>
            <w:r w:rsidR="00F40471" w:rsidRPr="00F40471">
              <w:rPr>
                <w:rFonts w:ascii="Arial" w:hAnsi="Arial" w:cs="Arial"/>
                <w:bCs/>
              </w:rPr>
              <w:t>SchedulingRequestResourceConfig.periodicityAndOffset</w:t>
            </w:r>
            <w:proofErr w:type="spellEnd"/>
          </w:p>
          <w:p w14:paraId="59981EFD" w14:textId="77777777" w:rsidR="00F40471" w:rsidRPr="00F40471" w:rsidRDefault="00F40471" w:rsidP="00F4047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40471">
              <w:rPr>
                <w:rFonts w:ascii="Arial" w:hAnsi="Arial" w:cs="Arial"/>
                <w:bCs/>
              </w:rPr>
              <w:t xml:space="preserve">  {//@sic R5-197263 sic@</w:t>
            </w:r>
          </w:p>
          <w:p w14:paraId="3BE9BDAE" w14:textId="77777777" w:rsidR="00F40471" w:rsidRPr="00F40471" w:rsidRDefault="00F40471" w:rsidP="00F4047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40471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F40471">
              <w:rPr>
                <w:rFonts w:ascii="Arial" w:hAnsi="Arial" w:cs="Arial"/>
                <w:bCs/>
              </w:rPr>
              <w:t>SchedulingRequestResourceConfig.periodicityAndOffset</w:t>
            </w:r>
            <w:proofErr w:type="spellEnd"/>
            <w:r w:rsidRPr="00F40471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F40471">
              <w:rPr>
                <w:rFonts w:ascii="Arial" w:hAnsi="Arial" w:cs="Arial"/>
                <w:bCs/>
              </w:rPr>
              <w:t>v_PeriodicityAndOffset</w:t>
            </w:r>
            <w:proofErr w:type="spellEnd"/>
            <w:r w:rsidRPr="00F40471">
              <w:rPr>
                <w:rFonts w:ascii="Arial" w:hAnsi="Arial" w:cs="Arial"/>
                <w:bCs/>
              </w:rPr>
              <w:t>;</w:t>
            </w:r>
          </w:p>
          <w:p w14:paraId="111E9A06" w14:textId="77777777" w:rsidR="00F40471" w:rsidRPr="00F40471" w:rsidRDefault="00F40471" w:rsidP="00F4047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5E079B8A" w14:textId="77777777" w:rsidR="00F40471" w:rsidRPr="00F40471" w:rsidRDefault="00F40471" w:rsidP="00F4047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40471">
              <w:rPr>
                <w:rFonts w:ascii="Arial" w:hAnsi="Arial" w:cs="Arial"/>
                <w:bCs/>
              </w:rPr>
              <w:t xml:space="preserve">    //As per 38.508-1 Table 4.6.3-157: </w:t>
            </w:r>
            <w:proofErr w:type="spellStart"/>
            <w:r w:rsidRPr="00F40471">
              <w:rPr>
                <w:rFonts w:ascii="Arial" w:hAnsi="Arial" w:cs="Arial"/>
                <w:bCs/>
              </w:rPr>
              <w:t>SchedulingRequestResourceConfig</w:t>
            </w:r>
            <w:proofErr w:type="spellEnd"/>
          </w:p>
          <w:p w14:paraId="64E6E249" w14:textId="77777777" w:rsidR="00F40471" w:rsidRPr="00F40471" w:rsidRDefault="00F40471" w:rsidP="00F4047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40471">
              <w:rPr>
                <w:rFonts w:ascii="Arial" w:hAnsi="Arial" w:cs="Arial"/>
                <w:bCs/>
              </w:rPr>
              <w:t xml:space="preserve">    select (</w:t>
            </w:r>
            <w:proofErr w:type="spellStart"/>
            <w:r w:rsidRPr="00F40471">
              <w:rPr>
                <w:rFonts w:ascii="Arial" w:hAnsi="Arial" w:cs="Arial"/>
                <w:bCs/>
              </w:rPr>
              <w:t>p_SubcarrierSpacing</w:t>
            </w:r>
            <w:proofErr w:type="spellEnd"/>
            <w:r w:rsidRPr="00F40471">
              <w:rPr>
                <w:rFonts w:ascii="Arial" w:hAnsi="Arial" w:cs="Arial"/>
                <w:bCs/>
              </w:rPr>
              <w:t>) {</w:t>
            </w:r>
          </w:p>
          <w:p w14:paraId="0883EC9B" w14:textId="77777777" w:rsidR="00F40471" w:rsidRPr="00F40471" w:rsidRDefault="00F40471" w:rsidP="00F4047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40471">
              <w:rPr>
                <w:rFonts w:ascii="Arial" w:hAnsi="Arial" w:cs="Arial"/>
                <w:bCs/>
              </w:rPr>
              <w:t xml:space="preserve">      case(kHz15)  { </w:t>
            </w:r>
            <w:proofErr w:type="spellStart"/>
            <w:r w:rsidRPr="00F40471">
              <w:rPr>
                <w:rFonts w:ascii="Arial" w:hAnsi="Arial" w:cs="Arial"/>
                <w:bCs/>
              </w:rPr>
              <w:t>v_PeriodicityAndOffset</w:t>
            </w:r>
            <w:proofErr w:type="spellEnd"/>
            <w:r w:rsidRPr="00F40471">
              <w:rPr>
                <w:rFonts w:ascii="Arial" w:hAnsi="Arial" w:cs="Arial"/>
                <w:bCs/>
              </w:rPr>
              <w:t xml:space="preserve"> := cs_NR_PeriodicityAndOffsetSl10_5; }</w:t>
            </w:r>
          </w:p>
          <w:p w14:paraId="4818A0DE" w14:textId="77777777" w:rsidR="00F40471" w:rsidRPr="00F40471" w:rsidRDefault="00F40471" w:rsidP="00F4047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40471">
              <w:rPr>
                <w:rFonts w:ascii="Arial" w:hAnsi="Arial" w:cs="Arial"/>
                <w:bCs/>
              </w:rPr>
              <w:t xml:space="preserve">      case(kHz30)  { </w:t>
            </w:r>
            <w:proofErr w:type="spellStart"/>
            <w:r w:rsidRPr="00F40471">
              <w:rPr>
                <w:rFonts w:ascii="Arial" w:hAnsi="Arial" w:cs="Arial"/>
                <w:bCs/>
              </w:rPr>
              <w:t>v_PeriodicityAndOffset</w:t>
            </w:r>
            <w:proofErr w:type="spellEnd"/>
            <w:r w:rsidRPr="00F40471">
              <w:rPr>
                <w:rFonts w:ascii="Arial" w:hAnsi="Arial" w:cs="Arial"/>
                <w:bCs/>
              </w:rPr>
              <w:t xml:space="preserve"> := cs_NR_PeriodicityAndOffsetSl20_5; }</w:t>
            </w:r>
          </w:p>
          <w:p w14:paraId="73E04514" w14:textId="77777777" w:rsidR="00F40471" w:rsidRPr="00F40471" w:rsidRDefault="00F40471" w:rsidP="00F4047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40471">
              <w:rPr>
                <w:rFonts w:ascii="Arial" w:hAnsi="Arial" w:cs="Arial"/>
                <w:bCs/>
              </w:rPr>
              <w:t xml:space="preserve">      case(kHz120) { </w:t>
            </w:r>
            <w:proofErr w:type="spellStart"/>
            <w:r w:rsidRPr="00F40471">
              <w:rPr>
                <w:rFonts w:ascii="Arial" w:hAnsi="Arial" w:cs="Arial"/>
                <w:bCs/>
              </w:rPr>
              <w:t>v_PeriodicityAndOffset</w:t>
            </w:r>
            <w:proofErr w:type="spellEnd"/>
            <w:r w:rsidRPr="00F40471">
              <w:rPr>
                <w:rFonts w:ascii="Arial" w:hAnsi="Arial" w:cs="Arial"/>
                <w:bCs/>
              </w:rPr>
              <w:t xml:space="preserve"> := </w:t>
            </w:r>
            <w:r w:rsidRPr="00F40471">
              <w:rPr>
                <w:rFonts w:ascii="Arial" w:hAnsi="Arial" w:cs="Arial"/>
                <w:bCs/>
                <w:highlight w:val="yellow"/>
              </w:rPr>
              <w:t>cs_NR_PeriodicityAndOffsetSl80_5</w:t>
            </w:r>
            <w:r w:rsidRPr="00F40471">
              <w:rPr>
                <w:rFonts w:ascii="Arial" w:hAnsi="Arial" w:cs="Arial"/>
                <w:bCs/>
              </w:rPr>
              <w:t>; }</w:t>
            </w:r>
          </w:p>
          <w:p w14:paraId="7DC707B3" w14:textId="77777777" w:rsidR="00F40471" w:rsidRPr="00F40471" w:rsidRDefault="00F40471" w:rsidP="00F4047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40471">
              <w:rPr>
                <w:rFonts w:ascii="Arial" w:hAnsi="Arial" w:cs="Arial"/>
                <w:bCs/>
              </w:rPr>
              <w:t xml:space="preserve">      case else    { </w:t>
            </w:r>
            <w:proofErr w:type="spellStart"/>
            <w:r w:rsidRPr="00F40471">
              <w:rPr>
                <w:rFonts w:ascii="Arial" w:hAnsi="Arial" w:cs="Arial"/>
                <w:bCs/>
              </w:rPr>
              <w:t>FatalError</w:t>
            </w:r>
            <w:proofErr w:type="spellEnd"/>
            <w:r w:rsidRPr="00F40471">
              <w:rPr>
                <w:rFonts w:ascii="Arial" w:hAnsi="Arial" w:cs="Arial"/>
                <w:bCs/>
              </w:rPr>
              <w:t>(__FILE__, __LINE__, "SCS value not handled in TTCN"); }</w:t>
            </w:r>
          </w:p>
          <w:p w14:paraId="577F4C8C" w14:textId="77777777" w:rsidR="00F40471" w:rsidRPr="00F40471" w:rsidRDefault="00F40471" w:rsidP="00F4047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40471">
              <w:rPr>
                <w:rFonts w:ascii="Arial" w:hAnsi="Arial" w:cs="Arial"/>
                <w:bCs/>
              </w:rPr>
              <w:t xml:space="preserve">    }</w:t>
            </w:r>
          </w:p>
          <w:p w14:paraId="49A86DB3" w14:textId="77777777" w:rsidR="00F40471" w:rsidRPr="00F40471" w:rsidRDefault="00F40471" w:rsidP="00F4047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40471">
              <w:rPr>
                <w:rFonts w:ascii="Arial" w:hAnsi="Arial" w:cs="Arial"/>
                <w:bCs/>
              </w:rPr>
              <w:t xml:space="preserve">    return </w:t>
            </w:r>
            <w:proofErr w:type="spellStart"/>
            <w:r w:rsidRPr="00F40471">
              <w:rPr>
                <w:rFonts w:ascii="Arial" w:hAnsi="Arial" w:cs="Arial"/>
                <w:bCs/>
              </w:rPr>
              <w:t>v_PeriodicityAndOffset</w:t>
            </w:r>
            <w:proofErr w:type="spellEnd"/>
            <w:r w:rsidRPr="00F40471">
              <w:rPr>
                <w:rFonts w:ascii="Arial" w:hAnsi="Arial" w:cs="Arial"/>
                <w:bCs/>
              </w:rPr>
              <w:t>;</w:t>
            </w:r>
          </w:p>
          <w:p w14:paraId="5B72381C" w14:textId="5D8559DF" w:rsidR="008B552B" w:rsidRPr="0050747E" w:rsidRDefault="00F40471" w:rsidP="00F4047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40471">
              <w:rPr>
                <w:rFonts w:ascii="Arial" w:hAnsi="Arial" w:cs="Arial"/>
                <w:bCs/>
              </w:rPr>
              <w:t xml:space="preserve">  }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50747E" w14:paraId="125CB703" w14:textId="77777777" w:rsidTr="00A03A20">
        <w:tc>
          <w:tcPr>
            <w:tcW w:w="9629" w:type="dxa"/>
          </w:tcPr>
          <w:p w14:paraId="5792F188" w14:textId="34366AF2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function f_TC_</w:t>
            </w:r>
            <w:r w:rsidR="00F40471">
              <w:rPr>
                <w:rFonts w:ascii="Arial" w:hAnsi="Arial" w:cs="Arial"/>
                <w:bCs/>
              </w:rPr>
              <w:t>7_1_1_2_1</w:t>
            </w:r>
            <w:r w:rsidRPr="008B552B">
              <w:rPr>
                <w:rFonts w:ascii="Arial" w:hAnsi="Arial" w:cs="Arial"/>
                <w:bCs/>
              </w:rPr>
              <w:t>_NR_CommonTestBody(</w:t>
            </w:r>
            <w:proofErr w:type="spellStart"/>
            <w:r w:rsidRPr="008B552B">
              <w:rPr>
                <w:rFonts w:ascii="Arial" w:hAnsi="Arial" w:cs="Arial"/>
                <w:bCs/>
              </w:rPr>
              <w:t>NR_CellId_Type</w:t>
            </w:r>
            <w:proofErr w:type="spellEnd"/>
            <w:r w:rsidRPr="008B552B">
              <w:rPr>
                <w:rFonts w:ascii="Arial" w:hAnsi="Arial" w:cs="Arial"/>
                <w:bCs/>
              </w:rPr>
              <w:t xml:space="preserve"> p_NR_CellId,</w:t>
            </w:r>
          </w:p>
          <w:p w14:paraId="3B48CBEB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                                        </w:t>
            </w:r>
            <w:proofErr w:type="spellStart"/>
            <w:r w:rsidRPr="008B552B">
              <w:rPr>
                <w:rFonts w:ascii="Arial" w:hAnsi="Arial" w:cs="Arial"/>
                <w:bCs/>
              </w:rPr>
              <w:t>DRB_Identity</w:t>
            </w:r>
            <w:proofErr w:type="spellEnd"/>
            <w:r w:rsidRPr="008B552B">
              <w:rPr>
                <w:rFonts w:ascii="Arial" w:hAnsi="Arial" w:cs="Arial"/>
                <w:bCs/>
              </w:rPr>
              <w:t xml:space="preserve"> p_DrbId,</w:t>
            </w:r>
          </w:p>
          <w:p w14:paraId="72C3C438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                                        template (value) </w:t>
            </w:r>
            <w:proofErr w:type="spellStart"/>
            <w:r w:rsidRPr="008B552B">
              <w:rPr>
                <w:rFonts w:ascii="Arial" w:hAnsi="Arial" w:cs="Arial"/>
                <w:bCs/>
              </w:rPr>
              <w:t>NR_ResourceAllocation_Type</w:t>
            </w:r>
            <w:proofErr w:type="spellEnd"/>
            <w:r w:rsidRPr="008B552B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B552B">
              <w:rPr>
                <w:rFonts w:ascii="Arial" w:hAnsi="Arial" w:cs="Arial"/>
                <w:bCs/>
              </w:rPr>
              <w:t>p_ResourceAllocationUL</w:t>
            </w:r>
            <w:proofErr w:type="spellEnd"/>
            <w:r w:rsidRPr="008B552B">
              <w:rPr>
                <w:rFonts w:ascii="Arial" w:hAnsi="Arial" w:cs="Arial"/>
                <w:bCs/>
              </w:rPr>
              <w:t>) runs on NR_BASE_PTC</w:t>
            </w:r>
          </w:p>
          <w:p w14:paraId="5B4B8DFB" w14:textId="77777777" w:rsid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{</w:t>
            </w:r>
          </w:p>
          <w:p w14:paraId="7C92B6EA" w14:textId="77777777" w:rsid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23801BF5" w14:textId="77777777" w:rsid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…</w:t>
            </w:r>
          </w:p>
          <w:p w14:paraId="04BD3DAE" w14:textId="77777777" w:rsid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AF3EE1C" w14:textId="77777777" w:rsidR="008B552B" w:rsidRPr="008B552B" w:rsidRDefault="008B552B" w:rsidP="008B552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t xml:space="preserve">    // @siclog "Steps 3-3A" </w:t>
            </w:r>
            <w:proofErr w:type="spellStart"/>
            <w:r w:rsidRPr="008B552B">
              <w:rPr>
                <w:rFonts w:ascii="Arial" w:hAnsi="Arial" w:cs="Arial"/>
                <w:bCs/>
              </w:rPr>
              <w:t>siclog</w:t>
            </w:r>
            <w:proofErr w:type="spellEnd"/>
            <w:r w:rsidRPr="008B552B">
              <w:rPr>
                <w:rFonts w:ascii="Arial" w:hAnsi="Arial" w:cs="Arial"/>
                <w:bCs/>
              </w:rPr>
              <w:t>@</w:t>
            </w:r>
          </w:p>
          <w:p w14:paraId="296872D0" w14:textId="77777777" w:rsidR="00F40471" w:rsidRPr="00F40471" w:rsidRDefault="008B552B" w:rsidP="00F4047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B552B">
              <w:rPr>
                <w:rFonts w:ascii="Arial" w:hAnsi="Arial" w:cs="Arial"/>
                <w:bCs/>
              </w:rPr>
              <w:lastRenderedPageBreak/>
              <w:t xml:space="preserve">    </w:t>
            </w:r>
            <w:r w:rsidR="00F40471" w:rsidRPr="00F40471">
              <w:rPr>
                <w:rFonts w:ascii="Arial" w:hAnsi="Arial" w:cs="Arial"/>
                <w:bCs/>
              </w:rPr>
              <w:t>function fl_NR_ReturnPeriodicityAndOffset_5(</w:t>
            </w:r>
            <w:proofErr w:type="spellStart"/>
            <w:r w:rsidR="00F40471" w:rsidRPr="00F40471">
              <w:rPr>
                <w:rFonts w:ascii="Arial" w:hAnsi="Arial" w:cs="Arial"/>
                <w:bCs/>
              </w:rPr>
              <w:t>SubcarrierSpacing</w:t>
            </w:r>
            <w:proofErr w:type="spellEnd"/>
            <w:r w:rsidR="00F40471" w:rsidRPr="00F40471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="00F40471" w:rsidRPr="00F40471">
              <w:rPr>
                <w:rFonts w:ascii="Arial" w:hAnsi="Arial" w:cs="Arial"/>
                <w:bCs/>
              </w:rPr>
              <w:t>p_SubcarrierSpacing</w:t>
            </w:r>
            <w:proofErr w:type="spellEnd"/>
            <w:r w:rsidR="00F40471" w:rsidRPr="00F40471">
              <w:rPr>
                <w:rFonts w:ascii="Arial" w:hAnsi="Arial" w:cs="Arial"/>
                <w:bCs/>
              </w:rPr>
              <w:t xml:space="preserve">) return template (value) </w:t>
            </w:r>
            <w:proofErr w:type="spellStart"/>
            <w:r w:rsidR="00F40471" w:rsidRPr="00F40471">
              <w:rPr>
                <w:rFonts w:ascii="Arial" w:hAnsi="Arial" w:cs="Arial"/>
                <w:bCs/>
              </w:rPr>
              <w:t>SchedulingRequestResourceConfig.periodicityAndOffset</w:t>
            </w:r>
            <w:proofErr w:type="spellEnd"/>
          </w:p>
          <w:p w14:paraId="2709503C" w14:textId="77777777" w:rsidR="00F40471" w:rsidRPr="00F40471" w:rsidRDefault="00F40471" w:rsidP="00F4047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40471">
              <w:rPr>
                <w:rFonts w:ascii="Arial" w:hAnsi="Arial" w:cs="Arial"/>
                <w:bCs/>
              </w:rPr>
              <w:t xml:space="preserve">  {//@sic R5-197263 sic@</w:t>
            </w:r>
          </w:p>
          <w:p w14:paraId="2B57C9E4" w14:textId="77777777" w:rsidR="00F40471" w:rsidRPr="00F40471" w:rsidRDefault="00F40471" w:rsidP="00F4047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40471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F40471">
              <w:rPr>
                <w:rFonts w:ascii="Arial" w:hAnsi="Arial" w:cs="Arial"/>
                <w:bCs/>
              </w:rPr>
              <w:t>SchedulingRequestResourceConfig.periodicityAndOffset</w:t>
            </w:r>
            <w:proofErr w:type="spellEnd"/>
            <w:r w:rsidRPr="00F40471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F40471">
              <w:rPr>
                <w:rFonts w:ascii="Arial" w:hAnsi="Arial" w:cs="Arial"/>
                <w:bCs/>
              </w:rPr>
              <w:t>v_PeriodicityAndOffset</w:t>
            </w:r>
            <w:proofErr w:type="spellEnd"/>
            <w:r w:rsidRPr="00F40471">
              <w:rPr>
                <w:rFonts w:ascii="Arial" w:hAnsi="Arial" w:cs="Arial"/>
                <w:bCs/>
              </w:rPr>
              <w:t>;</w:t>
            </w:r>
          </w:p>
          <w:p w14:paraId="61E8FD3A" w14:textId="77777777" w:rsidR="00F40471" w:rsidRPr="00F40471" w:rsidRDefault="00F40471" w:rsidP="00F4047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42478C43" w14:textId="77777777" w:rsidR="00F40471" w:rsidRPr="00F40471" w:rsidRDefault="00F40471" w:rsidP="00F4047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40471">
              <w:rPr>
                <w:rFonts w:ascii="Arial" w:hAnsi="Arial" w:cs="Arial"/>
                <w:bCs/>
              </w:rPr>
              <w:t xml:space="preserve">    //As per 38.508-1 Table 4.6.3-157: </w:t>
            </w:r>
            <w:proofErr w:type="spellStart"/>
            <w:r w:rsidRPr="00F40471">
              <w:rPr>
                <w:rFonts w:ascii="Arial" w:hAnsi="Arial" w:cs="Arial"/>
                <w:bCs/>
              </w:rPr>
              <w:t>SchedulingRequestResourceConfig</w:t>
            </w:r>
            <w:proofErr w:type="spellEnd"/>
          </w:p>
          <w:p w14:paraId="4DDCB949" w14:textId="77777777" w:rsidR="00F40471" w:rsidRPr="00F40471" w:rsidRDefault="00F40471" w:rsidP="00F4047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40471">
              <w:rPr>
                <w:rFonts w:ascii="Arial" w:hAnsi="Arial" w:cs="Arial"/>
                <w:bCs/>
              </w:rPr>
              <w:t xml:space="preserve">    select (</w:t>
            </w:r>
            <w:proofErr w:type="spellStart"/>
            <w:r w:rsidRPr="00F40471">
              <w:rPr>
                <w:rFonts w:ascii="Arial" w:hAnsi="Arial" w:cs="Arial"/>
                <w:bCs/>
              </w:rPr>
              <w:t>p_SubcarrierSpacing</w:t>
            </w:r>
            <w:proofErr w:type="spellEnd"/>
            <w:r w:rsidRPr="00F40471">
              <w:rPr>
                <w:rFonts w:ascii="Arial" w:hAnsi="Arial" w:cs="Arial"/>
                <w:bCs/>
              </w:rPr>
              <w:t>) {</w:t>
            </w:r>
          </w:p>
          <w:p w14:paraId="27BD0248" w14:textId="77777777" w:rsidR="00F40471" w:rsidRPr="00F40471" w:rsidRDefault="00F40471" w:rsidP="00F4047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40471">
              <w:rPr>
                <w:rFonts w:ascii="Arial" w:hAnsi="Arial" w:cs="Arial"/>
                <w:bCs/>
              </w:rPr>
              <w:t xml:space="preserve">      case(kHz15)  { </w:t>
            </w:r>
            <w:proofErr w:type="spellStart"/>
            <w:r w:rsidRPr="00F40471">
              <w:rPr>
                <w:rFonts w:ascii="Arial" w:hAnsi="Arial" w:cs="Arial"/>
                <w:bCs/>
              </w:rPr>
              <w:t>v_PeriodicityAndOffset</w:t>
            </w:r>
            <w:proofErr w:type="spellEnd"/>
            <w:r w:rsidRPr="00F40471">
              <w:rPr>
                <w:rFonts w:ascii="Arial" w:hAnsi="Arial" w:cs="Arial"/>
                <w:bCs/>
              </w:rPr>
              <w:t xml:space="preserve"> := cs_NR_PeriodicityAndOffsetSl10_5; }</w:t>
            </w:r>
          </w:p>
          <w:p w14:paraId="190D590D" w14:textId="77777777" w:rsidR="00F40471" w:rsidRPr="00F40471" w:rsidRDefault="00F40471" w:rsidP="00F4047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40471">
              <w:rPr>
                <w:rFonts w:ascii="Arial" w:hAnsi="Arial" w:cs="Arial"/>
                <w:bCs/>
              </w:rPr>
              <w:t xml:space="preserve">      case(kHz30)  { </w:t>
            </w:r>
            <w:proofErr w:type="spellStart"/>
            <w:r w:rsidRPr="00F40471">
              <w:rPr>
                <w:rFonts w:ascii="Arial" w:hAnsi="Arial" w:cs="Arial"/>
                <w:bCs/>
              </w:rPr>
              <w:t>v_PeriodicityAndOffset</w:t>
            </w:r>
            <w:proofErr w:type="spellEnd"/>
            <w:r w:rsidRPr="00F40471">
              <w:rPr>
                <w:rFonts w:ascii="Arial" w:hAnsi="Arial" w:cs="Arial"/>
                <w:bCs/>
              </w:rPr>
              <w:t xml:space="preserve"> := cs_NR_PeriodicityAndOffsetSl20_5; }</w:t>
            </w:r>
          </w:p>
          <w:p w14:paraId="301E19D8" w14:textId="741B7EF4" w:rsidR="00F40471" w:rsidRPr="00F40471" w:rsidRDefault="00F40471" w:rsidP="00F4047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40471">
              <w:rPr>
                <w:rFonts w:ascii="Arial" w:hAnsi="Arial" w:cs="Arial"/>
                <w:bCs/>
              </w:rPr>
              <w:t xml:space="preserve">      case(kHz120) { </w:t>
            </w:r>
            <w:proofErr w:type="spellStart"/>
            <w:r w:rsidRPr="00F40471">
              <w:rPr>
                <w:rFonts w:ascii="Arial" w:hAnsi="Arial" w:cs="Arial"/>
                <w:bCs/>
              </w:rPr>
              <w:t>v_PeriodicityAndOffset</w:t>
            </w:r>
            <w:proofErr w:type="spellEnd"/>
            <w:r w:rsidRPr="00F40471">
              <w:rPr>
                <w:rFonts w:ascii="Arial" w:hAnsi="Arial" w:cs="Arial"/>
                <w:bCs/>
              </w:rPr>
              <w:t xml:space="preserve"> := </w:t>
            </w:r>
            <w:r w:rsidRPr="00F40471">
              <w:rPr>
                <w:rFonts w:ascii="Arial" w:hAnsi="Arial" w:cs="Arial"/>
                <w:bCs/>
                <w:highlight w:val="yellow"/>
              </w:rPr>
              <w:t>cs_NR_PeriodicityAndOffsetSl80_4</w:t>
            </w:r>
            <w:r w:rsidRPr="00F40471">
              <w:rPr>
                <w:rFonts w:ascii="Arial" w:hAnsi="Arial" w:cs="Arial"/>
                <w:bCs/>
              </w:rPr>
              <w:t xml:space="preserve">; } </w:t>
            </w:r>
          </w:p>
          <w:p w14:paraId="0DD2504F" w14:textId="77777777" w:rsidR="00F40471" w:rsidRPr="00F40471" w:rsidRDefault="00F40471" w:rsidP="00F4047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40471">
              <w:rPr>
                <w:rFonts w:ascii="Arial" w:hAnsi="Arial" w:cs="Arial"/>
                <w:bCs/>
              </w:rPr>
              <w:t xml:space="preserve">      case else    { </w:t>
            </w:r>
            <w:proofErr w:type="spellStart"/>
            <w:r w:rsidRPr="00F40471">
              <w:rPr>
                <w:rFonts w:ascii="Arial" w:hAnsi="Arial" w:cs="Arial"/>
                <w:bCs/>
              </w:rPr>
              <w:t>FatalError</w:t>
            </w:r>
            <w:proofErr w:type="spellEnd"/>
            <w:r w:rsidRPr="00F40471">
              <w:rPr>
                <w:rFonts w:ascii="Arial" w:hAnsi="Arial" w:cs="Arial"/>
                <w:bCs/>
              </w:rPr>
              <w:t>(__FILE__, __LINE__, "SCS value not handled in TTCN"); }</w:t>
            </w:r>
          </w:p>
          <w:p w14:paraId="585F9C32" w14:textId="77777777" w:rsidR="00F40471" w:rsidRPr="00F40471" w:rsidRDefault="00F40471" w:rsidP="00F4047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40471">
              <w:rPr>
                <w:rFonts w:ascii="Arial" w:hAnsi="Arial" w:cs="Arial"/>
                <w:bCs/>
              </w:rPr>
              <w:t xml:space="preserve">    }</w:t>
            </w:r>
          </w:p>
          <w:p w14:paraId="66F81E87" w14:textId="77777777" w:rsidR="00F40471" w:rsidRPr="00F40471" w:rsidRDefault="00F40471" w:rsidP="00F4047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40471">
              <w:rPr>
                <w:rFonts w:ascii="Arial" w:hAnsi="Arial" w:cs="Arial"/>
                <w:bCs/>
              </w:rPr>
              <w:t xml:space="preserve">    return </w:t>
            </w:r>
            <w:proofErr w:type="spellStart"/>
            <w:r w:rsidRPr="00F40471">
              <w:rPr>
                <w:rFonts w:ascii="Arial" w:hAnsi="Arial" w:cs="Arial"/>
                <w:bCs/>
              </w:rPr>
              <w:t>v_PeriodicityAndOffset</w:t>
            </w:r>
            <w:proofErr w:type="spellEnd"/>
            <w:r w:rsidRPr="00F40471">
              <w:rPr>
                <w:rFonts w:ascii="Arial" w:hAnsi="Arial" w:cs="Arial"/>
                <w:bCs/>
              </w:rPr>
              <w:t>;</w:t>
            </w:r>
          </w:p>
          <w:p w14:paraId="2625C754" w14:textId="57B7FE41" w:rsidR="003340C7" w:rsidRPr="0050747E" w:rsidRDefault="00F40471" w:rsidP="00F4047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40471">
              <w:rPr>
                <w:rFonts w:ascii="Arial" w:hAnsi="Arial" w:cs="Arial"/>
                <w:bCs/>
              </w:rPr>
              <w:t xml:space="preserve">  }</w:t>
            </w:r>
          </w:p>
        </w:tc>
      </w:tr>
    </w:tbl>
    <w:p w14:paraId="69A5FB0C" w14:textId="77777777" w:rsidR="00F40471" w:rsidRPr="003C4E4F" w:rsidRDefault="00F40471" w:rsidP="00F40471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6" w:name="_Toc122434496"/>
      <w:bookmarkStart w:id="17" w:name="_Toc295288973"/>
      <w:bookmarkStart w:id="18" w:name="_Toc325725668"/>
      <w:bookmarkStart w:id="19" w:name="_Toc121172019"/>
      <w:bookmarkStart w:id="20" w:name="_Toc151982520"/>
      <w:bookmarkStart w:id="21" w:name="_Toc152883452"/>
      <w:bookmarkStart w:id="22" w:name="_Toc190263616"/>
      <w:r w:rsidRPr="003C4E4F">
        <w:rPr>
          <w:rFonts w:cs="Arial"/>
          <w:b/>
        </w:rPr>
        <w:lastRenderedPageBreak/>
        <w:t>References</w:t>
      </w:r>
      <w:bookmarkEnd w:id="16"/>
      <w:bookmarkEnd w:id="17"/>
      <w:bookmarkEnd w:id="18"/>
      <w:bookmarkEnd w:id="19"/>
      <w:bookmarkEnd w:id="20"/>
      <w:bookmarkEnd w:id="21"/>
      <w:bookmarkEnd w:id="22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F40471" w:rsidRPr="003C4E4F" w14:paraId="0278B13D" w14:textId="77777777" w:rsidTr="003357BA">
        <w:tc>
          <w:tcPr>
            <w:tcW w:w="709" w:type="dxa"/>
            <w:hideMark/>
          </w:tcPr>
          <w:p w14:paraId="1F9CF9FE" w14:textId="77777777" w:rsidR="00F40471" w:rsidRPr="003C4E4F" w:rsidRDefault="00F40471" w:rsidP="003357BA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642F37B3" w14:textId="3BB1520C" w:rsidR="00F40471" w:rsidRPr="003C4E4F" w:rsidRDefault="00F40471" w:rsidP="003357BA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F40471">
              <w:rPr>
                <w:rFonts w:ascii="Arial" w:hAnsi="Arial" w:cs="Arial"/>
                <w:bCs/>
                <w:szCs w:val="22"/>
              </w:rPr>
              <w:t>R5-250392: Correction to NR5GC testcase 7.1.1.2.1</w:t>
            </w:r>
          </w:p>
        </w:tc>
      </w:tr>
    </w:tbl>
    <w:p w14:paraId="209ADC4A" w14:textId="77777777" w:rsidR="00CE06FC" w:rsidRPr="002A077B" w:rsidRDefault="00CE06FC" w:rsidP="00413D2F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val="en-US"/>
        </w:rPr>
      </w:pPr>
    </w:p>
    <w:sectPr w:rsidR="00CE06FC" w:rsidRPr="002A077B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F669E3" w14:textId="77777777" w:rsidR="00CB2B6E" w:rsidRDefault="00CB2B6E">
      <w:pPr>
        <w:spacing w:after="0"/>
      </w:pPr>
      <w:r>
        <w:separator/>
      </w:r>
    </w:p>
  </w:endnote>
  <w:endnote w:type="continuationSeparator" w:id="0">
    <w:p w14:paraId="5B0E672D" w14:textId="77777777" w:rsidR="00CB2B6E" w:rsidRDefault="00CB2B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758AA" w14:textId="77777777" w:rsidR="00AB75DD" w:rsidRDefault="00AB75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08B5B" w14:textId="77777777" w:rsidR="00AB75DD" w:rsidRDefault="00AB75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ED4AD" w14:textId="77777777" w:rsidR="00AB75DD" w:rsidRDefault="00AB75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50B1A" w14:textId="77777777" w:rsidR="00CB2B6E" w:rsidRDefault="00CB2B6E">
      <w:pPr>
        <w:spacing w:after="0"/>
      </w:pPr>
      <w:r>
        <w:separator/>
      </w:r>
    </w:p>
  </w:footnote>
  <w:footnote w:type="continuationSeparator" w:id="0">
    <w:p w14:paraId="7B56AA2F" w14:textId="77777777" w:rsidR="00CB2B6E" w:rsidRDefault="00CB2B6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0661E" w14:textId="77777777" w:rsidR="00AB75DD" w:rsidRDefault="00AB75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30F90" w14:textId="77777777" w:rsidR="00AB75DD" w:rsidRDefault="00AB75D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61BB1"/>
    <w:multiLevelType w:val="hybridMultilevel"/>
    <w:tmpl w:val="3E70A820"/>
    <w:lvl w:ilvl="0" w:tplc="23525E2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9" w15:restartNumberingAfterBreak="0">
    <w:nsid w:val="37B9669D"/>
    <w:multiLevelType w:val="hybridMultilevel"/>
    <w:tmpl w:val="F3B0393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3F6669FF"/>
    <w:multiLevelType w:val="hybridMultilevel"/>
    <w:tmpl w:val="67160F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6A031D"/>
    <w:multiLevelType w:val="hybridMultilevel"/>
    <w:tmpl w:val="A41415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89333A"/>
    <w:multiLevelType w:val="hybridMultilevel"/>
    <w:tmpl w:val="F3B03930"/>
    <w:lvl w:ilvl="0" w:tplc="23525E2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8"/>
  </w:num>
  <w:num w:numId="2" w16cid:durableId="791752271">
    <w:abstractNumId w:val="8"/>
  </w:num>
  <w:num w:numId="3" w16cid:durableId="1629386987">
    <w:abstractNumId w:val="17"/>
  </w:num>
  <w:num w:numId="4" w16cid:durableId="78525773">
    <w:abstractNumId w:val="19"/>
  </w:num>
  <w:num w:numId="5" w16cid:durableId="2107799360">
    <w:abstractNumId w:val="5"/>
  </w:num>
  <w:num w:numId="6" w16cid:durableId="311061797">
    <w:abstractNumId w:val="2"/>
  </w:num>
  <w:num w:numId="7" w16cid:durableId="267852781">
    <w:abstractNumId w:val="15"/>
  </w:num>
  <w:num w:numId="8" w16cid:durableId="49496477">
    <w:abstractNumId w:val="18"/>
  </w:num>
  <w:num w:numId="9" w16cid:durableId="1032460018">
    <w:abstractNumId w:val="4"/>
  </w:num>
  <w:num w:numId="10" w16cid:durableId="115028679">
    <w:abstractNumId w:val="7"/>
  </w:num>
  <w:num w:numId="11" w16cid:durableId="1804151294">
    <w:abstractNumId w:val="6"/>
  </w:num>
  <w:num w:numId="12" w16cid:durableId="1143303998">
    <w:abstractNumId w:val="16"/>
  </w:num>
  <w:num w:numId="13" w16cid:durableId="1103456716">
    <w:abstractNumId w:val="1"/>
  </w:num>
  <w:num w:numId="14" w16cid:durableId="1526940413">
    <w:abstractNumId w:val="3"/>
  </w:num>
  <w:num w:numId="15" w16cid:durableId="1269855271">
    <w:abstractNumId w:val="13"/>
  </w:num>
  <w:num w:numId="16" w16cid:durableId="156658403">
    <w:abstractNumId w:val="12"/>
  </w:num>
  <w:num w:numId="17" w16cid:durableId="361320120">
    <w:abstractNumId w:val="10"/>
  </w:num>
  <w:num w:numId="18" w16cid:durableId="607078670">
    <w:abstractNumId w:val="11"/>
  </w:num>
  <w:num w:numId="19" w16cid:durableId="1936787950">
    <w:abstractNumId w:val="14"/>
  </w:num>
  <w:num w:numId="20" w16cid:durableId="1580821214">
    <w:abstractNumId w:val="9"/>
  </w:num>
  <w:num w:numId="21" w16cid:durableId="19982246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1563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53AD7"/>
    <w:rsid w:val="00060C6C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2C27"/>
    <w:rsid w:val="000833CA"/>
    <w:rsid w:val="00084783"/>
    <w:rsid w:val="000879B9"/>
    <w:rsid w:val="000901A1"/>
    <w:rsid w:val="0009046C"/>
    <w:rsid w:val="00092CB6"/>
    <w:rsid w:val="00092FAB"/>
    <w:rsid w:val="0009310B"/>
    <w:rsid w:val="0009464F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8C0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4DF3"/>
    <w:rsid w:val="000E6DF4"/>
    <w:rsid w:val="000F0CC1"/>
    <w:rsid w:val="000F0F9C"/>
    <w:rsid w:val="000F101F"/>
    <w:rsid w:val="000F144B"/>
    <w:rsid w:val="000F3122"/>
    <w:rsid w:val="000F4C0F"/>
    <w:rsid w:val="000F6B02"/>
    <w:rsid w:val="00100682"/>
    <w:rsid w:val="00105ADC"/>
    <w:rsid w:val="00107797"/>
    <w:rsid w:val="00107D54"/>
    <w:rsid w:val="00107D63"/>
    <w:rsid w:val="00110BA0"/>
    <w:rsid w:val="00115E3D"/>
    <w:rsid w:val="00116C31"/>
    <w:rsid w:val="00122A23"/>
    <w:rsid w:val="00122E49"/>
    <w:rsid w:val="0012348A"/>
    <w:rsid w:val="0012402D"/>
    <w:rsid w:val="00124321"/>
    <w:rsid w:val="00125C00"/>
    <w:rsid w:val="001264F5"/>
    <w:rsid w:val="001266F9"/>
    <w:rsid w:val="0013387C"/>
    <w:rsid w:val="00135459"/>
    <w:rsid w:val="0013583B"/>
    <w:rsid w:val="00143134"/>
    <w:rsid w:val="00145D43"/>
    <w:rsid w:val="00146391"/>
    <w:rsid w:val="00147597"/>
    <w:rsid w:val="00152CB5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521F"/>
    <w:rsid w:val="0021756E"/>
    <w:rsid w:val="00217802"/>
    <w:rsid w:val="00217811"/>
    <w:rsid w:val="00220412"/>
    <w:rsid w:val="00222FFD"/>
    <w:rsid w:val="00223345"/>
    <w:rsid w:val="00224097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28D4"/>
    <w:rsid w:val="0024536C"/>
    <w:rsid w:val="002531D8"/>
    <w:rsid w:val="002539DC"/>
    <w:rsid w:val="00254D9B"/>
    <w:rsid w:val="002559FA"/>
    <w:rsid w:val="00256302"/>
    <w:rsid w:val="00256482"/>
    <w:rsid w:val="0026004D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24A2"/>
    <w:rsid w:val="002E32D7"/>
    <w:rsid w:val="002E418C"/>
    <w:rsid w:val="002E48A3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2F37"/>
    <w:rsid w:val="00305409"/>
    <w:rsid w:val="003061B1"/>
    <w:rsid w:val="00306A17"/>
    <w:rsid w:val="00306AAF"/>
    <w:rsid w:val="00310205"/>
    <w:rsid w:val="0031142C"/>
    <w:rsid w:val="00312220"/>
    <w:rsid w:val="00312434"/>
    <w:rsid w:val="003143DA"/>
    <w:rsid w:val="00314A3B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40C7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1218"/>
    <w:rsid w:val="003842CD"/>
    <w:rsid w:val="00384855"/>
    <w:rsid w:val="00384AFA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7600"/>
    <w:rsid w:val="003B10DE"/>
    <w:rsid w:val="003B11BD"/>
    <w:rsid w:val="003B205B"/>
    <w:rsid w:val="003B3D68"/>
    <w:rsid w:val="003B474C"/>
    <w:rsid w:val="003B64E1"/>
    <w:rsid w:val="003C1B53"/>
    <w:rsid w:val="003C244B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4648"/>
    <w:rsid w:val="004063FA"/>
    <w:rsid w:val="00410371"/>
    <w:rsid w:val="00410474"/>
    <w:rsid w:val="004128F1"/>
    <w:rsid w:val="00412C82"/>
    <w:rsid w:val="004134A5"/>
    <w:rsid w:val="00413D2F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A4BD9"/>
    <w:rsid w:val="004A4E4E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D08D4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0747E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2C44"/>
    <w:rsid w:val="005E2E04"/>
    <w:rsid w:val="005E2F7D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18D7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5AB7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069E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141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2CB8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6EF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1073"/>
    <w:rsid w:val="00702241"/>
    <w:rsid w:val="00702681"/>
    <w:rsid w:val="007044D0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2B38"/>
    <w:rsid w:val="0073399F"/>
    <w:rsid w:val="0073784E"/>
    <w:rsid w:val="00742356"/>
    <w:rsid w:val="00742C1C"/>
    <w:rsid w:val="00742E5A"/>
    <w:rsid w:val="007448CF"/>
    <w:rsid w:val="007450E0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6508"/>
    <w:rsid w:val="00766722"/>
    <w:rsid w:val="00766824"/>
    <w:rsid w:val="00771DEC"/>
    <w:rsid w:val="0077213E"/>
    <w:rsid w:val="0077543F"/>
    <w:rsid w:val="00775D2B"/>
    <w:rsid w:val="00780D4E"/>
    <w:rsid w:val="00783BE8"/>
    <w:rsid w:val="007842F8"/>
    <w:rsid w:val="007845F4"/>
    <w:rsid w:val="00786530"/>
    <w:rsid w:val="00792342"/>
    <w:rsid w:val="00792A5D"/>
    <w:rsid w:val="00793138"/>
    <w:rsid w:val="00793FBC"/>
    <w:rsid w:val="0079604B"/>
    <w:rsid w:val="0079738A"/>
    <w:rsid w:val="007975D8"/>
    <w:rsid w:val="007977A8"/>
    <w:rsid w:val="007A1017"/>
    <w:rsid w:val="007A2E39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C7889"/>
    <w:rsid w:val="007D122E"/>
    <w:rsid w:val="007D3887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2732"/>
    <w:rsid w:val="007F349A"/>
    <w:rsid w:val="007F5059"/>
    <w:rsid w:val="007F6074"/>
    <w:rsid w:val="007F7259"/>
    <w:rsid w:val="008000A4"/>
    <w:rsid w:val="008005C9"/>
    <w:rsid w:val="00800CEF"/>
    <w:rsid w:val="0080125D"/>
    <w:rsid w:val="00801645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52B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6B6"/>
    <w:rsid w:val="00907DA0"/>
    <w:rsid w:val="0091022C"/>
    <w:rsid w:val="00911DC3"/>
    <w:rsid w:val="009129AC"/>
    <w:rsid w:val="00913097"/>
    <w:rsid w:val="00913D3B"/>
    <w:rsid w:val="009148DE"/>
    <w:rsid w:val="009156E1"/>
    <w:rsid w:val="0091750C"/>
    <w:rsid w:val="009219EE"/>
    <w:rsid w:val="00924000"/>
    <w:rsid w:val="00924216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211F"/>
    <w:rsid w:val="009834DE"/>
    <w:rsid w:val="0098402B"/>
    <w:rsid w:val="00986E6B"/>
    <w:rsid w:val="009874AE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0703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E4A1B"/>
    <w:rsid w:val="009F0017"/>
    <w:rsid w:val="009F0402"/>
    <w:rsid w:val="009F0574"/>
    <w:rsid w:val="009F33B7"/>
    <w:rsid w:val="009F4BF7"/>
    <w:rsid w:val="009F50B3"/>
    <w:rsid w:val="009F5E86"/>
    <w:rsid w:val="009F734F"/>
    <w:rsid w:val="00A015D6"/>
    <w:rsid w:val="00A01CF2"/>
    <w:rsid w:val="00A038FE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33CD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BD7"/>
    <w:rsid w:val="00AA0DB4"/>
    <w:rsid w:val="00AA1EE7"/>
    <w:rsid w:val="00AA2CBC"/>
    <w:rsid w:val="00AA340C"/>
    <w:rsid w:val="00AA4B0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036C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5829"/>
    <w:rsid w:val="00AF7C6D"/>
    <w:rsid w:val="00AF7E7F"/>
    <w:rsid w:val="00B02C1B"/>
    <w:rsid w:val="00B036C9"/>
    <w:rsid w:val="00B054E4"/>
    <w:rsid w:val="00B117B6"/>
    <w:rsid w:val="00B11C74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5D43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03A5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2B4E"/>
    <w:rsid w:val="00BC37DB"/>
    <w:rsid w:val="00BC3DB9"/>
    <w:rsid w:val="00BC4A44"/>
    <w:rsid w:val="00BC4B3A"/>
    <w:rsid w:val="00BC5278"/>
    <w:rsid w:val="00BC7E95"/>
    <w:rsid w:val="00BD17FD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990"/>
    <w:rsid w:val="00C20AC1"/>
    <w:rsid w:val="00C259BF"/>
    <w:rsid w:val="00C26DC7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068B"/>
    <w:rsid w:val="00CA15EC"/>
    <w:rsid w:val="00CB0108"/>
    <w:rsid w:val="00CB2B6E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D7524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1CED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075"/>
    <w:rsid w:val="00D268E5"/>
    <w:rsid w:val="00D26F54"/>
    <w:rsid w:val="00D270AC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B413E"/>
    <w:rsid w:val="00DB68CE"/>
    <w:rsid w:val="00DB7E22"/>
    <w:rsid w:val="00DC0461"/>
    <w:rsid w:val="00DC06A8"/>
    <w:rsid w:val="00DC0A10"/>
    <w:rsid w:val="00DC133C"/>
    <w:rsid w:val="00DC1E5C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3CCF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A17"/>
    <w:rsid w:val="00E60E93"/>
    <w:rsid w:val="00E663B5"/>
    <w:rsid w:val="00E70196"/>
    <w:rsid w:val="00E70995"/>
    <w:rsid w:val="00E71B93"/>
    <w:rsid w:val="00E737F5"/>
    <w:rsid w:val="00E73AD9"/>
    <w:rsid w:val="00E74AC0"/>
    <w:rsid w:val="00E7517D"/>
    <w:rsid w:val="00E75B90"/>
    <w:rsid w:val="00E762F6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3566"/>
    <w:rsid w:val="00EA439C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D1AAC"/>
    <w:rsid w:val="00ED31E4"/>
    <w:rsid w:val="00ED33F0"/>
    <w:rsid w:val="00ED5081"/>
    <w:rsid w:val="00ED66A4"/>
    <w:rsid w:val="00ED67CC"/>
    <w:rsid w:val="00EE06B6"/>
    <w:rsid w:val="00EE0C9F"/>
    <w:rsid w:val="00EE17F6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5582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4D6F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471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324E"/>
    <w:rsid w:val="00F948DB"/>
    <w:rsid w:val="00F95DA8"/>
    <w:rsid w:val="00F9666B"/>
    <w:rsid w:val="00F9687E"/>
    <w:rsid w:val="00F97DF9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51FE"/>
    <w:rsid w:val="00FD6FCD"/>
    <w:rsid w:val="00FD7325"/>
    <w:rsid w:val="00FD7C4D"/>
    <w:rsid w:val="00FE0428"/>
    <w:rsid w:val="00FE2DE7"/>
    <w:rsid w:val="00FE4FE9"/>
    <w:rsid w:val="00FE5B9C"/>
    <w:rsid w:val="00FE7BFF"/>
    <w:rsid w:val="00FF115D"/>
    <w:rsid w:val="00FF1E61"/>
    <w:rsid w:val="00FF2603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75D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yperlink" Target="mailto:Narendra.Kalahasti@anritsu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859</Words>
  <Characters>4900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3</cp:revision>
  <cp:lastPrinted>1900-12-31T16:00:00Z</cp:lastPrinted>
  <dcterms:created xsi:type="dcterms:W3CDTF">2025-02-24T19:21:00Z</dcterms:created>
  <dcterms:modified xsi:type="dcterms:W3CDTF">2025-04-04T13:08:00Z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