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3445" w14:textId="32C9AB3D" w:rsidR="00043828" w:rsidRDefault="00043828" w:rsidP="00043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E9568A">
          <w:rPr>
            <w:b/>
            <w:i/>
            <w:noProof/>
            <w:sz w:val="28"/>
          </w:rPr>
          <w:t>13</w:t>
        </w:r>
        <w:r w:rsidRPr="00E13F3D">
          <w:rPr>
            <w:b/>
            <w:i/>
            <w:noProof/>
            <w:sz w:val="28"/>
          </w:rPr>
          <w:t>5</w:t>
        </w:r>
      </w:fldSimple>
    </w:p>
    <w:p w14:paraId="3D0324CA" w14:textId="77777777" w:rsidR="00043828" w:rsidRDefault="00043828" w:rsidP="000438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828" w14:paraId="7719CFB8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3E9D" w14:textId="77777777" w:rsidR="00043828" w:rsidRDefault="00043828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828" w14:paraId="7EC0629B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2B902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828" w14:paraId="028060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3CF3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C52527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200C07F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57BC4" w14:textId="77777777" w:rsidR="00043828" w:rsidRPr="00410371" w:rsidRDefault="00043828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C9DE74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7D039" w14:textId="77777777" w:rsidR="00043828" w:rsidRPr="00410371" w:rsidRDefault="00043828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6BABEA81" w14:textId="77777777" w:rsidR="00043828" w:rsidRDefault="00043828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041DD" w14:textId="0B71A76A" w:rsidR="00043828" w:rsidRPr="00410371" w:rsidRDefault="00E9568A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FB7D72" w14:textId="77777777" w:rsidR="00043828" w:rsidRDefault="00043828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8672A" w14:textId="301D1683" w:rsidR="00043828" w:rsidRPr="00410371" w:rsidRDefault="00043828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9568A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A8D8D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74DED32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F1539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C3ED555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1678F" w14:textId="77777777" w:rsidR="00043828" w:rsidRPr="00F25D98" w:rsidRDefault="00043828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828" w14:paraId="4890BF12" w14:textId="77777777" w:rsidTr="00496367">
        <w:tc>
          <w:tcPr>
            <w:tcW w:w="9641" w:type="dxa"/>
            <w:gridSpan w:val="9"/>
          </w:tcPr>
          <w:p w14:paraId="018AE57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EF705" w14:textId="77777777" w:rsidR="00043828" w:rsidRDefault="00043828" w:rsidP="000438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828" w14:paraId="0B3434DD" w14:textId="77777777" w:rsidTr="00496367">
        <w:tc>
          <w:tcPr>
            <w:tcW w:w="2835" w:type="dxa"/>
          </w:tcPr>
          <w:p w14:paraId="17576C30" w14:textId="77777777" w:rsidR="00043828" w:rsidRDefault="00043828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DE1A2C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ECE51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DEC7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47DEC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9C88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4C010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8D13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E4B86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DCCC50" w14:textId="77777777" w:rsidR="00043828" w:rsidRDefault="00043828" w:rsidP="000438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828" w14:paraId="5597BB25" w14:textId="77777777" w:rsidTr="00496367">
        <w:tc>
          <w:tcPr>
            <w:tcW w:w="9640" w:type="dxa"/>
            <w:gridSpan w:val="11"/>
          </w:tcPr>
          <w:p w14:paraId="6D97049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A84D376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34D63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CABB9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043828" w14:paraId="54B5D04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34B14E5A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7AF89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1D4F04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E03B511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62A63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3828" w14:paraId="7F12A0A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13C017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D37CE" w14:textId="50A13CC0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3828" w14:paraId="5BC9527A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8A9A65F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0487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F1BD71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56DEA5C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4B5AB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7A50B1" w14:textId="77777777" w:rsidR="00043828" w:rsidRDefault="00043828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65B9D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54A2F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2025-02-20</w:t>
              </w:r>
            </w:fldSimple>
          </w:p>
        </w:tc>
      </w:tr>
      <w:tr w:rsidR="00043828" w14:paraId="58A1F95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A17B4D2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0B4D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703DB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BE1A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C3ECC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87E684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85C25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23DED7" w14:textId="77777777" w:rsidR="00043828" w:rsidRDefault="00043828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8D16C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6E49E" w14:textId="77777777" w:rsidR="00043828" w:rsidRDefault="00043828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46B4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3828" w14:paraId="2B5DD6E2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E2BB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0D43C" w14:textId="77777777" w:rsidR="00043828" w:rsidRDefault="00043828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AD364" w14:textId="77777777" w:rsidR="00043828" w:rsidRDefault="00043828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C9C1C" w14:textId="77777777" w:rsidR="00043828" w:rsidRPr="007C2097" w:rsidRDefault="00043828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828" w14:paraId="7254A916" w14:textId="77777777" w:rsidTr="00496367">
        <w:tc>
          <w:tcPr>
            <w:tcW w:w="1843" w:type="dxa"/>
          </w:tcPr>
          <w:p w14:paraId="4A09678E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90D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8D6F314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AA61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0377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>X); The DL HARQ process is same as in step 18.</w:t>
            </w:r>
            <w:r w:rsidRPr="00AD5DBC">
              <w:rPr>
                <w:noProof/>
                <w:sz w:val="20"/>
              </w:rPr>
              <w:t>”</w:t>
            </w:r>
          </w:p>
          <w:p w14:paraId="762BF8B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FF15854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The current implementation uses the variable v_RetransSchInt to control the re-transmissions. However, the value of this variable is incorrect as with 8ms, the transmission cannot happen on CS-RNTI as it does not match the SPS pattern and also, in the case of TDD with absoluteK1 = 8 slots, UE cannot send an HARQ ACK at the specified slot as this would be a DL Slot</w:t>
            </w:r>
          </w:p>
          <w:p w14:paraId="38D64BE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029EDE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33977CD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559E5053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357C6DC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18C14CF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606EE70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2F6231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37AD1E0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765788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5ACE24FE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16DFC77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637B33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86261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131F5B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34ABED4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2B9C1E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>
              <w:rPr>
                <w:noProof/>
                <w:sz w:val="20"/>
              </w:rPr>
              <w:t xml:space="preserve"> This would result in re-transmissions at </w:t>
            </w:r>
            <w:r w:rsidRPr="008C53C8">
              <w:rPr>
                <w:b/>
                <w:bCs/>
                <w:noProof/>
                <w:sz w:val="20"/>
              </w:rPr>
              <w:t>492/0/0, 493/0/0, 494/0/0</w:t>
            </w:r>
            <w:r>
              <w:rPr>
                <w:b/>
                <w:bCs/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in the above example matching the SPS pattern and also aligning with the absoluteK1 = 8 for reception of HARQ ACK/NACK.</w:t>
            </w:r>
          </w:p>
          <w:p w14:paraId="6B50E5A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9881C7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>
              <w:rPr>
                <w:noProof/>
                <w:sz w:val="20"/>
              </w:rPr>
              <w:t>,</w:t>
            </w:r>
            <w:r w:rsidRPr="006F0864">
              <w:rPr>
                <w:b/>
                <w:bCs/>
                <w:noProof/>
                <w:sz w:val="20"/>
              </w:rPr>
              <w:t>w</w:t>
            </w:r>
            <w:r w:rsidRPr="00AD5DBC">
              <w:rPr>
                <w:b/>
                <w:bCs/>
                <w:noProof/>
                <w:sz w:val="20"/>
              </w:rPr>
              <w:t>ith v_RetransSchInt = 8</w:t>
            </w:r>
            <w:r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do not match the SPS pattern and cannot be transmitted using the CS-RNTI</w:t>
            </w:r>
          </w:p>
          <w:p w14:paraId="15B94D43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0D5CE1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2551396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81307F8" w14:textId="77777777" w:rsidR="00043828" w:rsidRPr="00DF109E" w:rsidRDefault="00043828" w:rsidP="00043828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  <w:p w14:paraId="4D25903E" w14:textId="77777777" w:rsidR="00043828" w:rsidRDefault="00043828" w:rsidP="00043828">
            <w:pPr>
              <w:pStyle w:val="TAL"/>
              <w:rPr>
                <w:noProof/>
              </w:rPr>
            </w:pPr>
          </w:p>
          <w:p w14:paraId="3680089B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14:paraId="639DEFC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83F21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87F1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9FB54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A813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DAC82" w14:textId="351B8645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</w:tc>
      </w:tr>
      <w:tr w:rsidR="00043828" w14:paraId="7A0C5DD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9DAD3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CACA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18621618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9766C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0E6C7" w14:textId="7BFAE68B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043828" w14:paraId="5D263CBB" w14:textId="77777777" w:rsidTr="00496367">
        <w:tc>
          <w:tcPr>
            <w:tcW w:w="2694" w:type="dxa"/>
            <w:gridSpan w:val="2"/>
          </w:tcPr>
          <w:p w14:paraId="05F65A3C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05629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6534B45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4C9F9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087C" w14:textId="636B6EC3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043828" w14:paraId="3393B69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882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3F0D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B52BBD3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2CD4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196A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D9C7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8A7F2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FCE87" w14:textId="77777777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26491730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C82FE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A0EFB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A2AC" w14:textId="51355748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6AB7A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D3F10" w14:textId="54A46F2F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5A7B42E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B6620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9C3BA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71D7" w14:textId="066247B1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A1295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7B0ED" w14:textId="434A4B52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03CB7D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334D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2062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337C" w14:textId="0364FF50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D479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9D0D2" w14:textId="14385C30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1C247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BD98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447C7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01572532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D27FD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D7B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:rsidRPr="008863B9" w14:paraId="18C6D2FC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9040" w14:textId="77777777" w:rsidR="00043828" w:rsidRPr="008863B9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C8F00" w14:textId="77777777" w:rsidR="00043828" w:rsidRPr="008863B9" w:rsidRDefault="00043828" w:rsidP="00043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828" w14:paraId="08044E52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8DB40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E79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D57B0" w14:textId="77777777" w:rsidR="00043828" w:rsidRDefault="00043828" w:rsidP="00043828">
      <w:pPr>
        <w:pStyle w:val="CRCoverPage"/>
        <w:spacing w:after="0"/>
        <w:rPr>
          <w:noProof/>
          <w:sz w:val="8"/>
          <w:szCs w:val="8"/>
        </w:rPr>
      </w:pPr>
    </w:p>
    <w:p w14:paraId="126A88D1" w14:textId="77777777" w:rsidR="00043828" w:rsidRDefault="00043828" w:rsidP="00043828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07728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26D2D94" w14:textId="1A8D6CCA" w:rsidR="007E651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14" w:rsidRPr="007C37B1">
        <w:rPr>
          <w:rFonts w:ascii="Arial" w:hAnsi="Arial" w:cs="Arial"/>
          <w:iCs/>
          <w:noProof/>
        </w:rPr>
        <w:t>Table of Contents</w:t>
      </w:r>
      <w:r w:rsidR="007E6514">
        <w:rPr>
          <w:noProof/>
        </w:rPr>
        <w:tab/>
      </w:r>
      <w:r w:rsidR="007E6514">
        <w:rPr>
          <w:noProof/>
        </w:rPr>
        <w:fldChar w:fldCharType="begin"/>
      </w:r>
      <w:r w:rsidR="007E6514">
        <w:rPr>
          <w:noProof/>
        </w:rPr>
        <w:instrText xml:space="preserve"> PAGEREF _Toc190772879 \h </w:instrText>
      </w:r>
      <w:r w:rsidR="007E6514">
        <w:rPr>
          <w:noProof/>
        </w:rPr>
      </w:r>
      <w:r w:rsidR="007E6514">
        <w:rPr>
          <w:noProof/>
        </w:rPr>
        <w:fldChar w:fldCharType="separate"/>
      </w:r>
      <w:r w:rsidR="007E6514">
        <w:rPr>
          <w:noProof/>
        </w:rPr>
        <w:t>4</w:t>
      </w:r>
      <w:r w:rsidR="007E6514">
        <w:rPr>
          <w:noProof/>
        </w:rPr>
        <w:fldChar w:fldCharType="end"/>
      </w:r>
    </w:p>
    <w:p w14:paraId="617A7702" w14:textId="321B6379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2346577" w14:textId="1454774B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2542A0" w14:textId="0042B03D" w:rsidR="007E6514" w:rsidRDefault="007E651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379B70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07728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07728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07728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52559C8" w:rsidR="00BB6C5E" w:rsidRPr="000D7399" w:rsidRDefault="00B0318F" w:rsidP="00115981">
            <w:pPr>
              <w:spacing w:after="0"/>
              <w:rPr>
                <w:rFonts w:ascii="Arial" w:hAnsi="Arial" w:cs="Arial"/>
              </w:rPr>
            </w:pPr>
            <w:r w:rsidRPr="00B0318F">
              <w:rPr>
                <w:rFonts w:ascii="Arial" w:hAnsi="Arial" w:cs="Arial"/>
              </w:rPr>
              <w:t>f_TC_7_1_1_6_1_NR_TestBody1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E26180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 xml:space="preserve">X); </w:t>
            </w:r>
            <w:r w:rsidRPr="00123597">
              <w:rPr>
                <w:b/>
                <w:bCs/>
                <w:sz w:val="20"/>
              </w:rPr>
              <w:t>The DL HARQ process is same as in step 18</w:t>
            </w:r>
            <w:r w:rsidRPr="00AD5DBC">
              <w:rPr>
                <w:sz w:val="20"/>
              </w:rPr>
              <w:t>.</w:t>
            </w:r>
            <w:r w:rsidRPr="00AD5DBC">
              <w:rPr>
                <w:noProof/>
                <w:sz w:val="20"/>
              </w:rPr>
              <w:t>”</w:t>
            </w:r>
          </w:p>
          <w:p w14:paraId="7673A624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DB9B3BB" w14:textId="1E07FA15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The current implementation uses the variable </w:t>
            </w:r>
            <w:r w:rsidRPr="00123597">
              <w:rPr>
                <w:b/>
                <w:bCs/>
                <w:noProof/>
                <w:sz w:val="20"/>
              </w:rPr>
              <w:t>v_RetransSchInt</w:t>
            </w:r>
            <w:r w:rsidRPr="00AD5DBC">
              <w:rPr>
                <w:noProof/>
                <w:sz w:val="20"/>
              </w:rPr>
              <w:t xml:space="preserve"> to control the re-transmissions. However, the value of this variable is incorrect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as with 8ms, the transmission cannot happen on CS-RNTI as it does not match the SPS pattern and also, in the case of TDD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with absoluteK1 = 8 slots, UE cannot send an HARQ ACK at the specified slot as this would be a DL Slot</w:t>
            </w:r>
            <w:r w:rsidR="00123597">
              <w:rPr>
                <w:noProof/>
                <w:sz w:val="20"/>
              </w:rPr>
              <w:t>.</w:t>
            </w:r>
          </w:p>
          <w:p w14:paraId="6830E22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365FD39F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1546471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42300E5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0DE63779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3EACE1C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1F1E801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685E546A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05D94FA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7CD0CD9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716D2972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3DBEEC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27642595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22AB7A8B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2788DF9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8F68D6E" w14:textId="44FCD273" w:rsidR="00B0318F" w:rsidRPr="008C53C8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 w:rsidR="008C53C8">
              <w:rPr>
                <w:noProof/>
                <w:sz w:val="20"/>
              </w:rPr>
              <w:t xml:space="preserve"> This would result in re-transmissions at </w:t>
            </w:r>
            <w:r w:rsidR="008C53C8" w:rsidRPr="008C53C8">
              <w:rPr>
                <w:b/>
                <w:bCs/>
                <w:noProof/>
                <w:sz w:val="20"/>
              </w:rPr>
              <w:t>492/0/0, 493/0/0, 494/0/0</w:t>
            </w:r>
            <w:r w:rsidR="008C53C8">
              <w:rPr>
                <w:b/>
                <w:bCs/>
                <w:noProof/>
                <w:sz w:val="20"/>
              </w:rPr>
              <w:t xml:space="preserve"> </w:t>
            </w:r>
            <w:r w:rsidR="008C53C8">
              <w:rPr>
                <w:noProof/>
                <w:sz w:val="20"/>
              </w:rPr>
              <w:t>in the above example</w:t>
            </w:r>
            <w:r w:rsidR="007E4192">
              <w:rPr>
                <w:noProof/>
                <w:sz w:val="20"/>
              </w:rPr>
              <w:t xml:space="preserve"> matching the SPS pattern and also aligning with the absoluteK1 = 8 for reception of HARQ ACK/NACK</w:t>
            </w:r>
          </w:p>
          <w:p w14:paraId="359C8C2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1BA84AC" w14:textId="07399C4F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 w:rsidR="006F0864">
              <w:rPr>
                <w:noProof/>
                <w:sz w:val="20"/>
              </w:rPr>
              <w:t xml:space="preserve">, </w:t>
            </w:r>
            <w:r w:rsidR="006F0864" w:rsidRPr="006F0864">
              <w:rPr>
                <w:b/>
                <w:bCs/>
                <w:noProof/>
                <w:sz w:val="20"/>
              </w:rPr>
              <w:t>w</w:t>
            </w:r>
            <w:r w:rsidR="006F0864" w:rsidRPr="00AD5DBC">
              <w:rPr>
                <w:b/>
                <w:bCs/>
                <w:noProof/>
                <w:sz w:val="20"/>
              </w:rPr>
              <w:t>ith v_RetransSchInt = 8</w:t>
            </w:r>
            <w:r w:rsidR="006F0864"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>do not match the SPS pattern and cannot be transmitted using the CS-RNTI</w:t>
            </w:r>
          </w:p>
          <w:p w14:paraId="7B808AA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D54368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72BBED3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458A18E" w14:textId="4C6D54B0" w:rsidR="00BB6C5E" w:rsidRPr="00B0318F" w:rsidRDefault="00B0318F" w:rsidP="00B0318F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 w:rsidR="00430573"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CDB3C4" w14:textId="09AA10E3" w:rsidR="00241F66" w:rsidRDefault="00B0318F" w:rsidP="00241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  <w:p w14:paraId="390CE678" w14:textId="62F29EFE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4676973C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</w:t>
            </w:r>
            <w:r w:rsidR="00B0318F">
              <w:rPr>
                <w:rFonts w:ascii="Arial" w:hAnsi="Arial" w:cs="Arial"/>
                <w:lang w:val="en-IN" w:eastAsia="en-GB"/>
              </w:rPr>
              <w:t>SPS_TC_Common_NR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094C060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05A49021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D67D26F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16E3B6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06E09B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230D4D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v_RetransSchInt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8; //suitable for FDD</w:t>
            </w:r>
          </w:p>
          <w:p w14:paraId="36613F0D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BBCA97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NR_RedundancyVersionList_Type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v_RVList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{0, 2, 3, 1, 0};</w:t>
            </w:r>
          </w:p>
          <w:p w14:paraId="5D371EEA" w14:textId="1FBF2376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  <w:r w:rsidR="00BB6C5E"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28FC8F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77D28E7" w14:textId="76F8A21B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104484C7" w14:textId="032E1D69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281B3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0BA880C5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60C81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E972AC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FE11989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99D6992" w14:textId="70DD114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0318F">
              <w:rPr>
                <w:rFonts w:ascii="Courier New" w:hAnsi="Courier New" w:cs="Courier New"/>
                <w:b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var integer v_RetransSchInt; //WA#</w:t>
            </w:r>
          </w:p>
          <w:p w14:paraId="36E7E6D9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8FE06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NR_RedundancyVersionList_Type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v_RVList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{0, 2, 3, 1, 0};</w:t>
            </w:r>
          </w:p>
          <w:p w14:paraId="1F9FE95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54C88600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BC99973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FEB7676" w14:textId="77777777" w:rsidR="00BB6C5E" w:rsidRDefault="00BB6C5E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6F3561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select(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v_SCS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403AFEB5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case(kHz15) {</w:t>
            </w:r>
          </w:p>
          <w:p w14:paraId="324A48B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v_TimingDL.Subframe.Number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66D52C1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9;</w:t>
            </w:r>
          </w:p>
          <w:p w14:paraId="1B0A29E2" w14:textId="1CA5C76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20; //WA#</w:t>
            </w:r>
          </w:p>
          <w:p w14:paraId="6FF5724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62F04C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case(kHz30) {</w:t>
            </w:r>
          </w:p>
          <w:p w14:paraId="44D857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v_TimingDL.Subframe.Number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3A9D30C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v_TimingDL.Slot.SlotOffset.Numerology1 := 0;</w:t>
            </w:r>
          </w:p>
          <w:p w14:paraId="3B661F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4;</w:t>
            </w:r>
          </w:p>
          <w:p w14:paraId="57CED68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v_TimingUL_1.Slot.SlotOffset.Numerology1 := 0;</w:t>
            </w:r>
          </w:p>
          <w:p w14:paraId="3509EB44" w14:textId="2C1EC594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10; //WA#</w:t>
            </w:r>
          </w:p>
          <w:p w14:paraId="589355D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750CD2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case(kHz120) {</w:t>
            </w:r>
          </w:p>
          <w:p w14:paraId="61DC40C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v_TimingDL.Subframe.Number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59AD7DF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v_TimingDL.Slot.SlotOffset.Numerology3 := 1;</w:t>
            </w:r>
          </w:p>
          <w:p w14:paraId="6FC7242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1;</w:t>
            </w:r>
          </w:p>
          <w:p w14:paraId="45C2024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v_TimingUL_1.Slot.SlotOffset.Numerology3 := 1;</w:t>
            </w:r>
          </w:p>
          <w:p w14:paraId="3EDEDE4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701F3E8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"Invalid </w:t>
            </w:r>
            <w:proofErr w:type="spellStart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SubCarrierSapcing</w:t>
            </w:r>
            <w:proofErr w:type="spellEnd"/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"); }</w:t>
            </w:r>
          </w:p>
          <w:p w14:paraId="419D2F30" w14:textId="70F6C1E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6B0EC9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296E95" w14:textId="7A8AB5C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B0318F" w:rsidRPr="00B5380A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B0318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A623" w14:textId="77777777" w:rsidR="00043828" w:rsidRDefault="0004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9138" w14:textId="77777777" w:rsidR="00043828" w:rsidRDefault="00043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55F01" w14:textId="77777777" w:rsidR="00043828" w:rsidRDefault="0004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E3C7" w14:textId="77777777" w:rsidR="00043828" w:rsidRDefault="00043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9451C" w14:textId="77777777" w:rsidR="00043828" w:rsidRDefault="000438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3"/>
  </w:num>
  <w:num w:numId="2" w16cid:durableId="791752271">
    <w:abstractNumId w:val="13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21"/>
  </w:num>
  <w:num w:numId="8" w16cid:durableId="49496477">
    <w:abstractNumId w:val="26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0"/>
  </w:num>
  <w:num w:numId="16" w16cid:durableId="156658403">
    <w:abstractNumId w:val="17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452990981">
    <w:abstractNumId w:val="14"/>
  </w:num>
  <w:num w:numId="22" w16cid:durableId="1662542292">
    <w:abstractNumId w:val="19"/>
  </w:num>
  <w:num w:numId="23" w16cid:durableId="1314218732">
    <w:abstractNumId w:val="18"/>
  </w:num>
  <w:num w:numId="24" w16cid:durableId="701630240">
    <w:abstractNumId w:val="27"/>
  </w:num>
  <w:num w:numId="25" w16cid:durableId="950086284">
    <w:abstractNumId w:val="24"/>
  </w:num>
  <w:num w:numId="26" w16cid:durableId="244458301">
    <w:abstractNumId w:val="4"/>
  </w:num>
  <w:num w:numId="27" w16cid:durableId="372773801">
    <w:abstractNumId w:val="30"/>
  </w:num>
  <w:num w:numId="28" w16cid:durableId="1095856528">
    <w:abstractNumId w:val="16"/>
  </w:num>
  <w:num w:numId="29" w16cid:durableId="931426950">
    <w:abstractNumId w:val="22"/>
  </w:num>
  <w:num w:numId="30" w16cid:durableId="829633720">
    <w:abstractNumId w:val="29"/>
  </w:num>
  <w:num w:numId="31" w16cid:durableId="1377779360">
    <w:abstractNumId w:val="15"/>
  </w:num>
  <w:num w:numId="32" w16cid:durableId="1366442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032E"/>
    <w:rsid w:val="00031B26"/>
    <w:rsid w:val="00032587"/>
    <w:rsid w:val="00037D16"/>
    <w:rsid w:val="0004021C"/>
    <w:rsid w:val="00040F2E"/>
    <w:rsid w:val="000416FA"/>
    <w:rsid w:val="000419B8"/>
    <w:rsid w:val="0004231C"/>
    <w:rsid w:val="0004382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7AC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68A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E7BFF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2025-02-20T06:41:00Z</dcterms:created>
  <dcterms:modified xsi:type="dcterms:W3CDTF">2025-04-04T12:35:00Z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