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D82A8" w14:textId="2AD558A9" w:rsidR="00CB57D8" w:rsidRDefault="00CB57D8" w:rsidP="00E605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w:t>
      </w:r>
      <w:r>
        <w:rPr>
          <w:b/>
          <w:i/>
          <w:noProof/>
          <w:sz w:val="28"/>
        </w:rPr>
        <w:t>128</w:t>
      </w:r>
      <w:r>
        <w:rPr>
          <w:b/>
          <w:i/>
          <w:noProof/>
          <w:sz w:val="28"/>
        </w:rPr>
        <w:fldChar w:fldCharType="end"/>
      </w:r>
    </w:p>
    <w:p w14:paraId="2E2A5494" w14:textId="77777777" w:rsidR="00CB57D8" w:rsidRDefault="00CB57D8" w:rsidP="00CB57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366" w14:paraId="57E81D4E" w14:textId="77777777" w:rsidTr="00420EB5">
        <w:tc>
          <w:tcPr>
            <w:tcW w:w="9641" w:type="dxa"/>
            <w:gridSpan w:val="9"/>
            <w:tcBorders>
              <w:top w:val="single" w:sz="4" w:space="0" w:color="auto"/>
              <w:left w:val="single" w:sz="4" w:space="0" w:color="auto"/>
              <w:right w:val="single" w:sz="4" w:space="0" w:color="auto"/>
            </w:tcBorders>
          </w:tcPr>
          <w:p w14:paraId="05242D3D" w14:textId="77777777" w:rsidR="00F75366" w:rsidRDefault="00F75366" w:rsidP="00420EB5">
            <w:pPr>
              <w:pStyle w:val="CRCoverPage"/>
              <w:spacing w:after="0"/>
              <w:jc w:val="right"/>
              <w:rPr>
                <w:i/>
                <w:noProof/>
              </w:rPr>
            </w:pPr>
            <w:r>
              <w:rPr>
                <w:i/>
                <w:noProof/>
                <w:sz w:val="14"/>
              </w:rPr>
              <w:t>CR-Form-v12.3</w:t>
            </w:r>
          </w:p>
        </w:tc>
      </w:tr>
      <w:tr w:rsidR="00F75366" w14:paraId="1CB15C11" w14:textId="77777777" w:rsidTr="00420EB5">
        <w:tc>
          <w:tcPr>
            <w:tcW w:w="9641" w:type="dxa"/>
            <w:gridSpan w:val="9"/>
            <w:tcBorders>
              <w:left w:val="single" w:sz="4" w:space="0" w:color="auto"/>
              <w:right w:val="single" w:sz="4" w:space="0" w:color="auto"/>
            </w:tcBorders>
          </w:tcPr>
          <w:p w14:paraId="7EB91040" w14:textId="77777777" w:rsidR="00F75366" w:rsidRDefault="00F75366" w:rsidP="00420EB5">
            <w:pPr>
              <w:pStyle w:val="CRCoverPage"/>
              <w:spacing w:after="0"/>
              <w:jc w:val="center"/>
              <w:rPr>
                <w:noProof/>
              </w:rPr>
            </w:pPr>
            <w:r>
              <w:rPr>
                <w:b/>
                <w:noProof/>
                <w:sz w:val="32"/>
              </w:rPr>
              <w:t>CHANGE REQUEST</w:t>
            </w:r>
          </w:p>
        </w:tc>
      </w:tr>
      <w:tr w:rsidR="00F75366" w14:paraId="503F6B71" w14:textId="77777777" w:rsidTr="00420EB5">
        <w:tc>
          <w:tcPr>
            <w:tcW w:w="9641" w:type="dxa"/>
            <w:gridSpan w:val="9"/>
            <w:tcBorders>
              <w:left w:val="single" w:sz="4" w:space="0" w:color="auto"/>
              <w:right w:val="single" w:sz="4" w:space="0" w:color="auto"/>
            </w:tcBorders>
          </w:tcPr>
          <w:p w14:paraId="5B25B28B" w14:textId="77777777" w:rsidR="00F75366" w:rsidRDefault="00F75366" w:rsidP="00420EB5">
            <w:pPr>
              <w:pStyle w:val="CRCoverPage"/>
              <w:spacing w:after="0"/>
              <w:rPr>
                <w:noProof/>
                <w:sz w:val="8"/>
                <w:szCs w:val="8"/>
              </w:rPr>
            </w:pPr>
          </w:p>
        </w:tc>
      </w:tr>
      <w:tr w:rsidR="00F75366" w14:paraId="1D17CF03" w14:textId="77777777" w:rsidTr="00420EB5">
        <w:tc>
          <w:tcPr>
            <w:tcW w:w="142" w:type="dxa"/>
            <w:tcBorders>
              <w:left w:val="single" w:sz="4" w:space="0" w:color="auto"/>
            </w:tcBorders>
          </w:tcPr>
          <w:p w14:paraId="2C09ABF0" w14:textId="77777777" w:rsidR="00F75366" w:rsidRDefault="00F75366" w:rsidP="00420EB5">
            <w:pPr>
              <w:pStyle w:val="CRCoverPage"/>
              <w:spacing w:after="0"/>
              <w:jc w:val="right"/>
              <w:rPr>
                <w:noProof/>
              </w:rPr>
            </w:pPr>
          </w:p>
        </w:tc>
        <w:tc>
          <w:tcPr>
            <w:tcW w:w="1559" w:type="dxa"/>
            <w:shd w:val="pct30" w:color="FFFF00" w:fill="auto"/>
          </w:tcPr>
          <w:p w14:paraId="0A15E085" w14:textId="77777777" w:rsidR="00F75366" w:rsidRPr="00410371" w:rsidRDefault="00F75366" w:rsidP="00420EB5">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45308FD" w14:textId="77777777" w:rsidR="00F75366" w:rsidRDefault="00F75366" w:rsidP="00420EB5">
            <w:pPr>
              <w:pStyle w:val="CRCoverPage"/>
              <w:spacing w:after="0"/>
              <w:jc w:val="center"/>
              <w:rPr>
                <w:noProof/>
              </w:rPr>
            </w:pPr>
            <w:r>
              <w:rPr>
                <w:b/>
                <w:noProof/>
                <w:sz w:val="28"/>
              </w:rPr>
              <w:t>CR</w:t>
            </w:r>
          </w:p>
        </w:tc>
        <w:tc>
          <w:tcPr>
            <w:tcW w:w="1276" w:type="dxa"/>
            <w:shd w:val="pct30" w:color="FFFF00" w:fill="auto"/>
          </w:tcPr>
          <w:p w14:paraId="008C8E02" w14:textId="77777777" w:rsidR="00F75366" w:rsidRPr="00410371" w:rsidRDefault="00F75366" w:rsidP="00420EB5">
            <w:pPr>
              <w:pStyle w:val="CRCoverPage"/>
              <w:spacing w:after="0"/>
              <w:rPr>
                <w:noProof/>
              </w:rPr>
            </w:pPr>
            <w:fldSimple w:instr=" DOCPROPERTY  Cr#  \* MERGEFORMAT ">
              <w:r w:rsidRPr="00410371">
                <w:rPr>
                  <w:b/>
                  <w:noProof/>
                  <w:sz w:val="28"/>
                </w:rPr>
                <w:t>3592</w:t>
              </w:r>
            </w:fldSimple>
          </w:p>
        </w:tc>
        <w:tc>
          <w:tcPr>
            <w:tcW w:w="709" w:type="dxa"/>
          </w:tcPr>
          <w:p w14:paraId="2B3089C4" w14:textId="77777777" w:rsidR="00F75366" w:rsidRDefault="00F75366" w:rsidP="00420EB5">
            <w:pPr>
              <w:pStyle w:val="CRCoverPage"/>
              <w:tabs>
                <w:tab w:val="right" w:pos="625"/>
              </w:tabs>
              <w:spacing w:after="0"/>
              <w:jc w:val="center"/>
              <w:rPr>
                <w:noProof/>
              </w:rPr>
            </w:pPr>
            <w:r>
              <w:rPr>
                <w:b/>
                <w:bCs/>
                <w:noProof/>
                <w:sz w:val="28"/>
              </w:rPr>
              <w:t>rev</w:t>
            </w:r>
          </w:p>
        </w:tc>
        <w:tc>
          <w:tcPr>
            <w:tcW w:w="992" w:type="dxa"/>
            <w:shd w:val="pct30" w:color="FFFF00" w:fill="auto"/>
          </w:tcPr>
          <w:p w14:paraId="0021F009" w14:textId="6CA0D18A" w:rsidR="00F75366" w:rsidRPr="00410371" w:rsidRDefault="00CB57D8" w:rsidP="00420EB5">
            <w:pPr>
              <w:pStyle w:val="CRCoverPage"/>
              <w:spacing w:after="0"/>
              <w:jc w:val="center"/>
              <w:rPr>
                <w:b/>
                <w:noProof/>
              </w:rPr>
            </w:pPr>
            <w:r>
              <w:t>1</w:t>
            </w:r>
          </w:p>
        </w:tc>
        <w:tc>
          <w:tcPr>
            <w:tcW w:w="2410" w:type="dxa"/>
          </w:tcPr>
          <w:p w14:paraId="3102415B" w14:textId="77777777" w:rsidR="00F75366" w:rsidRDefault="00F75366" w:rsidP="00420E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2051B" w14:textId="5B9847A9" w:rsidR="00F75366" w:rsidRPr="00410371" w:rsidRDefault="00F75366" w:rsidP="00420EB5">
            <w:pPr>
              <w:pStyle w:val="CRCoverPage"/>
              <w:spacing w:after="0"/>
              <w:jc w:val="center"/>
              <w:rPr>
                <w:noProof/>
                <w:sz w:val="28"/>
              </w:rPr>
            </w:pPr>
            <w:fldSimple w:instr=" DOCPROPERTY  Version  \* MERGEFORMAT ">
              <w:r w:rsidRPr="00410371">
                <w:rPr>
                  <w:b/>
                  <w:noProof/>
                  <w:sz w:val="28"/>
                </w:rPr>
                <w:t>18.</w:t>
              </w:r>
              <w:r w:rsidR="00CB57D8">
                <w:rPr>
                  <w:b/>
                  <w:noProof/>
                  <w:sz w:val="28"/>
                </w:rPr>
                <w:t>2</w:t>
              </w:r>
              <w:r w:rsidRPr="00410371">
                <w:rPr>
                  <w:b/>
                  <w:noProof/>
                  <w:sz w:val="28"/>
                </w:rPr>
                <w:t>.0</w:t>
              </w:r>
            </w:fldSimple>
          </w:p>
        </w:tc>
        <w:tc>
          <w:tcPr>
            <w:tcW w:w="143" w:type="dxa"/>
            <w:tcBorders>
              <w:right w:val="single" w:sz="4" w:space="0" w:color="auto"/>
            </w:tcBorders>
          </w:tcPr>
          <w:p w14:paraId="02DAC081" w14:textId="77777777" w:rsidR="00F75366" w:rsidRDefault="00F75366" w:rsidP="00420EB5">
            <w:pPr>
              <w:pStyle w:val="CRCoverPage"/>
              <w:spacing w:after="0"/>
              <w:rPr>
                <w:noProof/>
              </w:rPr>
            </w:pPr>
          </w:p>
        </w:tc>
      </w:tr>
      <w:tr w:rsidR="00F75366" w14:paraId="3ECCFB74" w14:textId="77777777" w:rsidTr="00420EB5">
        <w:tc>
          <w:tcPr>
            <w:tcW w:w="9641" w:type="dxa"/>
            <w:gridSpan w:val="9"/>
            <w:tcBorders>
              <w:left w:val="single" w:sz="4" w:space="0" w:color="auto"/>
              <w:right w:val="single" w:sz="4" w:space="0" w:color="auto"/>
            </w:tcBorders>
          </w:tcPr>
          <w:p w14:paraId="356D57C5" w14:textId="77777777" w:rsidR="00F75366" w:rsidRDefault="00F75366" w:rsidP="00420EB5">
            <w:pPr>
              <w:pStyle w:val="CRCoverPage"/>
              <w:spacing w:after="0"/>
              <w:rPr>
                <w:noProof/>
              </w:rPr>
            </w:pPr>
          </w:p>
        </w:tc>
      </w:tr>
      <w:tr w:rsidR="00F75366" w14:paraId="5D15BAFF" w14:textId="77777777" w:rsidTr="00420EB5">
        <w:tc>
          <w:tcPr>
            <w:tcW w:w="9641" w:type="dxa"/>
            <w:gridSpan w:val="9"/>
            <w:tcBorders>
              <w:top w:val="single" w:sz="4" w:space="0" w:color="auto"/>
            </w:tcBorders>
          </w:tcPr>
          <w:p w14:paraId="58D777A4" w14:textId="77777777" w:rsidR="00F75366" w:rsidRPr="00F25D98" w:rsidRDefault="00F75366" w:rsidP="00420EB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5366" w14:paraId="7C385CC4" w14:textId="77777777" w:rsidTr="00420EB5">
        <w:tc>
          <w:tcPr>
            <w:tcW w:w="9641" w:type="dxa"/>
            <w:gridSpan w:val="9"/>
          </w:tcPr>
          <w:p w14:paraId="25B3C279" w14:textId="77777777" w:rsidR="00F75366" w:rsidRDefault="00F75366" w:rsidP="00420EB5">
            <w:pPr>
              <w:pStyle w:val="CRCoverPage"/>
              <w:spacing w:after="0"/>
              <w:rPr>
                <w:noProof/>
                <w:sz w:val="8"/>
                <w:szCs w:val="8"/>
              </w:rPr>
            </w:pPr>
          </w:p>
        </w:tc>
      </w:tr>
    </w:tbl>
    <w:p w14:paraId="194BCFFB" w14:textId="77777777" w:rsidR="00F75366" w:rsidRDefault="00F75366" w:rsidP="00F753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366" w14:paraId="23C9A5DF" w14:textId="77777777" w:rsidTr="00420EB5">
        <w:tc>
          <w:tcPr>
            <w:tcW w:w="2835" w:type="dxa"/>
          </w:tcPr>
          <w:p w14:paraId="0C767E91" w14:textId="77777777" w:rsidR="00F75366" w:rsidRDefault="00F75366" w:rsidP="00420EB5">
            <w:pPr>
              <w:pStyle w:val="CRCoverPage"/>
              <w:tabs>
                <w:tab w:val="right" w:pos="2751"/>
              </w:tabs>
              <w:spacing w:after="0"/>
              <w:rPr>
                <w:b/>
                <w:i/>
                <w:noProof/>
              </w:rPr>
            </w:pPr>
            <w:r>
              <w:rPr>
                <w:b/>
                <w:i/>
                <w:noProof/>
              </w:rPr>
              <w:t>Proposed change affects:</w:t>
            </w:r>
          </w:p>
        </w:tc>
        <w:tc>
          <w:tcPr>
            <w:tcW w:w="1418" w:type="dxa"/>
          </w:tcPr>
          <w:p w14:paraId="38E244DC" w14:textId="77777777" w:rsidR="00F75366" w:rsidRDefault="00F75366" w:rsidP="00420E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89100" w14:textId="77777777" w:rsidR="00F75366" w:rsidRDefault="00F75366" w:rsidP="00420EB5">
            <w:pPr>
              <w:pStyle w:val="CRCoverPage"/>
              <w:spacing w:after="0"/>
              <w:jc w:val="center"/>
              <w:rPr>
                <w:b/>
                <w:caps/>
                <w:noProof/>
              </w:rPr>
            </w:pPr>
          </w:p>
        </w:tc>
        <w:tc>
          <w:tcPr>
            <w:tcW w:w="709" w:type="dxa"/>
            <w:tcBorders>
              <w:left w:val="single" w:sz="4" w:space="0" w:color="auto"/>
            </w:tcBorders>
          </w:tcPr>
          <w:p w14:paraId="3B5F881D" w14:textId="77777777" w:rsidR="00F75366" w:rsidRDefault="00F75366" w:rsidP="00420E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59594" w14:textId="77777777" w:rsidR="00F75366" w:rsidRDefault="00F75366" w:rsidP="00420EB5">
            <w:pPr>
              <w:pStyle w:val="CRCoverPage"/>
              <w:spacing w:after="0"/>
              <w:jc w:val="center"/>
              <w:rPr>
                <w:b/>
                <w:caps/>
                <w:noProof/>
              </w:rPr>
            </w:pPr>
          </w:p>
        </w:tc>
        <w:tc>
          <w:tcPr>
            <w:tcW w:w="2126" w:type="dxa"/>
          </w:tcPr>
          <w:p w14:paraId="1A782ED4" w14:textId="77777777" w:rsidR="00F75366" w:rsidRDefault="00F75366" w:rsidP="00420E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92940" w14:textId="77777777" w:rsidR="00F75366" w:rsidRDefault="00F75366" w:rsidP="00420EB5">
            <w:pPr>
              <w:pStyle w:val="CRCoverPage"/>
              <w:spacing w:after="0"/>
              <w:jc w:val="center"/>
              <w:rPr>
                <w:b/>
                <w:caps/>
                <w:noProof/>
              </w:rPr>
            </w:pPr>
          </w:p>
        </w:tc>
        <w:tc>
          <w:tcPr>
            <w:tcW w:w="1418" w:type="dxa"/>
            <w:tcBorders>
              <w:left w:val="nil"/>
            </w:tcBorders>
          </w:tcPr>
          <w:p w14:paraId="67A0327F" w14:textId="77777777" w:rsidR="00F75366" w:rsidRDefault="00F75366" w:rsidP="00420E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E1F76" w14:textId="77777777" w:rsidR="00F75366" w:rsidRDefault="00F75366" w:rsidP="00420EB5">
            <w:pPr>
              <w:pStyle w:val="CRCoverPage"/>
              <w:spacing w:after="0"/>
              <w:jc w:val="center"/>
              <w:rPr>
                <w:b/>
                <w:bCs/>
                <w:caps/>
                <w:noProof/>
              </w:rPr>
            </w:pPr>
          </w:p>
        </w:tc>
      </w:tr>
    </w:tbl>
    <w:p w14:paraId="09ED11BD" w14:textId="77777777" w:rsidR="00F75366" w:rsidRDefault="00F75366" w:rsidP="00F753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366" w14:paraId="10E867BE" w14:textId="77777777" w:rsidTr="00420EB5">
        <w:tc>
          <w:tcPr>
            <w:tcW w:w="9640" w:type="dxa"/>
            <w:gridSpan w:val="11"/>
          </w:tcPr>
          <w:p w14:paraId="66CE3C33" w14:textId="77777777" w:rsidR="00F75366" w:rsidRDefault="00F75366" w:rsidP="00420EB5">
            <w:pPr>
              <w:pStyle w:val="CRCoverPage"/>
              <w:spacing w:after="0"/>
              <w:rPr>
                <w:noProof/>
                <w:sz w:val="8"/>
                <w:szCs w:val="8"/>
              </w:rPr>
            </w:pPr>
          </w:p>
        </w:tc>
      </w:tr>
      <w:tr w:rsidR="00F75366" w14:paraId="6524EEEB" w14:textId="77777777" w:rsidTr="00420EB5">
        <w:tc>
          <w:tcPr>
            <w:tcW w:w="1843" w:type="dxa"/>
            <w:tcBorders>
              <w:top w:val="single" w:sz="4" w:space="0" w:color="auto"/>
              <w:left w:val="single" w:sz="4" w:space="0" w:color="auto"/>
            </w:tcBorders>
          </w:tcPr>
          <w:p w14:paraId="3EE09720" w14:textId="77777777" w:rsidR="00F75366" w:rsidRDefault="00F75366" w:rsidP="00420E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27BD1" w14:textId="77777777" w:rsidR="00F75366" w:rsidRDefault="00F75366" w:rsidP="00420EB5">
            <w:pPr>
              <w:pStyle w:val="CRCoverPage"/>
              <w:spacing w:after="0"/>
              <w:ind w:left="100"/>
              <w:rPr>
                <w:noProof/>
              </w:rPr>
            </w:pPr>
            <w:fldSimple w:instr=" DOCPROPERTY  CrTitle  \* MERGEFORMAT ">
              <w:r>
                <w:t>Addition of NR5GC testcase 7.1.1.12.4.1 in FR1</w:t>
              </w:r>
            </w:fldSimple>
          </w:p>
        </w:tc>
      </w:tr>
      <w:tr w:rsidR="00F75366" w14:paraId="118AE7FA" w14:textId="77777777" w:rsidTr="00420EB5">
        <w:tc>
          <w:tcPr>
            <w:tcW w:w="1843" w:type="dxa"/>
            <w:tcBorders>
              <w:left w:val="single" w:sz="4" w:space="0" w:color="auto"/>
            </w:tcBorders>
          </w:tcPr>
          <w:p w14:paraId="54EEA016" w14:textId="77777777" w:rsidR="00F75366" w:rsidRDefault="00F75366" w:rsidP="00420EB5">
            <w:pPr>
              <w:pStyle w:val="CRCoverPage"/>
              <w:spacing w:after="0"/>
              <w:rPr>
                <w:b/>
                <w:i/>
                <w:noProof/>
                <w:sz w:val="8"/>
                <w:szCs w:val="8"/>
              </w:rPr>
            </w:pPr>
          </w:p>
        </w:tc>
        <w:tc>
          <w:tcPr>
            <w:tcW w:w="7797" w:type="dxa"/>
            <w:gridSpan w:val="10"/>
            <w:tcBorders>
              <w:right w:val="single" w:sz="4" w:space="0" w:color="auto"/>
            </w:tcBorders>
          </w:tcPr>
          <w:p w14:paraId="6180495A" w14:textId="77777777" w:rsidR="00F75366" w:rsidRDefault="00F75366" w:rsidP="00420EB5">
            <w:pPr>
              <w:pStyle w:val="CRCoverPage"/>
              <w:spacing w:after="0"/>
              <w:rPr>
                <w:noProof/>
                <w:sz w:val="8"/>
                <w:szCs w:val="8"/>
              </w:rPr>
            </w:pPr>
          </w:p>
        </w:tc>
      </w:tr>
      <w:tr w:rsidR="00F75366" w14:paraId="2ACD8EF0" w14:textId="77777777" w:rsidTr="00420EB5">
        <w:tc>
          <w:tcPr>
            <w:tcW w:w="1843" w:type="dxa"/>
            <w:tcBorders>
              <w:left w:val="single" w:sz="4" w:space="0" w:color="auto"/>
            </w:tcBorders>
          </w:tcPr>
          <w:p w14:paraId="18F212FA" w14:textId="77777777" w:rsidR="00F75366" w:rsidRDefault="00F75366" w:rsidP="00420E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EBA4B" w14:textId="77777777" w:rsidR="00F75366" w:rsidRDefault="00F75366" w:rsidP="00420EB5">
            <w:pPr>
              <w:pStyle w:val="CRCoverPage"/>
              <w:spacing w:after="0"/>
              <w:ind w:left="100"/>
              <w:rPr>
                <w:noProof/>
              </w:rPr>
            </w:pPr>
            <w:fldSimple w:instr=" DOCPROPERTY  SourceIfWg  \* MERGEFORMAT ">
              <w:r>
                <w:rPr>
                  <w:noProof/>
                </w:rPr>
                <w:t>ROHDE &amp; SCHWARZ</w:t>
              </w:r>
            </w:fldSimple>
          </w:p>
        </w:tc>
      </w:tr>
      <w:tr w:rsidR="00F75366" w14:paraId="3E636244" w14:textId="77777777" w:rsidTr="00420EB5">
        <w:tc>
          <w:tcPr>
            <w:tcW w:w="1843" w:type="dxa"/>
            <w:tcBorders>
              <w:left w:val="single" w:sz="4" w:space="0" w:color="auto"/>
            </w:tcBorders>
          </w:tcPr>
          <w:p w14:paraId="2AF14FCD" w14:textId="77777777" w:rsidR="00F75366" w:rsidRDefault="00F75366" w:rsidP="00420E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314F" w14:textId="1EC6FC94" w:rsidR="00F75366" w:rsidRDefault="00F75366" w:rsidP="00420EB5">
            <w:pPr>
              <w:pStyle w:val="CRCoverPage"/>
              <w:spacing w:after="0"/>
              <w:ind w:left="100"/>
              <w:rPr>
                <w:noProof/>
              </w:rPr>
            </w:pPr>
            <w:r>
              <w:t>R5</w:t>
            </w:r>
            <w:fldSimple w:instr=" DOCPROPERTY  SourceIfTsg  \* MERGEFORMAT "/>
          </w:p>
        </w:tc>
      </w:tr>
      <w:tr w:rsidR="00F75366" w14:paraId="086E757E" w14:textId="77777777" w:rsidTr="00420EB5">
        <w:tc>
          <w:tcPr>
            <w:tcW w:w="1843" w:type="dxa"/>
            <w:tcBorders>
              <w:left w:val="single" w:sz="4" w:space="0" w:color="auto"/>
            </w:tcBorders>
          </w:tcPr>
          <w:p w14:paraId="05BD97E2" w14:textId="77777777" w:rsidR="00F75366" w:rsidRDefault="00F75366" w:rsidP="00420EB5">
            <w:pPr>
              <w:pStyle w:val="CRCoverPage"/>
              <w:spacing w:after="0"/>
              <w:rPr>
                <w:b/>
                <w:i/>
                <w:noProof/>
                <w:sz w:val="8"/>
                <w:szCs w:val="8"/>
              </w:rPr>
            </w:pPr>
          </w:p>
        </w:tc>
        <w:tc>
          <w:tcPr>
            <w:tcW w:w="7797" w:type="dxa"/>
            <w:gridSpan w:val="10"/>
            <w:tcBorders>
              <w:right w:val="single" w:sz="4" w:space="0" w:color="auto"/>
            </w:tcBorders>
          </w:tcPr>
          <w:p w14:paraId="55787006" w14:textId="77777777" w:rsidR="00F75366" w:rsidRDefault="00F75366" w:rsidP="00420EB5">
            <w:pPr>
              <w:pStyle w:val="CRCoverPage"/>
              <w:spacing w:after="0"/>
              <w:rPr>
                <w:noProof/>
                <w:sz w:val="8"/>
                <w:szCs w:val="8"/>
              </w:rPr>
            </w:pPr>
          </w:p>
        </w:tc>
      </w:tr>
      <w:tr w:rsidR="00F75366" w14:paraId="0123D403" w14:textId="77777777" w:rsidTr="00420EB5">
        <w:tc>
          <w:tcPr>
            <w:tcW w:w="1843" w:type="dxa"/>
            <w:tcBorders>
              <w:left w:val="single" w:sz="4" w:space="0" w:color="auto"/>
            </w:tcBorders>
          </w:tcPr>
          <w:p w14:paraId="109E180D" w14:textId="77777777" w:rsidR="00F75366" w:rsidRDefault="00F75366" w:rsidP="00420EB5">
            <w:pPr>
              <w:pStyle w:val="CRCoverPage"/>
              <w:tabs>
                <w:tab w:val="right" w:pos="1759"/>
              </w:tabs>
              <w:spacing w:after="0"/>
              <w:rPr>
                <w:b/>
                <w:i/>
                <w:noProof/>
              </w:rPr>
            </w:pPr>
            <w:r>
              <w:rPr>
                <w:b/>
                <w:i/>
                <w:noProof/>
              </w:rPr>
              <w:t>Work item code:</w:t>
            </w:r>
          </w:p>
        </w:tc>
        <w:tc>
          <w:tcPr>
            <w:tcW w:w="3686" w:type="dxa"/>
            <w:gridSpan w:val="5"/>
            <w:shd w:val="pct30" w:color="FFFF00" w:fill="auto"/>
          </w:tcPr>
          <w:p w14:paraId="1C0D63D2" w14:textId="77777777" w:rsidR="00F75366" w:rsidRDefault="00F75366" w:rsidP="00420EB5">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48BB3280" w14:textId="77777777" w:rsidR="00F75366" w:rsidRDefault="00F75366" w:rsidP="00420EB5">
            <w:pPr>
              <w:pStyle w:val="CRCoverPage"/>
              <w:spacing w:after="0"/>
              <w:ind w:right="100"/>
              <w:rPr>
                <w:noProof/>
              </w:rPr>
            </w:pPr>
          </w:p>
        </w:tc>
        <w:tc>
          <w:tcPr>
            <w:tcW w:w="1417" w:type="dxa"/>
            <w:gridSpan w:val="3"/>
            <w:tcBorders>
              <w:left w:val="nil"/>
            </w:tcBorders>
          </w:tcPr>
          <w:p w14:paraId="508D2FB7" w14:textId="77777777" w:rsidR="00F75366" w:rsidRDefault="00F75366" w:rsidP="00420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C69CE" w14:textId="77777777" w:rsidR="00F75366" w:rsidRDefault="00F75366" w:rsidP="00420EB5">
            <w:pPr>
              <w:pStyle w:val="CRCoverPage"/>
              <w:spacing w:after="0"/>
              <w:ind w:left="100"/>
              <w:rPr>
                <w:noProof/>
              </w:rPr>
            </w:pPr>
            <w:fldSimple w:instr=" DOCPROPERTY  ResDate  \* MERGEFORMAT ">
              <w:r>
                <w:rPr>
                  <w:noProof/>
                </w:rPr>
                <w:t>2024-11-29</w:t>
              </w:r>
            </w:fldSimple>
          </w:p>
        </w:tc>
      </w:tr>
      <w:tr w:rsidR="00F75366" w14:paraId="66785963" w14:textId="77777777" w:rsidTr="00420EB5">
        <w:tc>
          <w:tcPr>
            <w:tcW w:w="1843" w:type="dxa"/>
            <w:tcBorders>
              <w:left w:val="single" w:sz="4" w:space="0" w:color="auto"/>
            </w:tcBorders>
          </w:tcPr>
          <w:p w14:paraId="56893834" w14:textId="77777777" w:rsidR="00F75366" w:rsidRDefault="00F75366" w:rsidP="00420EB5">
            <w:pPr>
              <w:pStyle w:val="CRCoverPage"/>
              <w:spacing w:after="0"/>
              <w:rPr>
                <w:b/>
                <w:i/>
                <w:noProof/>
                <w:sz w:val="8"/>
                <w:szCs w:val="8"/>
              </w:rPr>
            </w:pPr>
          </w:p>
        </w:tc>
        <w:tc>
          <w:tcPr>
            <w:tcW w:w="1986" w:type="dxa"/>
            <w:gridSpan w:val="4"/>
          </w:tcPr>
          <w:p w14:paraId="693DF6CF" w14:textId="77777777" w:rsidR="00F75366" w:rsidRDefault="00F75366" w:rsidP="00420EB5">
            <w:pPr>
              <w:pStyle w:val="CRCoverPage"/>
              <w:spacing w:after="0"/>
              <w:rPr>
                <w:noProof/>
                <w:sz w:val="8"/>
                <w:szCs w:val="8"/>
              </w:rPr>
            </w:pPr>
          </w:p>
        </w:tc>
        <w:tc>
          <w:tcPr>
            <w:tcW w:w="2267" w:type="dxa"/>
            <w:gridSpan w:val="2"/>
          </w:tcPr>
          <w:p w14:paraId="0932594A" w14:textId="77777777" w:rsidR="00F75366" w:rsidRDefault="00F75366" w:rsidP="00420EB5">
            <w:pPr>
              <w:pStyle w:val="CRCoverPage"/>
              <w:spacing w:after="0"/>
              <w:rPr>
                <w:noProof/>
                <w:sz w:val="8"/>
                <w:szCs w:val="8"/>
              </w:rPr>
            </w:pPr>
          </w:p>
        </w:tc>
        <w:tc>
          <w:tcPr>
            <w:tcW w:w="1417" w:type="dxa"/>
            <w:gridSpan w:val="3"/>
          </w:tcPr>
          <w:p w14:paraId="6B98298C" w14:textId="77777777" w:rsidR="00F75366" w:rsidRDefault="00F75366" w:rsidP="00420EB5">
            <w:pPr>
              <w:pStyle w:val="CRCoverPage"/>
              <w:spacing w:after="0"/>
              <w:rPr>
                <w:noProof/>
                <w:sz w:val="8"/>
                <w:szCs w:val="8"/>
              </w:rPr>
            </w:pPr>
          </w:p>
        </w:tc>
        <w:tc>
          <w:tcPr>
            <w:tcW w:w="2127" w:type="dxa"/>
            <w:tcBorders>
              <w:right w:val="single" w:sz="4" w:space="0" w:color="auto"/>
            </w:tcBorders>
          </w:tcPr>
          <w:p w14:paraId="477ECC81" w14:textId="77777777" w:rsidR="00F75366" w:rsidRDefault="00F75366" w:rsidP="00420EB5">
            <w:pPr>
              <w:pStyle w:val="CRCoverPage"/>
              <w:spacing w:after="0"/>
              <w:rPr>
                <w:noProof/>
                <w:sz w:val="8"/>
                <w:szCs w:val="8"/>
              </w:rPr>
            </w:pPr>
          </w:p>
        </w:tc>
      </w:tr>
      <w:tr w:rsidR="00F75366" w14:paraId="65ABB218" w14:textId="77777777" w:rsidTr="00420EB5">
        <w:trPr>
          <w:cantSplit/>
        </w:trPr>
        <w:tc>
          <w:tcPr>
            <w:tcW w:w="1843" w:type="dxa"/>
            <w:tcBorders>
              <w:left w:val="single" w:sz="4" w:space="0" w:color="auto"/>
            </w:tcBorders>
          </w:tcPr>
          <w:p w14:paraId="320A13B7" w14:textId="77777777" w:rsidR="00F75366" w:rsidRDefault="00F75366" w:rsidP="00420EB5">
            <w:pPr>
              <w:pStyle w:val="CRCoverPage"/>
              <w:tabs>
                <w:tab w:val="right" w:pos="1759"/>
              </w:tabs>
              <w:spacing w:after="0"/>
              <w:rPr>
                <w:b/>
                <w:i/>
                <w:noProof/>
              </w:rPr>
            </w:pPr>
            <w:r>
              <w:rPr>
                <w:b/>
                <w:i/>
                <w:noProof/>
              </w:rPr>
              <w:t>Category:</w:t>
            </w:r>
          </w:p>
        </w:tc>
        <w:tc>
          <w:tcPr>
            <w:tcW w:w="851" w:type="dxa"/>
            <w:shd w:val="pct30" w:color="FFFF00" w:fill="auto"/>
          </w:tcPr>
          <w:p w14:paraId="47A32AC6" w14:textId="77777777" w:rsidR="00F75366" w:rsidRDefault="00F75366" w:rsidP="00420EB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9ACB8DB" w14:textId="77777777" w:rsidR="00F75366" w:rsidRDefault="00F75366" w:rsidP="00420EB5">
            <w:pPr>
              <w:pStyle w:val="CRCoverPage"/>
              <w:spacing w:after="0"/>
              <w:rPr>
                <w:noProof/>
              </w:rPr>
            </w:pPr>
          </w:p>
        </w:tc>
        <w:tc>
          <w:tcPr>
            <w:tcW w:w="1417" w:type="dxa"/>
            <w:gridSpan w:val="3"/>
            <w:tcBorders>
              <w:left w:val="nil"/>
            </w:tcBorders>
          </w:tcPr>
          <w:p w14:paraId="523C9BF9" w14:textId="77777777" w:rsidR="00F75366" w:rsidRDefault="00F75366" w:rsidP="00420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8874E" w14:textId="77777777" w:rsidR="00F75366" w:rsidRDefault="00F75366" w:rsidP="00420EB5">
            <w:pPr>
              <w:pStyle w:val="CRCoverPage"/>
              <w:spacing w:after="0"/>
              <w:ind w:left="100"/>
              <w:rPr>
                <w:noProof/>
              </w:rPr>
            </w:pPr>
            <w:fldSimple w:instr=" DOCPROPERTY  Release  \* MERGEFORMAT ">
              <w:r>
                <w:rPr>
                  <w:noProof/>
                </w:rPr>
                <w:t>Rel-18</w:t>
              </w:r>
            </w:fldSimple>
          </w:p>
        </w:tc>
      </w:tr>
      <w:tr w:rsidR="00F75366" w14:paraId="0129D4ED" w14:textId="77777777" w:rsidTr="00420EB5">
        <w:tc>
          <w:tcPr>
            <w:tcW w:w="1843" w:type="dxa"/>
            <w:tcBorders>
              <w:left w:val="single" w:sz="4" w:space="0" w:color="auto"/>
              <w:bottom w:val="single" w:sz="4" w:space="0" w:color="auto"/>
            </w:tcBorders>
          </w:tcPr>
          <w:p w14:paraId="06DC3F2E" w14:textId="77777777" w:rsidR="00F75366" w:rsidRDefault="00F75366" w:rsidP="00420EB5">
            <w:pPr>
              <w:pStyle w:val="CRCoverPage"/>
              <w:spacing w:after="0"/>
              <w:rPr>
                <w:b/>
                <w:i/>
                <w:noProof/>
              </w:rPr>
            </w:pPr>
          </w:p>
        </w:tc>
        <w:tc>
          <w:tcPr>
            <w:tcW w:w="4677" w:type="dxa"/>
            <w:gridSpan w:val="8"/>
            <w:tcBorders>
              <w:bottom w:val="single" w:sz="4" w:space="0" w:color="auto"/>
            </w:tcBorders>
          </w:tcPr>
          <w:p w14:paraId="4A706FDF" w14:textId="77777777" w:rsidR="00F75366" w:rsidRDefault="00F75366" w:rsidP="00420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0A5A3" w14:textId="77777777" w:rsidR="00F75366" w:rsidRDefault="00F75366" w:rsidP="00420EB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5F4013" w14:textId="77777777" w:rsidR="00F75366" w:rsidRPr="007C2097" w:rsidRDefault="00F75366" w:rsidP="00420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5366" w14:paraId="7B98C412" w14:textId="77777777" w:rsidTr="00420EB5">
        <w:tc>
          <w:tcPr>
            <w:tcW w:w="1843" w:type="dxa"/>
          </w:tcPr>
          <w:p w14:paraId="3CDA282B" w14:textId="77777777" w:rsidR="00F75366" w:rsidRDefault="00F75366" w:rsidP="00420EB5">
            <w:pPr>
              <w:pStyle w:val="CRCoverPage"/>
              <w:spacing w:after="0"/>
              <w:rPr>
                <w:b/>
                <w:i/>
                <w:noProof/>
                <w:sz w:val="8"/>
                <w:szCs w:val="8"/>
              </w:rPr>
            </w:pPr>
          </w:p>
        </w:tc>
        <w:tc>
          <w:tcPr>
            <w:tcW w:w="7797" w:type="dxa"/>
            <w:gridSpan w:val="10"/>
          </w:tcPr>
          <w:p w14:paraId="1843C993" w14:textId="77777777" w:rsidR="00F75366" w:rsidRDefault="00F75366" w:rsidP="00420EB5">
            <w:pPr>
              <w:pStyle w:val="CRCoverPage"/>
              <w:spacing w:after="0"/>
              <w:rPr>
                <w:noProof/>
                <w:sz w:val="8"/>
                <w:szCs w:val="8"/>
              </w:rPr>
            </w:pPr>
          </w:p>
        </w:tc>
      </w:tr>
      <w:tr w:rsidR="00F75366" w14:paraId="013B0E18" w14:textId="77777777" w:rsidTr="00420EB5">
        <w:tc>
          <w:tcPr>
            <w:tcW w:w="2694" w:type="dxa"/>
            <w:gridSpan w:val="2"/>
            <w:tcBorders>
              <w:top w:val="single" w:sz="4" w:space="0" w:color="auto"/>
              <w:left w:val="single" w:sz="4" w:space="0" w:color="auto"/>
            </w:tcBorders>
          </w:tcPr>
          <w:p w14:paraId="2EA6E52B" w14:textId="77777777" w:rsidR="00F75366" w:rsidRDefault="00F75366" w:rsidP="00F75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27B8F" w14:textId="4405018D" w:rsidR="00F75366" w:rsidRDefault="00F75366" w:rsidP="00F75366">
            <w:pPr>
              <w:pStyle w:val="CRCoverPage"/>
              <w:spacing w:after="0"/>
              <w:ind w:left="100"/>
              <w:rPr>
                <w:noProof/>
              </w:rPr>
            </w:pPr>
            <w:r w:rsidRPr="00D268E5">
              <w:rPr>
                <w:noProof/>
              </w:rPr>
              <w:t xml:space="preserve">To add NR5GC test case </w:t>
            </w:r>
            <w:r>
              <w:rPr>
                <w:noProof/>
              </w:rPr>
              <w:t>7.1.1.12.4.1</w:t>
            </w:r>
            <w:r w:rsidRPr="00D268E5">
              <w:rPr>
                <w:noProof/>
              </w:rPr>
              <w:t xml:space="preserve"> to the IWD_2</w:t>
            </w:r>
            <w:r>
              <w:rPr>
                <w:noProof/>
              </w:rPr>
              <w:t>4</w:t>
            </w:r>
            <w:r w:rsidRPr="00D268E5">
              <w:rPr>
                <w:noProof/>
              </w:rPr>
              <w:t>wk</w:t>
            </w:r>
            <w:r>
              <w:rPr>
                <w:noProof/>
              </w:rPr>
              <w:t>37</w:t>
            </w:r>
            <w:r w:rsidRPr="00D268E5">
              <w:rPr>
                <w:noProof/>
              </w:rPr>
              <w:t xml:space="preserve"> ATS</w:t>
            </w:r>
            <w:r>
              <w:rPr>
                <w:noProof/>
                <w:sz w:val="18"/>
                <w:szCs w:val="18"/>
              </w:rPr>
              <w:t>.</w:t>
            </w:r>
          </w:p>
        </w:tc>
      </w:tr>
      <w:tr w:rsidR="00F75366" w14:paraId="4F555812" w14:textId="77777777" w:rsidTr="00420EB5">
        <w:tc>
          <w:tcPr>
            <w:tcW w:w="2694" w:type="dxa"/>
            <w:gridSpan w:val="2"/>
            <w:tcBorders>
              <w:left w:val="single" w:sz="4" w:space="0" w:color="auto"/>
            </w:tcBorders>
          </w:tcPr>
          <w:p w14:paraId="51986CD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F941779" w14:textId="77777777" w:rsidR="00F75366" w:rsidRDefault="00F75366" w:rsidP="00F75366">
            <w:pPr>
              <w:pStyle w:val="CRCoverPage"/>
              <w:spacing w:after="0"/>
              <w:rPr>
                <w:noProof/>
                <w:sz w:val="8"/>
                <w:szCs w:val="8"/>
              </w:rPr>
            </w:pPr>
          </w:p>
        </w:tc>
      </w:tr>
      <w:tr w:rsidR="00F75366" w14:paraId="60DCA108" w14:textId="77777777" w:rsidTr="00420EB5">
        <w:tc>
          <w:tcPr>
            <w:tcW w:w="2694" w:type="dxa"/>
            <w:gridSpan w:val="2"/>
            <w:tcBorders>
              <w:left w:val="single" w:sz="4" w:space="0" w:color="auto"/>
            </w:tcBorders>
          </w:tcPr>
          <w:p w14:paraId="18207F96" w14:textId="77777777" w:rsidR="00F75366" w:rsidRDefault="00F75366" w:rsidP="00F75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B5730" w14:textId="0F196255" w:rsidR="00F75366" w:rsidRDefault="00F75366" w:rsidP="00F75366">
            <w:pPr>
              <w:pStyle w:val="CRCoverPage"/>
              <w:spacing w:after="0"/>
              <w:ind w:left="100"/>
              <w:rPr>
                <w:noProof/>
              </w:rPr>
            </w:pPr>
            <w:r w:rsidRPr="00D268E5">
              <w:rPr>
                <w:noProof/>
              </w:rPr>
              <w:t xml:space="preserve">This document lists all changes applied to test case </w:t>
            </w:r>
            <w:r>
              <w:rPr>
                <w:noProof/>
              </w:rPr>
              <w:t>7.1.1.12.4.1</w:t>
            </w:r>
            <w:r w:rsidRPr="00D268E5">
              <w:rPr>
                <w:noProof/>
              </w:rPr>
              <w:t xml:space="preserve"> required for approval. See detailed change description for further information</w:t>
            </w:r>
          </w:p>
        </w:tc>
      </w:tr>
      <w:tr w:rsidR="00F75366" w14:paraId="160B04CC" w14:textId="77777777" w:rsidTr="00420EB5">
        <w:tc>
          <w:tcPr>
            <w:tcW w:w="2694" w:type="dxa"/>
            <w:gridSpan w:val="2"/>
            <w:tcBorders>
              <w:left w:val="single" w:sz="4" w:space="0" w:color="auto"/>
            </w:tcBorders>
          </w:tcPr>
          <w:p w14:paraId="0B1A8C85"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148D9147" w14:textId="77777777" w:rsidR="00F75366" w:rsidRDefault="00F75366" w:rsidP="00F75366">
            <w:pPr>
              <w:pStyle w:val="CRCoverPage"/>
              <w:spacing w:after="0"/>
              <w:rPr>
                <w:noProof/>
                <w:sz w:val="8"/>
                <w:szCs w:val="8"/>
              </w:rPr>
            </w:pPr>
          </w:p>
        </w:tc>
      </w:tr>
      <w:tr w:rsidR="00F75366" w14:paraId="37AF6A5E" w14:textId="77777777" w:rsidTr="00420EB5">
        <w:tc>
          <w:tcPr>
            <w:tcW w:w="2694" w:type="dxa"/>
            <w:gridSpan w:val="2"/>
            <w:tcBorders>
              <w:left w:val="single" w:sz="4" w:space="0" w:color="auto"/>
              <w:bottom w:val="single" w:sz="4" w:space="0" w:color="auto"/>
            </w:tcBorders>
          </w:tcPr>
          <w:p w14:paraId="3FC3BBD5" w14:textId="77777777" w:rsidR="00F75366" w:rsidRDefault="00F75366" w:rsidP="00F75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9BD49" w14:textId="5BDDFDC4" w:rsidR="00F75366" w:rsidRDefault="00F75366" w:rsidP="00F75366">
            <w:pPr>
              <w:pStyle w:val="CRCoverPage"/>
              <w:spacing w:after="0"/>
              <w:ind w:left="100"/>
              <w:rPr>
                <w:noProof/>
              </w:rPr>
            </w:pPr>
            <w:r w:rsidRPr="00D268E5">
              <w:rPr>
                <w:noProof/>
                <w:lang w:eastAsia="zh-CN"/>
              </w:rPr>
              <w:t>Test case will not be added to ATS</w:t>
            </w:r>
          </w:p>
        </w:tc>
      </w:tr>
      <w:tr w:rsidR="00F75366" w14:paraId="57C8C410" w14:textId="77777777" w:rsidTr="00420EB5">
        <w:tc>
          <w:tcPr>
            <w:tcW w:w="2694" w:type="dxa"/>
            <w:gridSpan w:val="2"/>
          </w:tcPr>
          <w:p w14:paraId="5F90719C" w14:textId="77777777" w:rsidR="00F75366" w:rsidRDefault="00F75366" w:rsidP="00F75366">
            <w:pPr>
              <w:pStyle w:val="CRCoverPage"/>
              <w:spacing w:after="0"/>
              <w:rPr>
                <w:b/>
                <w:i/>
                <w:noProof/>
                <w:sz w:val="8"/>
                <w:szCs w:val="8"/>
              </w:rPr>
            </w:pPr>
          </w:p>
        </w:tc>
        <w:tc>
          <w:tcPr>
            <w:tcW w:w="6946" w:type="dxa"/>
            <w:gridSpan w:val="9"/>
          </w:tcPr>
          <w:p w14:paraId="4363693B" w14:textId="77777777" w:rsidR="00F75366" w:rsidRDefault="00F75366" w:rsidP="00F75366">
            <w:pPr>
              <w:pStyle w:val="CRCoverPage"/>
              <w:spacing w:after="0"/>
              <w:rPr>
                <w:noProof/>
                <w:sz w:val="8"/>
                <w:szCs w:val="8"/>
              </w:rPr>
            </w:pPr>
          </w:p>
        </w:tc>
      </w:tr>
      <w:tr w:rsidR="00F75366" w14:paraId="36C1F9B2" w14:textId="77777777" w:rsidTr="00420EB5">
        <w:tc>
          <w:tcPr>
            <w:tcW w:w="2694" w:type="dxa"/>
            <w:gridSpan w:val="2"/>
            <w:tcBorders>
              <w:top w:val="single" w:sz="4" w:space="0" w:color="auto"/>
              <w:left w:val="single" w:sz="4" w:space="0" w:color="auto"/>
            </w:tcBorders>
          </w:tcPr>
          <w:p w14:paraId="4C168C87" w14:textId="77777777" w:rsidR="00F75366" w:rsidRDefault="00F75366" w:rsidP="00F75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9F468" w14:textId="6E5D2C74" w:rsidR="00F75366" w:rsidRDefault="00F75366" w:rsidP="00F75366">
            <w:pPr>
              <w:pStyle w:val="CRCoverPage"/>
              <w:spacing w:after="0"/>
              <w:ind w:left="100"/>
              <w:rPr>
                <w:noProof/>
              </w:rPr>
            </w:pPr>
            <w:r>
              <w:rPr>
                <w:noProof/>
              </w:rPr>
              <w:t>7.1.1.12.4.1.NR5GC</w:t>
            </w:r>
          </w:p>
        </w:tc>
      </w:tr>
      <w:tr w:rsidR="00F75366" w14:paraId="32346F8D" w14:textId="77777777" w:rsidTr="00420EB5">
        <w:tc>
          <w:tcPr>
            <w:tcW w:w="2694" w:type="dxa"/>
            <w:gridSpan w:val="2"/>
            <w:tcBorders>
              <w:left w:val="single" w:sz="4" w:space="0" w:color="auto"/>
            </w:tcBorders>
          </w:tcPr>
          <w:p w14:paraId="4A94F92E" w14:textId="77777777" w:rsidR="00F75366" w:rsidRDefault="00F75366" w:rsidP="00F75366">
            <w:pPr>
              <w:pStyle w:val="CRCoverPage"/>
              <w:spacing w:after="0"/>
              <w:rPr>
                <w:b/>
                <w:i/>
                <w:noProof/>
                <w:sz w:val="8"/>
                <w:szCs w:val="8"/>
              </w:rPr>
            </w:pPr>
          </w:p>
        </w:tc>
        <w:tc>
          <w:tcPr>
            <w:tcW w:w="6946" w:type="dxa"/>
            <w:gridSpan w:val="9"/>
            <w:tcBorders>
              <w:right w:val="single" w:sz="4" w:space="0" w:color="auto"/>
            </w:tcBorders>
          </w:tcPr>
          <w:p w14:paraId="5028398B" w14:textId="77777777" w:rsidR="00F75366" w:rsidRDefault="00F75366" w:rsidP="00F75366">
            <w:pPr>
              <w:pStyle w:val="CRCoverPage"/>
              <w:spacing w:after="0"/>
              <w:rPr>
                <w:noProof/>
                <w:sz w:val="8"/>
                <w:szCs w:val="8"/>
              </w:rPr>
            </w:pPr>
          </w:p>
        </w:tc>
      </w:tr>
      <w:tr w:rsidR="00F75366" w14:paraId="13D15EB7" w14:textId="77777777" w:rsidTr="00420EB5">
        <w:tc>
          <w:tcPr>
            <w:tcW w:w="2694" w:type="dxa"/>
            <w:gridSpan w:val="2"/>
            <w:tcBorders>
              <w:left w:val="single" w:sz="4" w:space="0" w:color="auto"/>
            </w:tcBorders>
          </w:tcPr>
          <w:p w14:paraId="20A836D6" w14:textId="77777777" w:rsidR="00F75366" w:rsidRDefault="00F75366" w:rsidP="00F75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C7593" w14:textId="77777777" w:rsidR="00F75366" w:rsidRDefault="00F75366" w:rsidP="00F75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76D55" w14:textId="77777777" w:rsidR="00F75366" w:rsidRDefault="00F75366" w:rsidP="00F75366">
            <w:pPr>
              <w:pStyle w:val="CRCoverPage"/>
              <w:spacing w:after="0"/>
              <w:jc w:val="center"/>
              <w:rPr>
                <w:b/>
                <w:caps/>
                <w:noProof/>
              </w:rPr>
            </w:pPr>
            <w:r>
              <w:rPr>
                <w:b/>
                <w:caps/>
                <w:noProof/>
              </w:rPr>
              <w:t>N</w:t>
            </w:r>
          </w:p>
        </w:tc>
        <w:tc>
          <w:tcPr>
            <w:tcW w:w="2977" w:type="dxa"/>
            <w:gridSpan w:val="4"/>
          </w:tcPr>
          <w:p w14:paraId="0F3A2322" w14:textId="77777777" w:rsidR="00F75366" w:rsidRDefault="00F75366" w:rsidP="00F75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28D3E" w14:textId="77777777" w:rsidR="00F75366" w:rsidRDefault="00F75366" w:rsidP="00F75366">
            <w:pPr>
              <w:pStyle w:val="CRCoverPage"/>
              <w:spacing w:after="0"/>
              <w:ind w:left="99"/>
              <w:rPr>
                <w:noProof/>
              </w:rPr>
            </w:pPr>
          </w:p>
        </w:tc>
      </w:tr>
      <w:tr w:rsidR="00F75366" w14:paraId="7BE7391B" w14:textId="77777777" w:rsidTr="00420EB5">
        <w:tc>
          <w:tcPr>
            <w:tcW w:w="2694" w:type="dxa"/>
            <w:gridSpan w:val="2"/>
            <w:tcBorders>
              <w:left w:val="single" w:sz="4" w:space="0" w:color="auto"/>
            </w:tcBorders>
          </w:tcPr>
          <w:p w14:paraId="622B4821" w14:textId="77777777" w:rsidR="00F75366" w:rsidRDefault="00F75366" w:rsidP="00F75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AF5ED"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95A11" w14:textId="57BF1F0E" w:rsidR="00F75366" w:rsidRDefault="00F75366" w:rsidP="00F75366">
            <w:pPr>
              <w:pStyle w:val="CRCoverPage"/>
              <w:spacing w:after="0"/>
              <w:jc w:val="center"/>
              <w:rPr>
                <w:b/>
                <w:caps/>
                <w:noProof/>
              </w:rPr>
            </w:pPr>
            <w:r>
              <w:rPr>
                <w:b/>
                <w:caps/>
                <w:noProof/>
              </w:rPr>
              <w:t>x</w:t>
            </w:r>
          </w:p>
        </w:tc>
        <w:tc>
          <w:tcPr>
            <w:tcW w:w="2977" w:type="dxa"/>
            <w:gridSpan w:val="4"/>
          </w:tcPr>
          <w:p w14:paraId="14411745" w14:textId="77777777" w:rsidR="00F75366" w:rsidRDefault="00F75366" w:rsidP="00F75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6646C" w14:textId="50D2D157" w:rsidR="00F75366" w:rsidRDefault="00F75366" w:rsidP="00F75366">
            <w:pPr>
              <w:pStyle w:val="CRCoverPage"/>
              <w:spacing w:after="0"/>
              <w:ind w:left="99"/>
              <w:rPr>
                <w:noProof/>
              </w:rPr>
            </w:pPr>
          </w:p>
        </w:tc>
      </w:tr>
      <w:tr w:rsidR="00F75366" w14:paraId="77D88DA9" w14:textId="77777777" w:rsidTr="00420EB5">
        <w:tc>
          <w:tcPr>
            <w:tcW w:w="2694" w:type="dxa"/>
            <w:gridSpan w:val="2"/>
            <w:tcBorders>
              <w:left w:val="single" w:sz="4" w:space="0" w:color="auto"/>
            </w:tcBorders>
          </w:tcPr>
          <w:p w14:paraId="7086B1A6" w14:textId="77777777" w:rsidR="00F75366" w:rsidRDefault="00F75366" w:rsidP="00F75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5A1C6C" w14:textId="2DC03EE9" w:rsidR="00F75366" w:rsidRDefault="00F75366" w:rsidP="00F75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14375" w14:textId="77777777" w:rsidR="00F75366" w:rsidRDefault="00F75366" w:rsidP="00F75366">
            <w:pPr>
              <w:pStyle w:val="CRCoverPage"/>
              <w:spacing w:after="0"/>
              <w:jc w:val="center"/>
              <w:rPr>
                <w:b/>
                <w:caps/>
                <w:noProof/>
              </w:rPr>
            </w:pPr>
          </w:p>
        </w:tc>
        <w:tc>
          <w:tcPr>
            <w:tcW w:w="2977" w:type="dxa"/>
            <w:gridSpan w:val="4"/>
          </w:tcPr>
          <w:p w14:paraId="4185D2D2" w14:textId="77777777" w:rsidR="00F75366" w:rsidRDefault="00F75366" w:rsidP="00F75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58ABF" w14:textId="0FABE654" w:rsidR="00F75366" w:rsidRDefault="00F75366" w:rsidP="00F75366">
            <w:pPr>
              <w:pStyle w:val="CRCoverPage"/>
              <w:spacing w:after="0"/>
              <w:ind w:left="99"/>
              <w:rPr>
                <w:noProof/>
              </w:rPr>
            </w:pPr>
            <w:r>
              <w:rPr>
                <w:noProof/>
              </w:rPr>
              <w:t>38.523-1</w:t>
            </w:r>
          </w:p>
        </w:tc>
      </w:tr>
      <w:tr w:rsidR="00F75366" w14:paraId="3C304C53" w14:textId="77777777" w:rsidTr="00420EB5">
        <w:tc>
          <w:tcPr>
            <w:tcW w:w="2694" w:type="dxa"/>
            <w:gridSpan w:val="2"/>
            <w:tcBorders>
              <w:left w:val="single" w:sz="4" w:space="0" w:color="auto"/>
            </w:tcBorders>
          </w:tcPr>
          <w:p w14:paraId="49BF8926" w14:textId="77777777" w:rsidR="00F75366" w:rsidRDefault="00F75366" w:rsidP="00F75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D6147" w14:textId="77777777" w:rsidR="00F75366" w:rsidRDefault="00F75366" w:rsidP="00F75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9BEE7" w14:textId="433A3175" w:rsidR="00F75366" w:rsidRDefault="00F75366" w:rsidP="00F75366">
            <w:pPr>
              <w:pStyle w:val="CRCoverPage"/>
              <w:spacing w:after="0"/>
              <w:jc w:val="center"/>
              <w:rPr>
                <w:b/>
                <w:caps/>
                <w:noProof/>
              </w:rPr>
            </w:pPr>
            <w:r>
              <w:rPr>
                <w:b/>
                <w:caps/>
                <w:noProof/>
              </w:rPr>
              <w:t>x</w:t>
            </w:r>
          </w:p>
        </w:tc>
        <w:tc>
          <w:tcPr>
            <w:tcW w:w="2977" w:type="dxa"/>
            <w:gridSpan w:val="4"/>
          </w:tcPr>
          <w:p w14:paraId="516D8327" w14:textId="77777777" w:rsidR="00F75366" w:rsidRDefault="00F75366" w:rsidP="00F75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D43D6" w14:textId="540A7716" w:rsidR="00F75366" w:rsidRDefault="00F75366" w:rsidP="00F75366">
            <w:pPr>
              <w:pStyle w:val="CRCoverPage"/>
              <w:spacing w:after="0"/>
              <w:ind w:left="99"/>
              <w:rPr>
                <w:noProof/>
              </w:rPr>
            </w:pPr>
          </w:p>
        </w:tc>
      </w:tr>
      <w:tr w:rsidR="00F75366" w14:paraId="2EF914C3" w14:textId="77777777" w:rsidTr="00420EB5">
        <w:tc>
          <w:tcPr>
            <w:tcW w:w="2694" w:type="dxa"/>
            <w:gridSpan w:val="2"/>
            <w:tcBorders>
              <w:left w:val="single" w:sz="4" w:space="0" w:color="auto"/>
            </w:tcBorders>
          </w:tcPr>
          <w:p w14:paraId="23ECCF11" w14:textId="77777777" w:rsidR="00F75366" w:rsidRDefault="00F75366" w:rsidP="00F75366">
            <w:pPr>
              <w:pStyle w:val="CRCoverPage"/>
              <w:spacing w:after="0"/>
              <w:rPr>
                <w:b/>
                <w:i/>
                <w:noProof/>
              </w:rPr>
            </w:pPr>
          </w:p>
        </w:tc>
        <w:tc>
          <w:tcPr>
            <w:tcW w:w="6946" w:type="dxa"/>
            <w:gridSpan w:val="9"/>
            <w:tcBorders>
              <w:right w:val="single" w:sz="4" w:space="0" w:color="auto"/>
            </w:tcBorders>
          </w:tcPr>
          <w:p w14:paraId="4ED07A85" w14:textId="77777777" w:rsidR="00F75366" w:rsidRDefault="00F75366" w:rsidP="00F75366">
            <w:pPr>
              <w:pStyle w:val="CRCoverPage"/>
              <w:spacing w:after="0"/>
              <w:rPr>
                <w:noProof/>
              </w:rPr>
            </w:pPr>
          </w:p>
        </w:tc>
      </w:tr>
      <w:tr w:rsidR="00F75366" w14:paraId="5EFB6FC8" w14:textId="77777777" w:rsidTr="00420EB5">
        <w:tc>
          <w:tcPr>
            <w:tcW w:w="2694" w:type="dxa"/>
            <w:gridSpan w:val="2"/>
            <w:tcBorders>
              <w:left w:val="single" w:sz="4" w:space="0" w:color="auto"/>
              <w:bottom w:val="single" w:sz="4" w:space="0" w:color="auto"/>
            </w:tcBorders>
          </w:tcPr>
          <w:p w14:paraId="249E4B84" w14:textId="77777777" w:rsidR="00F75366" w:rsidRDefault="00F75366" w:rsidP="00F75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3D626" w14:textId="77777777" w:rsidR="00F75366" w:rsidRDefault="00F75366" w:rsidP="00F75366">
            <w:pPr>
              <w:pStyle w:val="CRCoverPage"/>
              <w:spacing w:after="0"/>
              <w:ind w:left="100"/>
              <w:rPr>
                <w:noProof/>
              </w:rPr>
            </w:pPr>
          </w:p>
        </w:tc>
      </w:tr>
      <w:tr w:rsidR="00F75366" w:rsidRPr="008863B9" w14:paraId="00590B2F" w14:textId="77777777" w:rsidTr="00420EB5">
        <w:tc>
          <w:tcPr>
            <w:tcW w:w="2694" w:type="dxa"/>
            <w:gridSpan w:val="2"/>
            <w:tcBorders>
              <w:top w:val="single" w:sz="4" w:space="0" w:color="auto"/>
              <w:bottom w:val="single" w:sz="4" w:space="0" w:color="auto"/>
            </w:tcBorders>
          </w:tcPr>
          <w:p w14:paraId="6EFC2EC9" w14:textId="77777777" w:rsidR="00F75366" w:rsidRPr="008863B9" w:rsidRDefault="00F75366" w:rsidP="00F75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BBAC5" w14:textId="77777777" w:rsidR="00F75366" w:rsidRPr="008863B9" w:rsidRDefault="00F75366" w:rsidP="00F75366">
            <w:pPr>
              <w:pStyle w:val="CRCoverPage"/>
              <w:spacing w:after="0"/>
              <w:ind w:left="100"/>
              <w:rPr>
                <w:noProof/>
                <w:sz w:val="8"/>
                <w:szCs w:val="8"/>
              </w:rPr>
            </w:pPr>
          </w:p>
        </w:tc>
      </w:tr>
      <w:tr w:rsidR="00F75366" w14:paraId="1BC706D9" w14:textId="77777777" w:rsidTr="00420EB5">
        <w:tc>
          <w:tcPr>
            <w:tcW w:w="2694" w:type="dxa"/>
            <w:gridSpan w:val="2"/>
            <w:tcBorders>
              <w:top w:val="single" w:sz="4" w:space="0" w:color="auto"/>
              <w:left w:val="single" w:sz="4" w:space="0" w:color="auto"/>
              <w:bottom w:val="single" w:sz="4" w:space="0" w:color="auto"/>
            </w:tcBorders>
          </w:tcPr>
          <w:p w14:paraId="730EC7F6" w14:textId="77777777" w:rsidR="00F75366" w:rsidRDefault="00F75366" w:rsidP="00F75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A29EC" w14:textId="77777777" w:rsidR="00F75366" w:rsidRDefault="00F75366" w:rsidP="00F75366">
            <w:pPr>
              <w:pStyle w:val="CRCoverPage"/>
              <w:spacing w:after="0"/>
              <w:ind w:left="100"/>
              <w:rPr>
                <w:noProof/>
              </w:rPr>
            </w:pPr>
          </w:p>
        </w:tc>
      </w:tr>
    </w:tbl>
    <w:p w14:paraId="3D5E6A94" w14:textId="77777777" w:rsidR="00F75366" w:rsidRDefault="00F75366" w:rsidP="00F75366">
      <w:pPr>
        <w:pStyle w:val="CRCoverPage"/>
        <w:spacing w:after="0"/>
        <w:rPr>
          <w:noProof/>
          <w:sz w:val="8"/>
          <w:szCs w:val="8"/>
        </w:rPr>
      </w:pPr>
    </w:p>
    <w:p w14:paraId="2419C7AC" w14:textId="77777777" w:rsidR="00F75366" w:rsidRDefault="00F75366" w:rsidP="00F75366">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83772025"/>
      <w:r w:rsidRPr="00E12CDE">
        <w:rPr>
          <w:rStyle w:val="Emphasis"/>
          <w:rFonts w:ascii="Arial" w:hAnsi="Arial" w:cs="Arial"/>
          <w:b w:val="0"/>
          <w:i w:val="0"/>
        </w:rPr>
        <w:lastRenderedPageBreak/>
        <w:t>Table of Contents</w:t>
      </w:r>
      <w:bookmarkEnd w:id="0"/>
    </w:p>
    <w:p w14:paraId="46107009" w14:textId="595E225C" w:rsidR="00735AB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735AB3" w:rsidRPr="00A8057B">
        <w:rPr>
          <w:rFonts w:ascii="Arial" w:hAnsi="Arial" w:cs="Arial"/>
          <w:iCs/>
          <w:noProof/>
        </w:rPr>
        <w:t>Table of Contents</w:t>
      </w:r>
      <w:r w:rsidR="00735AB3">
        <w:rPr>
          <w:noProof/>
        </w:rPr>
        <w:tab/>
      </w:r>
      <w:r w:rsidR="00735AB3">
        <w:rPr>
          <w:noProof/>
        </w:rPr>
        <w:fldChar w:fldCharType="begin"/>
      </w:r>
      <w:r w:rsidR="00735AB3">
        <w:rPr>
          <w:noProof/>
        </w:rPr>
        <w:instrText xml:space="preserve"> PAGEREF _Toc183772025 \h </w:instrText>
      </w:r>
      <w:r w:rsidR="00735AB3">
        <w:rPr>
          <w:noProof/>
        </w:rPr>
      </w:r>
      <w:r w:rsidR="00735AB3">
        <w:rPr>
          <w:noProof/>
        </w:rPr>
        <w:fldChar w:fldCharType="separate"/>
      </w:r>
      <w:r w:rsidR="00735AB3">
        <w:rPr>
          <w:noProof/>
        </w:rPr>
        <w:t>2</w:t>
      </w:r>
      <w:r w:rsidR="00735AB3">
        <w:rPr>
          <w:noProof/>
        </w:rPr>
        <w:fldChar w:fldCharType="end"/>
      </w:r>
    </w:p>
    <w:p w14:paraId="7FA6DB9D" w14:textId="13A220E6" w:rsidR="00735AB3" w:rsidRDefault="00735AB3">
      <w:pPr>
        <w:pStyle w:val="TOC1"/>
        <w:rPr>
          <w:rFonts w:asciiTheme="minorHAnsi" w:hAnsiTheme="minorHAnsi" w:cstheme="minorBidi"/>
          <w:noProof/>
          <w:kern w:val="2"/>
          <w:sz w:val="24"/>
          <w:szCs w:val="24"/>
          <w:lang w:eastAsia="en-GB"/>
          <w14:ligatures w14:val="standardContextual"/>
        </w:rPr>
      </w:pPr>
      <w:r w:rsidRPr="00A8057B">
        <w:rPr>
          <w:rFonts w:cs="Arial"/>
          <w:noProof/>
        </w:rPr>
        <w:t>1</w:t>
      </w:r>
      <w:r>
        <w:rPr>
          <w:rFonts w:asciiTheme="minorHAnsi" w:hAnsiTheme="minorHAnsi" w:cstheme="minorBidi"/>
          <w:noProof/>
          <w:kern w:val="2"/>
          <w:sz w:val="24"/>
          <w:szCs w:val="24"/>
          <w:lang w:eastAsia="en-GB"/>
          <w14:ligatures w14:val="standardContextual"/>
        </w:rPr>
        <w:tab/>
      </w:r>
      <w:r w:rsidRPr="00A8057B">
        <w:rPr>
          <w:rFonts w:cs="Arial"/>
          <w:noProof/>
        </w:rPr>
        <w:t>Overview</w:t>
      </w:r>
      <w:r>
        <w:rPr>
          <w:noProof/>
        </w:rPr>
        <w:tab/>
      </w:r>
      <w:r>
        <w:rPr>
          <w:noProof/>
        </w:rPr>
        <w:fldChar w:fldCharType="begin"/>
      </w:r>
      <w:r>
        <w:rPr>
          <w:noProof/>
        </w:rPr>
        <w:instrText xml:space="preserve"> PAGEREF _Toc183772026 \h </w:instrText>
      </w:r>
      <w:r>
        <w:rPr>
          <w:noProof/>
        </w:rPr>
      </w:r>
      <w:r>
        <w:rPr>
          <w:noProof/>
        </w:rPr>
        <w:fldChar w:fldCharType="separate"/>
      </w:r>
      <w:r>
        <w:rPr>
          <w:noProof/>
        </w:rPr>
        <w:t>3</w:t>
      </w:r>
      <w:r>
        <w:rPr>
          <w:noProof/>
        </w:rPr>
        <w:fldChar w:fldCharType="end"/>
      </w:r>
    </w:p>
    <w:p w14:paraId="3F4407C7" w14:textId="1495EC0C"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_Toc183772027 \h </w:instrText>
      </w:r>
      <w:r>
        <w:rPr>
          <w:noProof/>
        </w:rPr>
      </w:r>
      <w:r>
        <w:rPr>
          <w:noProof/>
        </w:rPr>
        <w:fldChar w:fldCharType="separate"/>
      </w:r>
      <w:r>
        <w:rPr>
          <w:noProof/>
        </w:rPr>
        <w:t>3</w:t>
      </w:r>
      <w:r>
        <w:rPr>
          <w:noProof/>
        </w:rPr>
        <w:fldChar w:fldCharType="end"/>
      </w:r>
    </w:p>
    <w:p w14:paraId="2FEB2CF1" w14:textId="62CDC01C" w:rsidR="00735AB3" w:rsidRDefault="00735AB3">
      <w:pPr>
        <w:pStyle w:val="TOC1"/>
        <w:rPr>
          <w:rFonts w:asciiTheme="minorHAnsi" w:hAnsiTheme="minorHAnsi" w:cstheme="minorBidi"/>
          <w:noProof/>
          <w:kern w:val="2"/>
          <w:sz w:val="24"/>
          <w:szCs w:val="24"/>
          <w:lang w:eastAsia="en-GB"/>
          <w14:ligatures w14:val="standardContextual"/>
        </w:rPr>
      </w:pPr>
      <w:r w:rsidRPr="00A8057B">
        <w:rPr>
          <w:rFonts w:cs="Arial"/>
          <w:noProof/>
        </w:rPr>
        <w:t>2</w:t>
      </w:r>
      <w:r>
        <w:rPr>
          <w:rFonts w:asciiTheme="minorHAnsi" w:hAnsiTheme="minorHAnsi" w:cstheme="minorBidi"/>
          <w:noProof/>
          <w:kern w:val="2"/>
          <w:sz w:val="24"/>
          <w:szCs w:val="24"/>
          <w:lang w:eastAsia="en-GB"/>
          <w14:ligatures w14:val="standardContextual"/>
        </w:rPr>
        <w:tab/>
      </w:r>
      <w:r w:rsidRPr="00A8057B">
        <w:rPr>
          <w:rFonts w:cs="Arial"/>
          <w:noProof/>
        </w:rPr>
        <w:t>Corrections required</w:t>
      </w:r>
      <w:r>
        <w:rPr>
          <w:noProof/>
        </w:rPr>
        <w:tab/>
      </w:r>
      <w:r>
        <w:rPr>
          <w:noProof/>
        </w:rPr>
        <w:fldChar w:fldCharType="begin"/>
      </w:r>
      <w:r>
        <w:rPr>
          <w:noProof/>
        </w:rPr>
        <w:instrText xml:space="preserve"> PAGEREF _Toc183772028 \h </w:instrText>
      </w:r>
      <w:r>
        <w:rPr>
          <w:noProof/>
        </w:rPr>
      </w:r>
      <w:r>
        <w:rPr>
          <w:noProof/>
        </w:rPr>
        <w:fldChar w:fldCharType="separate"/>
      </w:r>
      <w:r>
        <w:rPr>
          <w:noProof/>
        </w:rPr>
        <w:t>3</w:t>
      </w:r>
      <w:r>
        <w:rPr>
          <w:noProof/>
        </w:rPr>
        <w:fldChar w:fldCharType="end"/>
      </w:r>
    </w:p>
    <w:p w14:paraId="6C27F69C" w14:textId="77060094"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2.1</w:t>
      </w:r>
      <w:r>
        <w:rPr>
          <w:rFonts w:asciiTheme="minorHAnsi" w:hAnsiTheme="minorHAnsi" w:cstheme="minorBidi"/>
          <w:noProof/>
          <w:kern w:val="2"/>
          <w:sz w:val="24"/>
          <w:szCs w:val="24"/>
          <w:lang w:eastAsia="en-GB"/>
          <w14:ligatures w14:val="standardContextual"/>
        </w:rPr>
        <w:tab/>
      </w:r>
      <w:r w:rsidRPr="00A8057B">
        <w:rPr>
          <w:b/>
          <w:noProof/>
          <w:lang w:val="pt-BR"/>
        </w:rPr>
        <w:t>Change 1</w:t>
      </w:r>
      <w:r>
        <w:rPr>
          <w:noProof/>
        </w:rPr>
        <w:tab/>
      </w:r>
      <w:r>
        <w:rPr>
          <w:noProof/>
        </w:rPr>
        <w:fldChar w:fldCharType="begin"/>
      </w:r>
      <w:r>
        <w:rPr>
          <w:noProof/>
        </w:rPr>
        <w:instrText xml:space="preserve"> PAGEREF _Toc183772029 \h </w:instrText>
      </w:r>
      <w:r>
        <w:rPr>
          <w:noProof/>
        </w:rPr>
      </w:r>
      <w:r>
        <w:rPr>
          <w:noProof/>
        </w:rPr>
        <w:fldChar w:fldCharType="separate"/>
      </w:r>
      <w:r>
        <w:rPr>
          <w:noProof/>
        </w:rPr>
        <w:t>3</w:t>
      </w:r>
      <w:r>
        <w:rPr>
          <w:noProof/>
        </w:rPr>
        <w:fldChar w:fldCharType="end"/>
      </w:r>
    </w:p>
    <w:p w14:paraId="542CAF70" w14:textId="527B4A51"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2.2</w:t>
      </w:r>
      <w:r>
        <w:rPr>
          <w:rFonts w:asciiTheme="minorHAnsi" w:hAnsiTheme="minorHAnsi" w:cstheme="minorBidi"/>
          <w:noProof/>
          <w:kern w:val="2"/>
          <w:sz w:val="24"/>
          <w:szCs w:val="24"/>
          <w:lang w:eastAsia="en-GB"/>
          <w14:ligatures w14:val="standardContextual"/>
        </w:rPr>
        <w:tab/>
      </w:r>
      <w:r w:rsidRPr="00A8057B">
        <w:rPr>
          <w:b/>
          <w:noProof/>
          <w:lang w:val="pt-BR"/>
        </w:rPr>
        <w:t>Change 2</w:t>
      </w:r>
      <w:r>
        <w:rPr>
          <w:noProof/>
        </w:rPr>
        <w:tab/>
      </w:r>
      <w:r>
        <w:rPr>
          <w:noProof/>
        </w:rPr>
        <w:fldChar w:fldCharType="begin"/>
      </w:r>
      <w:r>
        <w:rPr>
          <w:noProof/>
        </w:rPr>
        <w:instrText xml:space="preserve"> PAGEREF _Toc183772030 \h </w:instrText>
      </w:r>
      <w:r>
        <w:rPr>
          <w:noProof/>
        </w:rPr>
      </w:r>
      <w:r>
        <w:rPr>
          <w:noProof/>
        </w:rPr>
        <w:fldChar w:fldCharType="separate"/>
      </w:r>
      <w:r>
        <w:rPr>
          <w:noProof/>
        </w:rPr>
        <w:t>6</w:t>
      </w:r>
      <w:r>
        <w:rPr>
          <w:noProof/>
        </w:rPr>
        <w:fldChar w:fldCharType="end"/>
      </w:r>
    </w:p>
    <w:p w14:paraId="515343C3" w14:textId="70EE3E2A"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2.3</w:t>
      </w:r>
      <w:r>
        <w:rPr>
          <w:rFonts w:asciiTheme="minorHAnsi" w:hAnsiTheme="minorHAnsi" w:cstheme="minorBidi"/>
          <w:noProof/>
          <w:kern w:val="2"/>
          <w:sz w:val="24"/>
          <w:szCs w:val="24"/>
          <w:lang w:eastAsia="en-GB"/>
          <w14:ligatures w14:val="standardContextual"/>
        </w:rPr>
        <w:tab/>
      </w:r>
      <w:r w:rsidRPr="00A8057B">
        <w:rPr>
          <w:b/>
          <w:noProof/>
          <w:lang w:val="pt-BR"/>
        </w:rPr>
        <w:t>Change 3</w:t>
      </w:r>
      <w:r>
        <w:rPr>
          <w:noProof/>
        </w:rPr>
        <w:tab/>
      </w:r>
      <w:r>
        <w:rPr>
          <w:noProof/>
        </w:rPr>
        <w:fldChar w:fldCharType="begin"/>
      </w:r>
      <w:r>
        <w:rPr>
          <w:noProof/>
        </w:rPr>
        <w:instrText xml:space="preserve"> PAGEREF _Toc183772031 \h </w:instrText>
      </w:r>
      <w:r>
        <w:rPr>
          <w:noProof/>
        </w:rPr>
      </w:r>
      <w:r>
        <w:rPr>
          <w:noProof/>
        </w:rPr>
        <w:fldChar w:fldCharType="separate"/>
      </w:r>
      <w:r>
        <w:rPr>
          <w:noProof/>
        </w:rPr>
        <w:t>10</w:t>
      </w:r>
      <w:r>
        <w:rPr>
          <w:noProof/>
        </w:rPr>
        <w:fldChar w:fldCharType="end"/>
      </w:r>
    </w:p>
    <w:p w14:paraId="025B7526" w14:textId="02C17FD1"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2.4</w:t>
      </w:r>
      <w:r>
        <w:rPr>
          <w:rFonts w:asciiTheme="minorHAnsi" w:hAnsiTheme="minorHAnsi" w:cstheme="minorBidi"/>
          <w:noProof/>
          <w:kern w:val="2"/>
          <w:sz w:val="24"/>
          <w:szCs w:val="24"/>
          <w:lang w:eastAsia="en-GB"/>
          <w14:ligatures w14:val="standardContextual"/>
        </w:rPr>
        <w:tab/>
      </w:r>
      <w:r w:rsidRPr="00A8057B">
        <w:rPr>
          <w:b/>
          <w:noProof/>
          <w:lang w:val="pt-BR"/>
        </w:rPr>
        <w:t>Change 4</w:t>
      </w:r>
      <w:r>
        <w:rPr>
          <w:noProof/>
        </w:rPr>
        <w:tab/>
      </w:r>
      <w:r>
        <w:rPr>
          <w:noProof/>
        </w:rPr>
        <w:fldChar w:fldCharType="begin"/>
      </w:r>
      <w:r>
        <w:rPr>
          <w:noProof/>
        </w:rPr>
        <w:instrText xml:space="preserve"> PAGEREF _Toc183772032 \h </w:instrText>
      </w:r>
      <w:r>
        <w:rPr>
          <w:noProof/>
        </w:rPr>
      </w:r>
      <w:r>
        <w:rPr>
          <w:noProof/>
        </w:rPr>
        <w:fldChar w:fldCharType="separate"/>
      </w:r>
      <w:r>
        <w:rPr>
          <w:noProof/>
        </w:rPr>
        <w:t>11</w:t>
      </w:r>
      <w:r>
        <w:rPr>
          <w:noProof/>
        </w:rPr>
        <w:fldChar w:fldCharType="end"/>
      </w:r>
    </w:p>
    <w:p w14:paraId="09A9D619" w14:textId="54F6B7FD"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2.5</w:t>
      </w:r>
      <w:r>
        <w:rPr>
          <w:rFonts w:asciiTheme="minorHAnsi" w:hAnsiTheme="minorHAnsi" w:cstheme="minorBidi"/>
          <w:noProof/>
          <w:kern w:val="2"/>
          <w:sz w:val="24"/>
          <w:szCs w:val="24"/>
          <w:lang w:eastAsia="en-GB"/>
          <w14:ligatures w14:val="standardContextual"/>
        </w:rPr>
        <w:tab/>
      </w:r>
      <w:r w:rsidRPr="00A8057B">
        <w:rPr>
          <w:b/>
          <w:noProof/>
          <w:lang w:val="pt-BR"/>
        </w:rPr>
        <w:t>Change 5</w:t>
      </w:r>
      <w:r>
        <w:rPr>
          <w:noProof/>
        </w:rPr>
        <w:tab/>
      </w:r>
      <w:r>
        <w:rPr>
          <w:noProof/>
        </w:rPr>
        <w:fldChar w:fldCharType="begin"/>
      </w:r>
      <w:r>
        <w:rPr>
          <w:noProof/>
        </w:rPr>
        <w:instrText xml:space="preserve"> PAGEREF _Toc183772033 \h </w:instrText>
      </w:r>
      <w:r>
        <w:rPr>
          <w:noProof/>
        </w:rPr>
      </w:r>
      <w:r>
        <w:rPr>
          <w:noProof/>
        </w:rPr>
        <w:fldChar w:fldCharType="separate"/>
      </w:r>
      <w:r>
        <w:rPr>
          <w:noProof/>
        </w:rPr>
        <w:t>13</w:t>
      </w:r>
      <w:r>
        <w:rPr>
          <w:noProof/>
        </w:rPr>
        <w:fldChar w:fldCharType="end"/>
      </w:r>
    </w:p>
    <w:p w14:paraId="538745C4" w14:textId="5F2E30FD" w:rsidR="00735AB3" w:rsidRDefault="00735AB3">
      <w:pPr>
        <w:pStyle w:val="TOC2"/>
        <w:rPr>
          <w:rFonts w:asciiTheme="minorHAnsi" w:hAnsiTheme="minorHAnsi" w:cstheme="minorBidi"/>
          <w:noProof/>
          <w:kern w:val="2"/>
          <w:sz w:val="24"/>
          <w:szCs w:val="24"/>
          <w:lang w:eastAsia="en-GB"/>
          <w14:ligatures w14:val="standardContextual"/>
        </w:rPr>
      </w:pPr>
      <w:r w:rsidRPr="00A8057B">
        <w:rPr>
          <w:b/>
          <w:noProof/>
          <w:lang w:val="pt-BR"/>
        </w:rPr>
        <w:t>2.6</w:t>
      </w:r>
      <w:r>
        <w:rPr>
          <w:rFonts w:asciiTheme="minorHAnsi" w:hAnsiTheme="minorHAnsi" w:cstheme="minorBidi"/>
          <w:noProof/>
          <w:kern w:val="2"/>
          <w:sz w:val="24"/>
          <w:szCs w:val="24"/>
          <w:lang w:eastAsia="en-GB"/>
          <w14:ligatures w14:val="standardContextual"/>
        </w:rPr>
        <w:tab/>
      </w:r>
      <w:r w:rsidRPr="00A8057B">
        <w:rPr>
          <w:b/>
          <w:noProof/>
          <w:lang w:val="pt-BR"/>
        </w:rPr>
        <w:t>Change 6</w:t>
      </w:r>
      <w:r>
        <w:rPr>
          <w:noProof/>
        </w:rPr>
        <w:tab/>
      </w:r>
      <w:r>
        <w:rPr>
          <w:noProof/>
        </w:rPr>
        <w:fldChar w:fldCharType="begin"/>
      </w:r>
      <w:r>
        <w:rPr>
          <w:noProof/>
        </w:rPr>
        <w:instrText xml:space="preserve"> PAGEREF _Toc183772034 \h </w:instrText>
      </w:r>
      <w:r>
        <w:rPr>
          <w:noProof/>
        </w:rPr>
      </w:r>
      <w:r>
        <w:rPr>
          <w:noProof/>
        </w:rPr>
        <w:fldChar w:fldCharType="separate"/>
      </w:r>
      <w:r>
        <w:rPr>
          <w:noProof/>
        </w:rPr>
        <w:t>16</w:t>
      </w:r>
      <w:r>
        <w:rPr>
          <w:noProof/>
        </w:rPr>
        <w:fldChar w:fldCharType="end"/>
      </w:r>
    </w:p>
    <w:p w14:paraId="078C4205" w14:textId="7E142662" w:rsidR="00735AB3" w:rsidRDefault="00735AB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_Toc183772035 \h </w:instrText>
      </w:r>
      <w:r>
        <w:rPr>
          <w:noProof/>
        </w:rPr>
      </w:r>
      <w:r>
        <w:rPr>
          <w:noProof/>
        </w:rPr>
        <w:fldChar w:fldCharType="separate"/>
      </w:r>
      <w:r>
        <w:rPr>
          <w:noProof/>
        </w:rPr>
        <w:t>17</w:t>
      </w:r>
      <w:r>
        <w:rPr>
          <w:noProof/>
        </w:rPr>
        <w:fldChar w:fldCharType="end"/>
      </w:r>
    </w:p>
    <w:p w14:paraId="2ACD6B7F" w14:textId="751F0B52" w:rsidR="00735AB3" w:rsidRDefault="00735AB3">
      <w:pPr>
        <w:pStyle w:val="TOC1"/>
        <w:rPr>
          <w:rFonts w:asciiTheme="minorHAnsi" w:hAnsiTheme="minorHAnsi" w:cstheme="minorBidi"/>
          <w:noProof/>
          <w:kern w:val="2"/>
          <w:sz w:val="24"/>
          <w:szCs w:val="24"/>
          <w:lang w:eastAsia="en-GB"/>
          <w14:ligatures w14:val="standardContextual"/>
        </w:rPr>
      </w:pPr>
      <w:r w:rsidRPr="00A8057B">
        <w:rPr>
          <w:rFonts w:cs="Arial"/>
          <w:noProof/>
        </w:rPr>
        <w:t>4</w:t>
      </w:r>
      <w:r>
        <w:rPr>
          <w:rFonts w:asciiTheme="minorHAnsi" w:hAnsiTheme="minorHAnsi" w:cstheme="minorBidi"/>
          <w:noProof/>
          <w:kern w:val="2"/>
          <w:sz w:val="24"/>
          <w:szCs w:val="24"/>
          <w:lang w:eastAsia="en-GB"/>
          <w14:ligatures w14:val="standardContextual"/>
        </w:rPr>
        <w:tab/>
      </w:r>
      <w:r w:rsidRPr="00A8057B">
        <w:rPr>
          <w:rFonts w:cs="Arial"/>
          <w:noProof/>
        </w:rPr>
        <w:t>Execution Log Files</w:t>
      </w:r>
      <w:r>
        <w:rPr>
          <w:noProof/>
        </w:rPr>
        <w:tab/>
      </w:r>
      <w:r>
        <w:rPr>
          <w:noProof/>
        </w:rPr>
        <w:fldChar w:fldCharType="begin"/>
      </w:r>
      <w:r>
        <w:rPr>
          <w:noProof/>
        </w:rPr>
        <w:instrText xml:space="preserve"> PAGEREF _Toc183772036 \h </w:instrText>
      </w:r>
      <w:r>
        <w:rPr>
          <w:noProof/>
        </w:rPr>
      </w:r>
      <w:r>
        <w:rPr>
          <w:noProof/>
        </w:rPr>
        <w:fldChar w:fldCharType="separate"/>
      </w:r>
      <w:r>
        <w:rPr>
          <w:noProof/>
        </w:rPr>
        <w:t>17</w:t>
      </w:r>
      <w:r>
        <w:rPr>
          <w:noProof/>
        </w:rPr>
        <w:fldChar w:fldCharType="end"/>
      </w:r>
    </w:p>
    <w:p w14:paraId="25A1AB06" w14:textId="277C85A6" w:rsidR="00735AB3" w:rsidRDefault="00735AB3">
      <w:pPr>
        <w:pStyle w:val="TOC2"/>
        <w:rPr>
          <w:rFonts w:asciiTheme="minorHAnsi" w:hAnsiTheme="minorHAnsi" w:cstheme="minorBidi"/>
          <w:noProof/>
          <w:kern w:val="2"/>
          <w:sz w:val="24"/>
          <w:szCs w:val="24"/>
          <w:lang w:eastAsia="en-GB"/>
          <w14:ligatures w14:val="standardContextual"/>
        </w:rPr>
      </w:pPr>
      <w:r w:rsidRPr="00A8057B">
        <w:rPr>
          <w:rFonts w:cs="Arial"/>
          <w:b/>
          <w:noProof/>
        </w:rPr>
        <w:t>4.1</w:t>
      </w:r>
      <w:r>
        <w:rPr>
          <w:rFonts w:asciiTheme="minorHAnsi" w:hAnsiTheme="minorHAnsi" w:cstheme="minorBidi"/>
          <w:noProof/>
          <w:kern w:val="2"/>
          <w:sz w:val="24"/>
          <w:szCs w:val="24"/>
          <w:lang w:eastAsia="en-GB"/>
          <w14:ligatures w14:val="standardContextual"/>
        </w:rPr>
        <w:tab/>
      </w:r>
      <w:r w:rsidRPr="00A8057B">
        <w:rPr>
          <w:rFonts w:cs="Arial"/>
          <w:noProof/>
        </w:rPr>
        <w:t>MediaTek MT6983 UE</w:t>
      </w:r>
      <w:r>
        <w:rPr>
          <w:noProof/>
        </w:rPr>
        <w:tab/>
      </w:r>
      <w:r>
        <w:rPr>
          <w:noProof/>
        </w:rPr>
        <w:fldChar w:fldCharType="begin"/>
      </w:r>
      <w:r>
        <w:rPr>
          <w:noProof/>
        </w:rPr>
        <w:instrText xml:space="preserve"> PAGEREF _Toc183772037 \h </w:instrText>
      </w:r>
      <w:r>
        <w:rPr>
          <w:noProof/>
        </w:rPr>
      </w:r>
      <w:r>
        <w:rPr>
          <w:noProof/>
        </w:rPr>
        <w:fldChar w:fldCharType="separate"/>
      </w:r>
      <w:r>
        <w:rPr>
          <w:noProof/>
        </w:rPr>
        <w:t>17</w:t>
      </w:r>
      <w:r>
        <w:rPr>
          <w:noProof/>
        </w:rPr>
        <w:fldChar w:fldCharType="end"/>
      </w:r>
    </w:p>
    <w:p w14:paraId="462ACE62" w14:textId="44814A60" w:rsidR="00735AB3" w:rsidRDefault="00735AB3">
      <w:pPr>
        <w:pStyle w:val="TOC2"/>
        <w:rPr>
          <w:rFonts w:asciiTheme="minorHAnsi" w:hAnsiTheme="minorHAnsi" w:cstheme="minorBidi"/>
          <w:noProof/>
          <w:kern w:val="2"/>
          <w:sz w:val="24"/>
          <w:szCs w:val="24"/>
          <w:lang w:eastAsia="en-GB"/>
          <w14:ligatures w14:val="standardContextual"/>
        </w:rPr>
      </w:pPr>
      <w:r w:rsidRPr="00A8057B">
        <w:rPr>
          <w:rFonts w:cs="Arial"/>
          <w:b/>
          <w:noProof/>
        </w:rPr>
        <w:t>4.2</w:t>
      </w:r>
      <w:r>
        <w:rPr>
          <w:rFonts w:asciiTheme="minorHAnsi" w:hAnsiTheme="minorHAnsi" w:cstheme="minorBidi"/>
          <w:noProof/>
          <w:kern w:val="2"/>
          <w:sz w:val="24"/>
          <w:szCs w:val="24"/>
          <w:lang w:eastAsia="en-GB"/>
          <w14:ligatures w14:val="standardContextual"/>
        </w:rPr>
        <w:tab/>
      </w:r>
      <w:r w:rsidRPr="00A8057B">
        <w:rPr>
          <w:rFonts w:cs="Arial"/>
          <w:noProof/>
        </w:rPr>
        <w:t>HiSilicon Balong 5000 UE</w:t>
      </w:r>
      <w:r>
        <w:rPr>
          <w:noProof/>
        </w:rPr>
        <w:tab/>
      </w:r>
      <w:r>
        <w:rPr>
          <w:noProof/>
        </w:rPr>
        <w:fldChar w:fldCharType="begin"/>
      </w:r>
      <w:r>
        <w:rPr>
          <w:noProof/>
        </w:rPr>
        <w:instrText xml:space="preserve"> PAGEREF _Toc183772038 \h </w:instrText>
      </w:r>
      <w:r>
        <w:rPr>
          <w:noProof/>
        </w:rPr>
      </w:r>
      <w:r>
        <w:rPr>
          <w:noProof/>
        </w:rPr>
        <w:fldChar w:fldCharType="separate"/>
      </w:r>
      <w:r>
        <w:rPr>
          <w:noProof/>
        </w:rPr>
        <w:t>17</w:t>
      </w:r>
      <w:r>
        <w:rPr>
          <w:noProof/>
        </w:rPr>
        <w:fldChar w:fldCharType="end"/>
      </w:r>
    </w:p>
    <w:p w14:paraId="733C7132" w14:textId="60554DB9" w:rsidR="00735AB3" w:rsidRDefault="00735AB3">
      <w:pPr>
        <w:pStyle w:val="TOC1"/>
        <w:rPr>
          <w:rFonts w:asciiTheme="minorHAnsi" w:hAnsiTheme="minorHAnsi" w:cstheme="minorBidi"/>
          <w:noProof/>
          <w:kern w:val="2"/>
          <w:sz w:val="24"/>
          <w:szCs w:val="24"/>
          <w:lang w:eastAsia="en-GB"/>
          <w14:ligatures w14:val="standardContextual"/>
        </w:rPr>
      </w:pPr>
      <w:r w:rsidRPr="00A8057B">
        <w:rPr>
          <w:rFonts w:cs="Arial"/>
          <w:noProof/>
        </w:rPr>
        <w:t>5</w:t>
      </w:r>
      <w:r>
        <w:rPr>
          <w:rFonts w:asciiTheme="minorHAnsi" w:hAnsiTheme="minorHAnsi" w:cstheme="minorBidi"/>
          <w:noProof/>
          <w:kern w:val="2"/>
          <w:sz w:val="24"/>
          <w:szCs w:val="24"/>
          <w:lang w:eastAsia="en-GB"/>
          <w14:ligatures w14:val="standardContextual"/>
        </w:rPr>
        <w:tab/>
      </w:r>
      <w:r w:rsidRPr="00A8057B">
        <w:rPr>
          <w:rFonts w:cs="Arial"/>
          <w:noProof/>
        </w:rPr>
        <w:t>References</w:t>
      </w:r>
      <w:r>
        <w:rPr>
          <w:noProof/>
        </w:rPr>
        <w:tab/>
      </w:r>
      <w:r>
        <w:rPr>
          <w:noProof/>
        </w:rPr>
        <w:fldChar w:fldCharType="begin"/>
      </w:r>
      <w:r>
        <w:rPr>
          <w:noProof/>
        </w:rPr>
        <w:instrText xml:space="preserve"> PAGEREF _Toc183772039 \h </w:instrText>
      </w:r>
      <w:r>
        <w:rPr>
          <w:noProof/>
        </w:rPr>
      </w:r>
      <w:r>
        <w:rPr>
          <w:noProof/>
        </w:rPr>
        <w:fldChar w:fldCharType="separate"/>
      </w:r>
      <w:r>
        <w:rPr>
          <w:noProof/>
        </w:rPr>
        <w:t>17</w:t>
      </w:r>
      <w:r>
        <w:rPr>
          <w:noProof/>
        </w:rPr>
        <w:fldChar w:fldCharType="end"/>
      </w:r>
    </w:p>
    <w:p w14:paraId="302138F3" w14:textId="70CF8512"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83772026"/>
      <w:r w:rsidRPr="00E12CDE">
        <w:rPr>
          <w:rFonts w:cs="Arial"/>
        </w:rPr>
        <w:lastRenderedPageBreak/>
        <w:t>Overview</w:t>
      </w:r>
      <w:bookmarkEnd w:id="1"/>
      <w:bookmarkEnd w:id="2"/>
    </w:p>
    <w:p w14:paraId="62CCCFF8" w14:textId="2FA7EF35"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B430EF" w:rsidRPr="00EB31B7">
        <w:rPr>
          <w:lang w:val="en-US"/>
        </w:rPr>
        <w:t>iwd-TTCN3-B2024-06_D24wk37</w:t>
      </w:r>
      <w:r w:rsidR="00B430EF">
        <w:rPr>
          <w:lang w:val="en-US"/>
        </w:rPr>
        <w:t xml:space="preserve"> </w:t>
      </w:r>
      <w:r w:rsidRPr="00E12CDE">
        <w:t>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83772027"/>
      <w:r w:rsidRPr="00D268E5">
        <w:rPr>
          <w:sz w:val="28"/>
          <w:szCs w:val="28"/>
        </w:rPr>
        <w:t>Verification Test Summary</w:t>
      </w:r>
      <w:bookmarkEnd w:id="3"/>
      <w:bookmarkEnd w:id="4"/>
      <w:r w:rsidRPr="00D268E5">
        <w:rPr>
          <w:sz w:val="28"/>
          <w:szCs w:val="28"/>
        </w:rPr>
        <w:t xml:space="preserve"> </w:t>
      </w:r>
    </w:p>
    <w:p w14:paraId="0F9DDA0A" w14:textId="3925B3A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Pr>
          <w:rFonts w:cs="Arial"/>
          <w:lang w:eastAsia="ja-JP"/>
        </w:rPr>
        <w:t>7.1.1.12.4.1</w:t>
      </w:r>
      <w:r w:rsidRPr="004C43D5">
        <w:rPr>
          <w:lang w:eastAsia="ja-JP"/>
        </w:rPr>
        <w:t>.NR5GC</w:t>
      </w:r>
    </w:p>
    <w:p w14:paraId="16449169" w14:textId="77777777" w:rsidR="005F7AAB"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val="en-US"/>
        </w:rPr>
      </w:pPr>
      <w:r w:rsidRPr="004C43D5">
        <w:rPr>
          <w:lang w:eastAsia="ja-JP"/>
        </w:rPr>
        <w:t>ATS Version:</w:t>
      </w:r>
      <w:r w:rsidRPr="004C43D5">
        <w:rPr>
          <w:lang w:eastAsia="ja-JP"/>
        </w:rPr>
        <w:tab/>
      </w:r>
      <w:r w:rsidR="005F7AAB" w:rsidRPr="00EB31B7">
        <w:rPr>
          <w:lang w:val="en-US"/>
        </w:rPr>
        <w:t>iwd-TTCN3-B2024-06_D24wk37</w:t>
      </w:r>
    </w:p>
    <w:p w14:paraId="006275AE" w14:textId="34BEC97D"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2471A759"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MT6983, HiSilicon Balong 5000</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Pr="00E12CDE" w:rsidRDefault="00444FBC">
      <w:pPr>
        <w:pStyle w:val="Heading1"/>
        <w:numPr>
          <w:ilvl w:val="0"/>
          <w:numId w:val="1"/>
        </w:numPr>
        <w:autoSpaceDN w:val="0"/>
        <w:rPr>
          <w:rFonts w:cs="Arial"/>
        </w:rPr>
      </w:pPr>
      <w:bookmarkStart w:id="6" w:name="_Toc122434488"/>
      <w:bookmarkStart w:id="7" w:name="_Toc295288959"/>
      <w:bookmarkStart w:id="8" w:name="_Toc183772028"/>
      <w:r w:rsidRPr="00E12CDE">
        <w:rPr>
          <w:rFonts w:cs="Arial"/>
        </w:rPr>
        <w:t>Corrections required</w:t>
      </w:r>
      <w:bookmarkEnd w:id="6"/>
      <w:bookmarkEnd w:id="7"/>
      <w:bookmarkEnd w:id="8"/>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9" w:name="_Toc106975634"/>
      <w:bookmarkStart w:id="10" w:name="_Toc122623878"/>
      <w:bookmarkStart w:id="11" w:name="_Toc109680267"/>
      <w:bookmarkStart w:id="12" w:name="_Toc183772029"/>
      <w:bookmarkStart w:id="13" w:name="_Toc325725665"/>
      <w:bookmarkStart w:id="14" w:name="_Toc122434493"/>
      <w:bookmarkStart w:id="15" w:name="_Toc295288970"/>
      <w:r w:rsidRPr="00E12CDE">
        <w:rPr>
          <w:b/>
          <w:lang w:val="pt-BR"/>
        </w:rPr>
        <w:t xml:space="preserve">Change </w:t>
      </w:r>
      <w:bookmarkEnd w:id="9"/>
      <w:r w:rsidRPr="00E12CDE">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3"/>
          <w:bookmarkEnd w:id="14"/>
          <w:bookmarkEnd w:id="15"/>
          <w:p w14:paraId="43C9FA85" w14:textId="7E2B7107" w:rsidR="00273EC8" w:rsidRPr="00E12CDE" w:rsidRDefault="00BB36FC" w:rsidP="00A03A20">
            <w:pPr>
              <w:spacing w:before="40" w:after="40"/>
              <w:rPr>
                <w:rFonts w:ascii="Arial" w:hAnsi="Arial" w:cs="Arial"/>
                <w:b/>
              </w:rPr>
            </w:pPr>
            <w:r>
              <w:rPr>
                <w:rFonts w:ascii="Arial" w:hAnsi="Arial" w:cs="Arial"/>
                <w:b/>
              </w:rPr>
              <w:t>Function</w:t>
            </w:r>
            <w:r w:rsidR="00273EC8" w:rsidRPr="00E12CDE">
              <w:rPr>
                <w:rFonts w:ascii="Arial" w:hAnsi="Arial" w:cs="Arial"/>
                <w:b/>
              </w:rPr>
              <w:t xml:space="preserve"> name</w:t>
            </w:r>
          </w:p>
        </w:tc>
        <w:tc>
          <w:tcPr>
            <w:tcW w:w="7654" w:type="dxa"/>
          </w:tcPr>
          <w:p w14:paraId="56D778B9" w14:textId="6CEEA83A" w:rsidR="00273EC8" w:rsidRPr="000D7399" w:rsidRDefault="00A87D86" w:rsidP="00A87D86">
            <w:pPr>
              <w:spacing w:after="0"/>
              <w:rPr>
                <w:rFonts w:ascii="Arial" w:hAnsi="Arial" w:cs="Arial"/>
              </w:rPr>
            </w:pPr>
            <w:r w:rsidRPr="00A87D86">
              <w:rPr>
                <w:rFonts w:ascii="Arial" w:hAnsi="Arial" w:cs="Arial"/>
              </w:rPr>
              <w:t>f_TC_7_1_1_12_4_NR_Common</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57B16C23" w14:textId="77777777" w:rsidR="00CF375B" w:rsidRDefault="00436993" w:rsidP="00436993">
            <w:pPr>
              <w:pStyle w:val="ListParagraph"/>
              <w:numPr>
                <w:ilvl w:val="0"/>
                <w:numId w:val="18"/>
              </w:numPr>
              <w:autoSpaceDE w:val="0"/>
              <w:autoSpaceDN w:val="0"/>
              <w:adjustRightInd w:val="0"/>
              <w:spacing w:after="0"/>
              <w:rPr>
                <w:rFonts w:ascii="Arial" w:eastAsia="SimSun" w:hAnsi="Arial" w:cs="Arial"/>
                <w:lang w:eastAsia="zh-CN"/>
              </w:rPr>
            </w:pPr>
            <w:r w:rsidRPr="00436993">
              <w:rPr>
                <w:rFonts w:ascii="Arial" w:eastAsia="SimSun" w:hAnsi="Arial" w:cs="Arial"/>
                <w:lang w:eastAsia="zh-CN"/>
              </w:rPr>
              <w:t>Step 5 of TS 38.523-1 indicates that a MAC PDU is transmitted in the DL. Hence, the pre-test conditions cannot have the Test loop function (off)</w:t>
            </w:r>
          </w:p>
          <w:p w14:paraId="7634E79B" w14:textId="77777777" w:rsidR="00436993" w:rsidRDefault="00436993" w:rsidP="00436993">
            <w:pPr>
              <w:pStyle w:val="ListParagraph"/>
              <w:autoSpaceDE w:val="0"/>
              <w:autoSpaceDN w:val="0"/>
              <w:adjustRightInd w:val="0"/>
              <w:spacing w:after="0"/>
              <w:rPr>
                <w:rFonts w:ascii="Arial" w:eastAsia="SimSun" w:hAnsi="Arial" w:cs="Arial"/>
                <w:lang w:eastAsia="zh-CN"/>
              </w:rPr>
            </w:pPr>
          </w:p>
          <w:p w14:paraId="6DA39411" w14:textId="77777777" w:rsidR="00436993" w:rsidRDefault="00436993" w:rsidP="00436993">
            <w:pPr>
              <w:pStyle w:val="ListParagraph"/>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The ciphering should be set to NULL after the Preamble is completed</w:t>
            </w:r>
          </w:p>
          <w:p w14:paraId="37744DC2" w14:textId="77777777" w:rsidR="00436993" w:rsidRPr="00436993" w:rsidRDefault="00436993" w:rsidP="00436993">
            <w:pPr>
              <w:pStyle w:val="ListParagraph"/>
              <w:rPr>
                <w:rFonts w:ascii="Arial" w:eastAsia="SimSun" w:hAnsi="Arial" w:cs="Arial"/>
                <w:lang w:eastAsia="zh-CN"/>
              </w:rPr>
            </w:pPr>
          </w:p>
          <w:p w14:paraId="3A48DE08" w14:textId="623CE7CC" w:rsidR="00436993" w:rsidRPr="00436993" w:rsidRDefault="00436993" w:rsidP="00436993">
            <w:pPr>
              <w:pStyle w:val="ListParagraph"/>
              <w:numPr>
                <w:ilvl w:val="0"/>
                <w:numId w:val="1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RRC Reconfiguration message at Step 1 should have the </w:t>
            </w:r>
            <w:r w:rsidRPr="00436993">
              <w:rPr>
                <w:rFonts w:ascii="Arial" w:eastAsia="SimSun" w:hAnsi="Arial" w:cs="Arial"/>
                <w:lang w:eastAsia="zh-CN"/>
              </w:rPr>
              <w:t>MacBearerRouting</w:t>
            </w:r>
            <w:r>
              <w:rPr>
                <w:rFonts w:ascii="Arial" w:eastAsia="SimSun" w:hAnsi="Arial" w:cs="Arial"/>
                <w:lang w:eastAsia="zh-CN"/>
              </w:rPr>
              <w:t xml:space="preserve"> filled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7C834C70" w14:textId="77777777" w:rsidR="00DE4E0A" w:rsidRPr="007E26D6" w:rsidRDefault="00436993" w:rsidP="00436993">
            <w:pPr>
              <w:pStyle w:val="CRCoverPage"/>
              <w:numPr>
                <w:ilvl w:val="0"/>
                <w:numId w:val="19"/>
              </w:numPr>
              <w:spacing w:after="0"/>
              <w:rPr>
                <w:rFonts w:cs="Arial"/>
              </w:rPr>
            </w:pPr>
            <w:r>
              <w:rPr>
                <w:rFonts w:cs="Arial"/>
              </w:rPr>
              <w:t xml:space="preserve">TTCN code is added to complete the preamble with TESTModeA_ON with the resulting state in STATE_IDLE_1A. Further, the function </w:t>
            </w:r>
            <w:r w:rsidRPr="00436993">
              <w:rPr>
                <w:rFonts w:cs="Arial"/>
              </w:rPr>
              <w:t>f_NR5GC_RRC_ConnectedState3N_Def</w:t>
            </w:r>
            <w:r>
              <w:rPr>
                <w:rFonts w:cs="Arial"/>
              </w:rPr>
              <w:t xml:space="preserve"> is called to establish the </w:t>
            </w:r>
            <w:r w:rsidR="007E26D6">
              <w:rPr>
                <w:rFonts w:cs="Arial"/>
              </w:rPr>
              <w:t xml:space="preserve">loopback </w:t>
            </w:r>
            <w:r w:rsidR="007E26D6" w:rsidRPr="00006495">
              <w:t>set to return no data in uplink</w:t>
            </w:r>
          </w:p>
          <w:p w14:paraId="48EE790A" w14:textId="77777777" w:rsidR="007E26D6" w:rsidRDefault="007E26D6" w:rsidP="007E26D6">
            <w:pPr>
              <w:pStyle w:val="CRCoverPage"/>
              <w:spacing w:after="0"/>
              <w:rPr>
                <w:rFonts w:cs="Arial"/>
              </w:rPr>
            </w:pPr>
          </w:p>
          <w:p w14:paraId="35726F87" w14:textId="77777777" w:rsidR="007E26D6" w:rsidRDefault="007E26D6" w:rsidP="007E26D6">
            <w:pPr>
              <w:pStyle w:val="CRCoverPage"/>
              <w:spacing w:after="0"/>
              <w:ind w:left="720"/>
              <w:rPr>
                <w:rFonts w:cs="Arial"/>
                <w:b/>
                <w:bCs/>
              </w:rPr>
            </w:pPr>
            <w:r w:rsidRPr="007E26D6">
              <w:rPr>
                <w:rFonts w:cs="Arial"/>
                <w:b/>
                <w:bCs/>
              </w:rPr>
              <w:t>NOTE: A Prose CR for this shall be raised at the next RAN5</w:t>
            </w:r>
          </w:p>
          <w:p w14:paraId="2050B94C" w14:textId="77777777" w:rsidR="007E26D6" w:rsidRDefault="007E26D6" w:rsidP="007E26D6">
            <w:pPr>
              <w:pStyle w:val="CRCoverPage"/>
              <w:spacing w:after="0"/>
              <w:ind w:left="720"/>
              <w:rPr>
                <w:rFonts w:cs="Arial"/>
                <w:b/>
                <w:bCs/>
              </w:rPr>
            </w:pPr>
          </w:p>
          <w:p w14:paraId="13FF985E" w14:textId="77777777" w:rsidR="007E26D6" w:rsidRDefault="007E26D6" w:rsidP="007E26D6">
            <w:pPr>
              <w:pStyle w:val="CRCoverPage"/>
              <w:numPr>
                <w:ilvl w:val="0"/>
                <w:numId w:val="19"/>
              </w:numPr>
              <w:spacing w:after="0"/>
              <w:rPr>
                <w:rFonts w:cs="Arial"/>
              </w:rPr>
            </w:pPr>
            <w:r>
              <w:rPr>
                <w:rFonts w:cs="Arial"/>
              </w:rPr>
              <w:t>Ciphering is set to NULL after the preamble is completed</w:t>
            </w:r>
          </w:p>
          <w:p w14:paraId="3CCA26BA" w14:textId="77777777" w:rsidR="007E26D6" w:rsidRDefault="007E26D6" w:rsidP="007E26D6">
            <w:pPr>
              <w:pStyle w:val="CRCoverPage"/>
              <w:spacing w:after="0"/>
              <w:ind w:left="720"/>
              <w:rPr>
                <w:rFonts w:cs="Arial"/>
              </w:rPr>
            </w:pPr>
          </w:p>
          <w:p w14:paraId="1E9F1675" w14:textId="3B200398" w:rsidR="007E26D6" w:rsidRPr="007E26D6" w:rsidRDefault="007E26D6" w:rsidP="007E26D6">
            <w:pPr>
              <w:pStyle w:val="CRCoverPage"/>
              <w:numPr>
                <w:ilvl w:val="0"/>
                <w:numId w:val="19"/>
              </w:numPr>
              <w:spacing w:after="0"/>
              <w:rPr>
                <w:rFonts w:cs="Arial"/>
              </w:rPr>
            </w:pPr>
            <w:r w:rsidRPr="00436993">
              <w:rPr>
                <w:rFonts w:eastAsia="SimSun" w:cs="Arial"/>
                <w:lang w:eastAsia="zh-CN"/>
              </w:rPr>
              <w:t>MacBearerRouting</w:t>
            </w:r>
            <w:r>
              <w:rPr>
                <w:rFonts w:eastAsia="SimSun" w:cs="Arial"/>
                <w:lang w:eastAsia="zh-CN"/>
              </w:rPr>
              <w:t xml:space="preserve"> is filled.</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739CD72A"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sidR="00483820">
              <w:rPr>
                <w:rFonts w:ascii="Arial" w:hAnsi="Arial" w:cs="Arial"/>
                <w:lang w:val="en-IN" w:eastAsia="en-GB"/>
              </w:rPr>
              <w:t>PowerSaving_</w:t>
            </w:r>
            <w:r w:rsidR="000A5798">
              <w:rPr>
                <w:rFonts w:ascii="Arial" w:hAnsi="Arial" w:cs="Arial"/>
                <w:lang w:val="en-IN" w:eastAsia="en-GB"/>
              </w:rPr>
              <w:t>NR5GC</w:t>
            </w:r>
            <w:r w:rsidR="004063FA">
              <w:rPr>
                <w:rFonts w:ascii="Arial" w:hAnsi="Arial" w:cs="Arial"/>
                <w:lang w:eastAsia="en-GB"/>
              </w:rPr>
              <w:t>.ttcn</w:t>
            </w:r>
          </w:p>
        </w:tc>
      </w:tr>
    </w:tbl>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6463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(NR_CellId_Type    p_PCell,</w:t>
            </w:r>
          </w:p>
          <w:p w14:paraId="6740206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NR_CellId_Type    p_SCell,</w:t>
            </w:r>
          </w:p>
          <w:p w14:paraId="222727C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NR_CA_Tested_Type p_NR_CA_Tested</w:t>
            </w:r>
          </w:p>
          <w:p w14:paraId="532E68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366E6A0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SCell dormancy indication</w:t>
            </w:r>
          </w:p>
          <w:p w14:paraId="44E56E5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CellGroupConfig v_CellGroupConfig;</w:t>
            </w:r>
          </w:p>
          <w:p w14:paraId="30C718D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61108EA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SubFrameTiming_Type v_SendTiming;</w:t>
            </w:r>
          </w:p>
          <w:p w14:paraId="533E60E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SubFrameTiming_Type v_ConfigTiming;</w:t>
            </w:r>
          </w:p>
          <w:p w14:paraId="1B1796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DRB_Identity v_DRBId;</w:t>
            </w:r>
          </w:p>
          <w:p w14:paraId="72F06C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C90166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EB7E7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//Same Pre-test conditions as in clause 7.1.1.0 except that Test loop function(Off) System information combination NR-4 and in addition NR Cell 3  is configured as NR Active Scell</w:t>
            </w:r>
          </w:p>
          <w:p w14:paraId="4027A6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f_NR5GC_Init_CA(NR_4, {p_PCell, p_SCell}, p_NR_CA_Tested);</w:t>
            </w:r>
          </w:p>
          <w:p w14:paraId="4C331E1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6015EB8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f_NR_CellInfo_SetMAC_CellGroupConfigL2(p_SCell);</w:t>
            </w:r>
          </w:p>
          <w:p w14:paraId="43F9D3C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23ED13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1EEDD7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f_NR_CellConfig_PCell_Def(p_PCell);</w:t>
            </w:r>
          </w:p>
          <w:p w14:paraId="256C128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f_NR_CellConfig_SCell(p_SCell,Scell_Active); // NR Cell to add is configured as NR Active Scell</w:t>
            </w:r>
          </w:p>
          <w:p w14:paraId="3E10B08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150BD7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function(Off)</w:t>
            </w:r>
          </w:p>
          <w:p w14:paraId="3181BF0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f_NR_AS_CipheringAlgorithm_Set(nea0);</w:t>
            </w:r>
          </w:p>
          <w:p w14:paraId="598A0A8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f_NR5GC_Preamble (p_PCell, STATE_CONNECTED_3A, TESTMode_OFF);</w:t>
            </w:r>
          </w:p>
          <w:p w14:paraId="1FC252C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CEE7A8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3E0606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f_NR_TestBody_Set(true);</w:t>
            </w:r>
          </w:p>
          <w:p w14:paraId="31DECF32"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BBF761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//@siclog Step 0 siclog@</w:t>
            </w:r>
          </w:p>
          <w:p w14:paraId="0B227B1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44DA06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f_NR_SetCellPower(p_SCell, tsc_NR_ServingCellSSS_EPRE_FR1, tsc_NR_ServingCellSSS_EPRE_FR2);</w:t>
            </w:r>
          </w:p>
          <w:p w14:paraId="7B2B520B"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7F779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//@siclog Steps 1-2 siclog@</w:t>
            </w:r>
          </w:p>
          <w:p w14:paraId="7BFF760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RRCReconfiguration message. (Note 1)</w:t>
            </w:r>
          </w:p>
          <w:p w14:paraId="126000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RRCReconfigurationComplete message</w:t>
            </w:r>
          </w:p>
          <w:p w14:paraId="07F66E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v_CellGroupConfig := f_TC_7_1_1_12_4_NR_GetCellGroupConfigForStep1(p_PCell, p_SCell, tsc_NR_CellGroupId_MCG);</w:t>
            </w:r>
          </w:p>
          <w:p w14:paraId="13EA563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v_V1530Ext := cs_NR_RRCReconfiguration_v1530_IEs(bit2oct(encvalue(v_CellGroupConfig)));</w:t>
            </w:r>
          </w:p>
          <w:p w14:paraId="1FF9C74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C5FE0F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v_SendTiming := f_NR_GetNextSendOccasion_DL(p_PCell);</w:t>
            </w:r>
          </w:p>
          <w:p w14:paraId="15453C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v_ConfigTiming := f_SubFrameTiming_AddMilliSeconds(v_SendTiming, 5); // 5 ms later</w:t>
            </w:r>
          </w:p>
          <w:p w14:paraId="1C3717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87BBD5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0E1A885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f_NR_ConfigPCell_AddRelSCells (p_PCell, {p_SCell}, tsc_PCellIndex_0, cs_TimingInfo_NR(v_ConfigTiming), f_NR_CellInfo_GetRNTI(p_PCell));</w:t>
            </w:r>
          </w:p>
          <w:p w14:paraId="2AEE63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f_NR_ConfigSCell(p_SCell,v_CellGroupConfig, cs_TimingInfo_NR(v_ConfigTiming));</w:t>
            </w:r>
          </w:p>
          <w:p w14:paraId="167E41E5"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04B29A0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RRCReconfiguration with condition SCell_Add to UE</w:t>
            </w:r>
          </w:p>
          <w:p w14:paraId="52CBBB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f_NR_SendRRCReconfiguration(p_PCell, tsc_NR_RbId_SRB1, -, v_V1530Ext, -, -, cs_TimingInfo_NR(v_SendTiming));</w:t>
            </w:r>
          </w:p>
          <w:p w14:paraId="6CF78A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F81074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440048D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v_DRBId := f_NR_GetDefaultDRB_ForFirstPDUSession();</w:t>
            </w:r>
          </w:p>
          <w:p w14:paraId="59F64B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f_TC_7_1_1_12_4_NR_Steps3_9(p_PCell, p_SCell, v_DRBId);</w:t>
            </w:r>
          </w:p>
          <w:p w14:paraId="58C1E5D7"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219B59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f_NR_TestBody_Set(false);</w:t>
            </w:r>
          </w:p>
          <w:p w14:paraId="5FC8288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C7B1D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33FF379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f_NR5GC_Rel_1SCell(p_PCell, p_SCell);</w:t>
            </w:r>
          </w:p>
          <w:p w14:paraId="610365B4"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f_NR_Postamble(p_PCell, STATE_CONNECTED_3A);</w:t>
            </w:r>
          </w:p>
          <w:p w14:paraId="0174CA3F" w14:textId="5A6194CA" w:rsidR="00483820"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//end of f_TC_7_1_1_12_4_NR_Common</w:t>
            </w:r>
          </w:p>
          <w:p w14:paraId="5B72381C" w14:textId="441BFEA2" w:rsidR="00483820" w:rsidRPr="005571C5" w:rsidRDefault="00483820" w:rsidP="0048382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EEDE168" w14:textId="77777777" w:rsidR="0093623F" w:rsidRDefault="0093623F" w:rsidP="007E26D6">
            <w:pPr>
              <w:autoSpaceDE w:val="0"/>
              <w:autoSpaceDN w:val="0"/>
              <w:adjustRightInd w:val="0"/>
              <w:spacing w:after="0"/>
              <w:rPr>
                <w:rFonts w:ascii="Courier New" w:hAnsi="Courier New" w:cs="Courier New"/>
                <w:b/>
                <w:sz w:val="18"/>
                <w:szCs w:val="18"/>
              </w:rPr>
            </w:pPr>
          </w:p>
          <w:p w14:paraId="08DE61C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function f_TC_7_1_1_12_4_NR_Common (NR_CellId_Type    p_PCell,</w:t>
            </w:r>
          </w:p>
          <w:p w14:paraId="565AC5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NR_CellId_Type    p_SCell,</w:t>
            </w:r>
          </w:p>
          <w:p w14:paraId="736012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NR_CA_Tested_Type p_NR_CA_Tested</w:t>
            </w:r>
          </w:p>
          <w:p w14:paraId="47AA70A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runs on NR5GC_PTC</w:t>
            </w:r>
          </w:p>
          <w:p w14:paraId="70B1AE4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{//DRX adaptation / SCell dormancy indication</w:t>
            </w:r>
          </w:p>
          <w:p w14:paraId="6B77EFA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(value) CellGroupConfig v_CellGroupConfig;</w:t>
            </w:r>
          </w:p>
          <w:p w14:paraId="733197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template (omit) RRCReconfiguration_v1530_IEs v_V1530Ext;</w:t>
            </w:r>
          </w:p>
          <w:p w14:paraId="509E839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SubFrameTiming_Type v_SendTiming;</w:t>
            </w:r>
          </w:p>
          <w:p w14:paraId="6C2A2020"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SubFrameTiming_Type v_ConfigTiming;</w:t>
            </w:r>
          </w:p>
          <w:p w14:paraId="271F4C4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var DRB_Identity v_DRBId;</w:t>
            </w:r>
          </w:p>
          <w:p w14:paraId="76BE4C48" w14:textId="241B9E01"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3A539E">
              <w:rPr>
                <w:rFonts w:ascii="Courier New" w:hAnsi="Courier New" w:cs="Courier New"/>
                <w:bCs/>
                <w:sz w:val="18"/>
                <w:szCs w:val="18"/>
                <w:highlight w:val="yellow"/>
              </w:rPr>
              <w:t>var template (value)  NR_RadioBearerList_Type v_SS_Drb_ConfigList; //WA#</w:t>
            </w:r>
          </w:p>
          <w:p w14:paraId="7D81561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lastRenderedPageBreak/>
              <w:t xml:space="preserve">   </w:t>
            </w:r>
          </w:p>
          <w:p w14:paraId="65D0E54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9F9D4A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function(Off) System information combination NR-4 and in addition NR Cell 3  is configured as NR Active Scell</w:t>
            </w:r>
          </w:p>
          <w:p w14:paraId="205FD30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f_NR5GC_Init_CA(NR_4, {p_PCell, p_SCell}, p_NR_CA_Tested);</w:t>
            </w:r>
          </w:p>
          <w:p w14:paraId="17305F0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//Table 7.1.0-1</w:t>
            </w:r>
          </w:p>
          <w:p w14:paraId="35BA906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f_NR_CellInfo_SetMAC_CellGroupConfigL2(p_SCell);</w:t>
            </w:r>
          </w:p>
          <w:p w14:paraId="514342E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C6A25D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Create and configure cells</w:t>
            </w:r>
          </w:p>
          <w:p w14:paraId="2F3B142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f_NR_CellConfig_PCell_Def(p_PCell);</w:t>
            </w:r>
          </w:p>
          <w:p w14:paraId="088114F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f_NR_CellConfig_SCell(p_SCell,Scell_Active); // NR Cell to add is configured as NR Active Scell</w:t>
            </w:r>
          </w:p>
          <w:p w14:paraId="5B0DA6F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CC034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//Same Pre-test conditions as in clause 7.1.1.0 except that Test loop function(Off)</w:t>
            </w:r>
          </w:p>
          <w:p w14:paraId="175367BB" w14:textId="2BD8C835"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75BF1D37" w14:textId="44C97D23"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f_NR5GC_Preamble (p_PCell, STATE_IDLE_1A, TESTModeA_ON); //WA#</w:t>
            </w:r>
          </w:p>
          <w:p w14:paraId="3FD0AE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43B8F2F6" w14:textId="41A9A749"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294DA5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f_NR_AS_CipheringAlgorithm_Set(nea0);</w:t>
            </w:r>
          </w:p>
          <w:p w14:paraId="22E357C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//Retrieve DRB Id of the first PDU session</w:t>
            </w:r>
          </w:p>
          <w:p w14:paraId="06AB4F9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v_DRBId := f_NR_GetDefaultDRB_ForFirstPDUSession();</w:t>
            </w:r>
          </w:p>
          <w:p w14:paraId="751986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//Initialise for No Header Manipulation in UL.</w:t>
            </w:r>
          </w:p>
          <w:p w14:paraId="6F463E3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v_SS_Drb_ConfigList  := {cs_NR_SS_RadioBearer_MAC_TestMode(v_DRBId, cs_NR_MAC_TestModeInfo_NormalMode)};</w:t>
            </w:r>
          </w:p>
          <w:p w14:paraId="74CD965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p>
          <w:p w14:paraId="0E0CDFF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//Configure</w:t>
            </w:r>
          </w:p>
          <w:p w14:paraId="1EF903A3"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f_NR5GC_RRC_ConnectedState3N_Def(p_PCell,</w:t>
            </w:r>
          </w:p>
          <w:p w14:paraId="520D5630"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TEST_LOOPModeA_ON,</w:t>
            </w:r>
          </w:p>
          <w:p w14:paraId="64B03E5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cs_UE_TestLoopModeA_NR_LB_Setup_1DRB(0, v_DRBId),</w:t>
            </w:r>
          </w:p>
          <w:p w14:paraId="58544D58"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  //p_IpPduDelayTime</w:t>
            </w:r>
          </w:p>
          <w:p w14:paraId="35281C9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5EDD6462"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  //MAC_CellGroupConfig</w:t>
            </w:r>
          </w:p>
          <w:p w14:paraId="6E60DEC9"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w:t>
            </w:r>
          </w:p>
          <w:p w14:paraId="154FC766" w14:textId="77777777" w:rsidR="007E26D6" w:rsidRPr="007E26D6" w:rsidRDefault="007E26D6" w:rsidP="007E26D6">
            <w:pPr>
              <w:autoSpaceDE w:val="0"/>
              <w:autoSpaceDN w:val="0"/>
              <w:adjustRightInd w:val="0"/>
              <w:spacing w:after="0"/>
              <w:rPr>
                <w:rFonts w:ascii="Courier New" w:hAnsi="Courier New" w:cs="Courier New"/>
                <w:bCs/>
                <w:sz w:val="18"/>
                <w:szCs w:val="18"/>
                <w:highlight w:val="yellow"/>
              </w:rPr>
            </w:pPr>
            <w:r w:rsidRPr="007E26D6">
              <w:rPr>
                <w:rFonts w:ascii="Courier New" w:hAnsi="Courier New" w:cs="Courier New"/>
                <w:bCs/>
                <w:sz w:val="18"/>
                <w:szCs w:val="18"/>
                <w:highlight w:val="yellow"/>
              </w:rPr>
              <w:t xml:space="preserve">                                       v_SS_Drb_ConfigList</w:t>
            </w:r>
          </w:p>
          <w:p w14:paraId="30A149A1"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highlight w:val="yellow"/>
              </w:rPr>
              <w:t xml:space="preserve">                                       );</w:t>
            </w:r>
          </w:p>
          <w:p w14:paraId="36927A7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C70B39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f_NR_TestBody_Set(true);</w:t>
            </w:r>
          </w:p>
          <w:p w14:paraId="7AA6A6E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665EFB0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//@siclog Step 0 siclog@</w:t>
            </w:r>
          </w:p>
          <w:p w14:paraId="64D25F5D"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//Set the power levels according to "T1" as per Table 7.1.1.12.4.1.3.2-1/2.</w:t>
            </w:r>
          </w:p>
          <w:p w14:paraId="75A168B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f_NR_SetCellPower(p_SCell, tsc_NR_ServingCellSSS_EPRE_FR1, tsc_NR_ServingCellSSS_EPRE_FR2);</w:t>
            </w:r>
          </w:p>
          <w:p w14:paraId="4C3B574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1B90F39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//@siclog Steps 1-2 siclog@</w:t>
            </w:r>
          </w:p>
          <w:p w14:paraId="22DD16A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//SS transmits an RRCReconfiguration message. (Note 1)</w:t>
            </w:r>
          </w:p>
          <w:p w14:paraId="16BA2297"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//The UE transmits the RRCReconfigurationComplete message</w:t>
            </w:r>
          </w:p>
          <w:p w14:paraId="7DCDB73F"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v_CellGroupConfig := f_TC_7_1_1_12_4_NR_GetCellGroupConfigForStep1(p_PCell, p_SCell, tsc_NR_CellGroupId_MCG);</w:t>
            </w:r>
          </w:p>
          <w:p w14:paraId="57FBD52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v_V1530Ext := cs_NR_RRCReconfiguration_v1530_IEs(bit2oct(encvalue(v_CellGroupConfig)));</w:t>
            </w:r>
          </w:p>
          <w:p w14:paraId="732D67A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FEF334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v_SendTiming := f_NR_GetNextSendOccasion_DL(p_PCell);</w:t>
            </w:r>
          </w:p>
          <w:p w14:paraId="068E5BE6"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v_ConfigTiming := f_SubFrameTiming_AddMilliSeconds(v_SendTiming, 5); // 5 ms later</w:t>
            </w:r>
          </w:p>
          <w:p w14:paraId="1E682FC5"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1DFD484C"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//configure cells</w:t>
            </w:r>
          </w:p>
          <w:p w14:paraId="18CB5A2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f_NR_ConfigPCell_AddRelSCells (p_PCell, {p_SCell}, tsc_PCellIndex_0, cs_TimingInfo_NR(v_ConfigTiming), f_NR_CellInfo_GetRNTI(p_PCell));</w:t>
            </w:r>
          </w:p>
          <w:p w14:paraId="4C4DB1F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f_NR_ConfigSCell(p_SCell,v_CellGroupConfig, cs_TimingInfo_NR(v_ConfigTiming));</w:t>
            </w:r>
          </w:p>
          <w:p w14:paraId="5BB1A5AD"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492DC03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 Transmit RRCReconfiguration with condition SCell_Add to UE</w:t>
            </w:r>
          </w:p>
          <w:p w14:paraId="7B345DDD" w14:textId="7425FB8F"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2301DD99" w14:textId="7030A40B"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f_NR_SendRRCReconfiguration(p_PCell, tsc_NR_RbId_SRB1, -, v_V1530Ext, -, -, cs_TimingInfo_NR(v_SendTiming</w:t>
            </w:r>
            <w:r w:rsidRPr="007E26D6">
              <w:rPr>
                <w:rFonts w:ascii="Courier New" w:hAnsi="Courier New" w:cs="Courier New"/>
                <w:bCs/>
                <w:sz w:val="18"/>
                <w:szCs w:val="18"/>
                <w:highlight w:val="yellow"/>
              </w:rPr>
              <w:t>), -, -, crs_MacBearerRouting(p_PCell)</w:t>
            </w:r>
            <w:r w:rsidRPr="007E26D6">
              <w:rPr>
                <w:rFonts w:ascii="Courier New" w:hAnsi="Courier New" w:cs="Courier New"/>
                <w:bCs/>
                <w:sz w:val="18"/>
                <w:szCs w:val="18"/>
              </w:rPr>
              <w:t xml:space="preserve">); </w:t>
            </w:r>
            <w:r w:rsidRPr="007E26D6">
              <w:rPr>
                <w:rFonts w:ascii="Courier New" w:hAnsi="Courier New" w:cs="Courier New"/>
                <w:bCs/>
                <w:sz w:val="18"/>
                <w:szCs w:val="18"/>
                <w:highlight w:val="yellow"/>
              </w:rPr>
              <w:t>//WA#</w:t>
            </w:r>
          </w:p>
          <w:p w14:paraId="199F093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0531DD53"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//Retrieve DRB Id of the first PDU session</w:t>
            </w:r>
          </w:p>
          <w:p w14:paraId="6504782A"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v_DRBId := f_NR_GetDefaultDRB_ForFirstPDUSession();</w:t>
            </w:r>
          </w:p>
          <w:p w14:paraId="7782DA3E"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f_TC_7_1_1_12_4_NR_Steps3_9(p_PCell, p_SCell, v_DRBId);</w:t>
            </w:r>
          </w:p>
          <w:p w14:paraId="71FB6772" w14:textId="77777777" w:rsidR="007E26D6" w:rsidRPr="007E26D6" w:rsidRDefault="007E26D6" w:rsidP="007E26D6">
            <w:pPr>
              <w:autoSpaceDE w:val="0"/>
              <w:autoSpaceDN w:val="0"/>
              <w:adjustRightInd w:val="0"/>
              <w:spacing w:after="0"/>
              <w:rPr>
                <w:rFonts w:ascii="Courier New" w:hAnsi="Courier New" w:cs="Courier New"/>
                <w:bCs/>
                <w:sz w:val="18"/>
                <w:szCs w:val="18"/>
              </w:rPr>
            </w:pPr>
          </w:p>
          <w:p w14:paraId="54BC620B"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f_NR_TestBody_Set(false);</w:t>
            </w:r>
          </w:p>
          <w:p w14:paraId="5A0A33E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4764B6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//Postamble</w:t>
            </w:r>
          </w:p>
          <w:p w14:paraId="5937C5D9"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f_NR5GC_Rel_1SCell(p_PCell, p_SCell);</w:t>
            </w:r>
          </w:p>
          <w:p w14:paraId="4BADF358" w14:textId="77777777" w:rsidR="007E26D6" w:rsidRPr="007E26D6" w:rsidRDefault="007E26D6" w:rsidP="007E26D6">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f_NR_Postamble(p_PCell, STATE_CONNECTED_3A);</w:t>
            </w:r>
          </w:p>
          <w:p w14:paraId="4CD35809" w14:textId="6B5D44D1" w:rsidR="007E26D6" w:rsidRDefault="007E26D6" w:rsidP="007E26D6">
            <w:pPr>
              <w:autoSpaceDE w:val="0"/>
              <w:autoSpaceDN w:val="0"/>
              <w:adjustRightInd w:val="0"/>
              <w:spacing w:after="0"/>
              <w:rPr>
                <w:rFonts w:ascii="Courier New" w:hAnsi="Courier New" w:cs="Courier New"/>
                <w:b/>
                <w:sz w:val="18"/>
                <w:szCs w:val="18"/>
              </w:rPr>
            </w:pPr>
            <w:r w:rsidRPr="007E26D6">
              <w:rPr>
                <w:rFonts w:ascii="Courier New" w:hAnsi="Courier New" w:cs="Courier New"/>
                <w:bCs/>
                <w:sz w:val="18"/>
                <w:szCs w:val="18"/>
              </w:rPr>
              <w:t xml:space="preserve">  } //end of f_TC_7_1_1_12_4_NR_Common</w:t>
            </w:r>
          </w:p>
          <w:p w14:paraId="2625C754" w14:textId="5A29196B" w:rsidR="007E26D6" w:rsidRPr="00B5380A" w:rsidRDefault="007E26D6" w:rsidP="007E26D6">
            <w:pPr>
              <w:autoSpaceDE w:val="0"/>
              <w:autoSpaceDN w:val="0"/>
              <w:adjustRightInd w:val="0"/>
              <w:spacing w:after="0"/>
              <w:rPr>
                <w:rFonts w:ascii="Courier New" w:hAnsi="Courier New" w:cs="Courier New"/>
                <w:b/>
                <w:sz w:val="18"/>
                <w:szCs w:val="18"/>
              </w:rPr>
            </w:pPr>
          </w:p>
        </w:tc>
      </w:tr>
    </w:tbl>
    <w:p w14:paraId="00039D43" w14:textId="74E7ED2B" w:rsidR="00475F8C" w:rsidRPr="00E12CDE" w:rsidRDefault="00475F8C" w:rsidP="00475F8C">
      <w:pPr>
        <w:pStyle w:val="Heading2"/>
        <w:numPr>
          <w:ilvl w:val="1"/>
          <w:numId w:val="2"/>
        </w:numPr>
        <w:overflowPunct w:val="0"/>
        <w:autoSpaceDE w:val="0"/>
        <w:autoSpaceDN w:val="0"/>
        <w:adjustRightInd w:val="0"/>
        <w:spacing w:before="480"/>
        <w:rPr>
          <w:b/>
          <w:lang w:val="pt-BR"/>
        </w:rPr>
      </w:pPr>
      <w:bookmarkStart w:id="16" w:name="_Toc183772030"/>
      <w:bookmarkStart w:id="17" w:name="_Toc54888065"/>
      <w:bookmarkStart w:id="18" w:name="_Toc107403159"/>
      <w:bookmarkStart w:id="19" w:name="_Toc122434494"/>
      <w:bookmarkStart w:id="20" w:name="_Toc295288971"/>
      <w:bookmarkStart w:id="21" w:name="_Toc325725666"/>
      <w:r w:rsidRPr="00E12CDE">
        <w:rPr>
          <w:b/>
          <w:lang w:val="pt-BR"/>
        </w:rPr>
        <w:lastRenderedPageBreak/>
        <w:t xml:space="preserve">Change </w:t>
      </w:r>
      <w:r>
        <w:rPr>
          <w:b/>
          <w:lang w:val="pt-BR"/>
        </w:rPr>
        <w:t>2</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5F8C" w:rsidRPr="00E12CDE" w14:paraId="73CA0FBC" w14:textId="77777777" w:rsidTr="00774300">
        <w:trPr>
          <w:trHeight w:val="447"/>
        </w:trPr>
        <w:tc>
          <w:tcPr>
            <w:tcW w:w="1985" w:type="dxa"/>
          </w:tcPr>
          <w:p w14:paraId="25B4CDB6" w14:textId="39A6F576" w:rsidR="00475F8C" w:rsidRPr="00E12CDE" w:rsidRDefault="00406EF8" w:rsidP="00774300">
            <w:pPr>
              <w:spacing w:before="40" w:after="40"/>
              <w:rPr>
                <w:rFonts w:ascii="Arial" w:hAnsi="Arial" w:cs="Arial"/>
                <w:b/>
              </w:rPr>
            </w:pPr>
            <w:r>
              <w:rPr>
                <w:rFonts w:ascii="Arial" w:hAnsi="Arial" w:cs="Arial"/>
                <w:b/>
              </w:rPr>
              <w:t>Function</w:t>
            </w:r>
            <w:r w:rsidR="00475F8C" w:rsidRPr="00E12CDE">
              <w:rPr>
                <w:rFonts w:ascii="Arial" w:hAnsi="Arial" w:cs="Arial"/>
                <w:b/>
              </w:rPr>
              <w:t xml:space="preserve"> name</w:t>
            </w:r>
          </w:p>
        </w:tc>
        <w:tc>
          <w:tcPr>
            <w:tcW w:w="7654" w:type="dxa"/>
          </w:tcPr>
          <w:p w14:paraId="244485B4" w14:textId="0AF3F2E2" w:rsidR="00475F8C" w:rsidRPr="000D7399" w:rsidRDefault="002C59FE" w:rsidP="00774300">
            <w:pPr>
              <w:spacing w:after="0"/>
              <w:rPr>
                <w:rFonts w:ascii="Arial" w:hAnsi="Arial" w:cs="Arial"/>
              </w:rPr>
            </w:pPr>
            <w:r w:rsidRPr="002C59FE">
              <w:rPr>
                <w:rFonts w:ascii="Arial" w:hAnsi="Arial" w:cs="Arial"/>
              </w:rPr>
              <w:t>f_TC_7_1_1_12_4_NR_GetCellGroupConfigForStep1</w:t>
            </w:r>
          </w:p>
        </w:tc>
      </w:tr>
      <w:tr w:rsidR="00475F8C" w:rsidRPr="00E12CDE" w14:paraId="468D8123" w14:textId="77777777" w:rsidTr="00774300">
        <w:trPr>
          <w:trHeight w:val="452"/>
        </w:trPr>
        <w:tc>
          <w:tcPr>
            <w:tcW w:w="1985" w:type="dxa"/>
          </w:tcPr>
          <w:p w14:paraId="29CA907A" w14:textId="77777777" w:rsidR="00475F8C" w:rsidRPr="00E12CDE" w:rsidRDefault="00475F8C" w:rsidP="00774300">
            <w:pPr>
              <w:spacing w:before="40" w:after="40"/>
              <w:rPr>
                <w:rFonts w:ascii="Arial" w:hAnsi="Arial"/>
                <w:b/>
              </w:rPr>
            </w:pPr>
            <w:r w:rsidRPr="00E12CDE">
              <w:rPr>
                <w:rFonts w:ascii="Arial" w:hAnsi="Arial"/>
                <w:b/>
              </w:rPr>
              <w:t>Reason for change</w:t>
            </w:r>
          </w:p>
        </w:tc>
        <w:tc>
          <w:tcPr>
            <w:tcW w:w="7654" w:type="dxa"/>
          </w:tcPr>
          <w:p w14:paraId="057DB4E4" w14:textId="222EEF6C" w:rsidR="00562E2E" w:rsidRDefault="00562E2E" w:rsidP="00562E2E">
            <w:pPr>
              <w:autoSpaceDE w:val="0"/>
              <w:autoSpaceDN w:val="0"/>
              <w:adjustRightInd w:val="0"/>
              <w:spacing w:after="0"/>
              <w:rPr>
                <w:rFonts w:ascii="Arial" w:eastAsia="SimSun" w:hAnsi="Arial" w:cs="Arial"/>
                <w:lang w:eastAsia="zh-CN"/>
              </w:rPr>
            </w:pPr>
            <w:r>
              <w:rPr>
                <w:rFonts w:ascii="Arial" w:eastAsia="SimSun" w:hAnsi="Arial" w:cs="Arial"/>
                <w:lang w:eastAsia="zh-CN"/>
              </w:rPr>
              <w:t>There are several changes required in this function to initialise the CellGroupConfig:</w:t>
            </w:r>
          </w:p>
          <w:p w14:paraId="67F6AB9E" w14:textId="77777777" w:rsidR="0019695D" w:rsidRDefault="0019695D" w:rsidP="00562E2E">
            <w:pPr>
              <w:autoSpaceDE w:val="0"/>
              <w:autoSpaceDN w:val="0"/>
              <w:adjustRightInd w:val="0"/>
              <w:spacing w:after="0"/>
              <w:rPr>
                <w:rFonts w:ascii="Arial" w:eastAsia="SimSun" w:hAnsi="Arial" w:cs="Arial"/>
                <w:lang w:eastAsia="zh-CN"/>
              </w:rPr>
            </w:pPr>
          </w:p>
          <w:p w14:paraId="3FDE4208" w14:textId="77777777" w:rsidR="00475F8C" w:rsidRDefault="00562E2E" w:rsidP="00562E2E">
            <w:pPr>
              <w:pStyle w:val="ListParagraph"/>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w:t>
            </w:r>
            <w:r w:rsidRPr="00562E2E">
              <w:rPr>
                <w:rFonts w:ascii="Arial" w:eastAsia="SimSun" w:hAnsi="Arial" w:cs="Arial"/>
                <w:lang w:eastAsia="zh-CN"/>
              </w:rPr>
              <w:t>o initialise the DRX parameters</w:t>
            </w:r>
            <w:r>
              <w:rPr>
                <w:rFonts w:ascii="Arial" w:eastAsia="SimSun" w:hAnsi="Arial" w:cs="Arial"/>
                <w:lang w:eastAsia="zh-CN"/>
              </w:rPr>
              <w:t>, the MAC cell group needs to be extracted from the TTCN database and the DRX parameters initialised</w:t>
            </w:r>
          </w:p>
          <w:p w14:paraId="3B3DFF8C" w14:textId="77777777" w:rsidR="0019695D" w:rsidRDefault="0019695D" w:rsidP="0019695D">
            <w:pPr>
              <w:pStyle w:val="ListParagraph"/>
              <w:autoSpaceDE w:val="0"/>
              <w:autoSpaceDN w:val="0"/>
              <w:adjustRightInd w:val="0"/>
              <w:spacing w:after="0"/>
              <w:ind w:left="782"/>
              <w:rPr>
                <w:rFonts w:ascii="Arial" w:eastAsia="SimSun" w:hAnsi="Arial" w:cs="Arial"/>
                <w:lang w:eastAsia="zh-CN"/>
              </w:rPr>
            </w:pPr>
          </w:p>
          <w:p w14:paraId="0AA433C1" w14:textId="3A0CD4D0" w:rsidR="00562E2E" w:rsidRDefault="004F4F30" w:rsidP="00562E2E">
            <w:pPr>
              <w:pStyle w:val="ListParagraph"/>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The spCellConfigDedicated on the PCell needs to be configured with the DCI 2_6 search space along with searchSpacesToAddModListExt_r16 where the second entry belongs to the DCI 2_6 s</w:t>
            </w:r>
            <w:r w:rsidR="004E6134">
              <w:rPr>
                <w:rFonts w:ascii="Arial" w:eastAsia="SimSun" w:hAnsi="Arial" w:cs="Arial"/>
                <w:lang w:eastAsia="zh-CN"/>
              </w:rPr>
              <w:t>earch</w:t>
            </w:r>
            <w:r>
              <w:rPr>
                <w:rFonts w:ascii="Arial" w:eastAsia="SimSun" w:hAnsi="Arial" w:cs="Arial"/>
                <w:lang w:eastAsia="zh-CN"/>
              </w:rPr>
              <w:t xml:space="preserve"> space.</w:t>
            </w:r>
          </w:p>
          <w:p w14:paraId="58622ED4" w14:textId="77777777" w:rsidR="004F4F30" w:rsidRPr="004F4F30" w:rsidRDefault="004F4F30" w:rsidP="004F4F30">
            <w:pPr>
              <w:pStyle w:val="ListParagraph"/>
              <w:rPr>
                <w:rFonts w:ascii="Arial" w:eastAsia="SimSun" w:hAnsi="Arial" w:cs="Arial"/>
                <w:lang w:eastAsia="zh-CN"/>
              </w:rPr>
            </w:pPr>
          </w:p>
          <w:p w14:paraId="19ED7AD2" w14:textId="4192F8AE" w:rsidR="004F4F30" w:rsidRPr="00562E2E" w:rsidRDefault="004F4F30" w:rsidP="00562E2E">
            <w:pPr>
              <w:pStyle w:val="ListParagraph"/>
              <w:numPr>
                <w:ilvl w:val="0"/>
                <w:numId w:val="20"/>
              </w:numPr>
              <w:autoSpaceDE w:val="0"/>
              <w:autoSpaceDN w:val="0"/>
              <w:adjustRightInd w:val="0"/>
              <w:spacing w:after="0"/>
              <w:rPr>
                <w:rFonts w:ascii="Arial" w:eastAsia="SimSun" w:hAnsi="Arial" w:cs="Arial"/>
                <w:lang w:eastAsia="zh-CN"/>
              </w:rPr>
            </w:pPr>
            <w:r>
              <w:rPr>
                <w:rFonts w:ascii="Arial" w:eastAsia="SimSun" w:hAnsi="Arial" w:cs="Arial"/>
                <w:lang w:eastAsia="zh-CN"/>
              </w:rPr>
              <w:t>The additional BWP</w:t>
            </w:r>
            <w:r w:rsidR="00C124E2">
              <w:rPr>
                <w:rFonts w:ascii="Arial" w:eastAsia="SimSun" w:hAnsi="Arial" w:cs="Arial"/>
                <w:lang w:eastAsia="zh-CN"/>
              </w:rPr>
              <w:t xml:space="preserve"> (bwp = 1)</w:t>
            </w:r>
            <w:r>
              <w:rPr>
                <w:rFonts w:ascii="Arial" w:eastAsia="SimSun" w:hAnsi="Arial" w:cs="Arial"/>
                <w:lang w:eastAsia="zh-CN"/>
              </w:rPr>
              <w:t xml:space="preserve"> parameters of the SCell</w:t>
            </w:r>
            <w:r w:rsidR="00C124E2">
              <w:rPr>
                <w:rFonts w:ascii="Arial" w:eastAsia="SimSun" w:hAnsi="Arial" w:cs="Arial"/>
                <w:lang w:eastAsia="zh-CN"/>
              </w:rPr>
              <w:t>, BWP Common and BWP Dedicated need to be initialised which includes the searchSpacesToAddModList for USS and CSS</w:t>
            </w:r>
          </w:p>
        </w:tc>
      </w:tr>
      <w:tr w:rsidR="00475F8C" w:rsidRPr="00E12CDE" w14:paraId="4FF00EC6" w14:textId="77777777" w:rsidTr="00774300">
        <w:tc>
          <w:tcPr>
            <w:tcW w:w="1985" w:type="dxa"/>
          </w:tcPr>
          <w:p w14:paraId="3D9FF40E" w14:textId="77777777" w:rsidR="00475F8C" w:rsidRPr="00E12CDE" w:rsidRDefault="00475F8C" w:rsidP="00774300">
            <w:pPr>
              <w:spacing w:before="40" w:after="40"/>
              <w:rPr>
                <w:rFonts w:ascii="Arial" w:hAnsi="Arial"/>
                <w:b/>
              </w:rPr>
            </w:pPr>
            <w:r w:rsidRPr="00E12CDE">
              <w:rPr>
                <w:rFonts w:ascii="Arial" w:hAnsi="Arial"/>
                <w:b/>
              </w:rPr>
              <w:t>Summary of change</w:t>
            </w:r>
          </w:p>
        </w:tc>
        <w:tc>
          <w:tcPr>
            <w:tcW w:w="7654" w:type="dxa"/>
          </w:tcPr>
          <w:p w14:paraId="78EE45D5" w14:textId="77777777" w:rsidR="00475F8C" w:rsidRDefault="00C124E2" w:rsidP="00C124E2">
            <w:pPr>
              <w:pStyle w:val="CRCoverPage"/>
              <w:numPr>
                <w:ilvl w:val="0"/>
                <w:numId w:val="21"/>
              </w:numPr>
              <w:spacing w:after="0"/>
              <w:rPr>
                <w:rFonts w:cs="Arial"/>
              </w:rPr>
            </w:pPr>
            <w:r>
              <w:rPr>
                <w:rFonts w:cs="Arial"/>
              </w:rPr>
              <w:t>Initialised the DRX parameters for the peer signalling to the UE via the RRC Reconfiguration message</w:t>
            </w:r>
          </w:p>
          <w:p w14:paraId="7D4D2702" w14:textId="77777777" w:rsidR="00C124E2" w:rsidRDefault="00C124E2" w:rsidP="00C124E2">
            <w:pPr>
              <w:pStyle w:val="CRCoverPage"/>
              <w:spacing w:after="0"/>
              <w:ind w:left="720"/>
              <w:rPr>
                <w:rFonts w:cs="Arial"/>
              </w:rPr>
            </w:pPr>
          </w:p>
          <w:p w14:paraId="485EC44A" w14:textId="1763B341" w:rsidR="00C124E2" w:rsidRPr="00C124E2" w:rsidRDefault="00C124E2" w:rsidP="00C124E2">
            <w:pPr>
              <w:pStyle w:val="CRCoverPage"/>
              <w:numPr>
                <w:ilvl w:val="0"/>
                <w:numId w:val="21"/>
              </w:numPr>
              <w:spacing w:after="0"/>
              <w:rPr>
                <w:rFonts w:cs="Arial"/>
              </w:rPr>
            </w:pPr>
            <w:r>
              <w:rPr>
                <w:rFonts w:cs="Arial"/>
              </w:rPr>
              <w:t xml:space="preserve">TTCN code modifications to PCell to configure DCI 2_6 search space as well as added the entries </w:t>
            </w:r>
            <w:r>
              <w:rPr>
                <w:rFonts w:eastAsia="SimSun" w:cs="Arial"/>
                <w:lang w:eastAsia="zh-CN"/>
              </w:rPr>
              <w:t>searchSpacesToAddModListExt_r16</w:t>
            </w:r>
            <w:r w:rsidR="00415AC8">
              <w:rPr>
                <w:rFonts w:eastAsia="SimSun" w:cs="Arial"/>
                <w:lang w:eastAsia="zh-CN"/>
              </w:rPr>
              <w:t xml:space="preserve">. Created a new function </w:t>
            </w:r>
            <w:r w:rsidR="00415AC8" w:rsidRPr="00FC35A9">
              <w:rPr>
                <w:rFonts w:cs="Arial"/>
                <w:bCs/>
                <w:lang w:val="pt-BR"/>
              </w:rPr>
              <w:t>f_NR_SS_SearchSpaceConfig</w:t>
            </w:r>
            <w:r w:rsidR="00415AC8">
              <w:rPr>
                <w:rFonts w:cs="Arial"/>
                <w:bCs/>
                <w:lang w:val="pt-BR"/>
              </w:rPr>
              <w:t xml:space="preserve"> for this (Please see Change 3).</w:t>
            </w:r>
          </w:p>
          <w:p w14:paraId="769D37E7" w14:textId="77777777" w:rsidR="00C124E2" w:rsidRDefault="00C124E2" w:rsidP="00C124E2">
            <w:pPr>
              <w:pStyle w:val="ListParagraph"/>
              <w:rPr>
                <w:rFonts w:cs="Arial"/>
              </w:rPr>
            </w:pPr>
          </w:p>
          <w:p w14:paraId="6C9CA197" w14:textId="74EE0273" w:rsidR="00C124E2" w:rsidRPr="007E26D6" w:rsidRDefault="00C124E2" w:rsidP="00C124E2">
            <w:pPr>
              <w:pStyle w:val="CRCoverPage"/>
              <w:numPr>
                <w:ilvl w:val="0"/>
                <w:numId w:val="21"/>
              </w:numPr>
              <w:spacing w:after="0"/>
              <w:rPr>
                <w:rFonts w:cs="Arial"/>
              </w:rPr>
            </w:pPr>
            <w:r>
              <w:rPr>
                <w:rFonts w:cs="Arial"/>
              </w:rPr>
              <w:t>Initialised the additional BWP parameters for the SCell</w:t>
            </w:r>
          </w:p>
        </w:tc>
      </w:tr>
      <w:tr w:rsidR="00475F8C" w:rsidRPr="00E12CDE" w14:paraId="452D0A6B" w14:textId="77777777" w:rsidTr="00774300">
        <w:tc>
          <w:tcPr>
            <w:tcW w:w="1985" w:type="dxa"/>
          </w:tcPr>
          <w:p w14:paraId="47739194" w14:textId="77777777" w:rsidR="00475F8C" w:rsidRPr="00E12CDE" w:rsidRDefault="00475F8C" w:rsidP="00774300">
            <w:pPr>
              <w:spacing w:before="40" w:after="40"/>
              <w:rPr>
                <w:rFonts w:ascii="Arial" w:hAnsi="Arial"/>
                <w:b/>
              </w:rPr>
            </w:pPr>
            <w:r w:rsidRPr="00E12CDE">
              <w:rPr>
                <w:rFonts w:ascii="Arial" w:hAnsi="Arial"/>
                <w:b/>
              </w:rPr>
              <w:t>TTCN module</w:t>
            </w:r>
          </w:p>
        </w:tc>
        <w:tc>
          <w:tcPr>
            <w:tcW w:w="7654" w:type="dxa"/>
          </w:tcPr>
          <w:p w14:paraId="37A4B7D4" w14:textId="02F30FFD" w:rsidR="00475F8C" w:rsidRPr="000D7399" w:rsidRDefault="00475F8C" w:rsidP="00774300">
            <w:pPr>
              <w:spacing w:after="0"/>
              <w:rPr>
                <w:rFonts w:ascii="Arial" w:hAnsi="Arial" w:cs="Arial"/>
                <w:lang w:eastAsia="zh-CN"/>
              </w:rPr>
            </w:pPr>
            <w:r>
              <w:rPr>
                <w:rFonts w:ascii="Arial" w:hAnsi="Arial" w:cs="Arial"/>
                <w:lang w:val="en-IN" w:eastAsia="en-GB"/>
              </w:rPr>
              <w:t>MAC_PowerSaving_</w:t>
            </w:r>
            <w:r w:rsidR="002C59FE">
              <w:rPr>
                <w:rFonts w:ascii="Arial" w:hAnsi="Arial" w:cs="Arial"/>
                <w:lang w:val="en-IN" w:eastAsia="en-GB"/>
              </w:rPr>
              <w:t>TC_Common_NR</w:t>
            </w:r>
            <w:r>
              <w:rPr>
                <w:rFonts w:ascii="Arial" w:hAnsi="Arial" w:cs="Arial"/>
                <w:lang w:eastAsia="en-GB"/>
              </w:rPr>
              <w:t>.ttcn</w:t>
            </w:r>
          </w:p>
        </w:tc>
      </w:tr>
    </w:tbl>
    <w:p w14:paraId="54F58EFC" w14:textId="77777777" w:rsidR="003C3318" w:rsidRDefault="003C3318" w:rsidP="00475F8C">
      <w:pPr>
        <w:rPr>
          <w:rFonts w:ascii="Arial" w:hAnsi="Arial" w:cs="Arial"/>
          <w:b/>
        </w:rPr>
      </w:pPr>
    </w:p>
    <w:p w14:paraId="47105359" w14:textId="40E60FB6" w:rsidR="00475F8C" w:rsidRPr="005571C5" w:rsidRDefault="00475F8C" w:rsidP="00475F8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6EB4A0AB" w14:textId="77777777" w:rsidTr="00774300">
        <w:tc>
          <w:tcPr>
            <w:tcW w:w="9629" w:type="dxa"/>
          </w:tcPr>
          <w:p w14:paraId="2584BF58" w14:textId="77777777" w:rsidR="003C3318" w:rsidRDefault="00475F8C" w:rsidP="003C3318">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35B18DAC" w14:textId="55D9F47A"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f_TC_7_1_1_12_4_NR_GetCellGroupConfigForStep1(NR_CellId_Type    p_PCell,</w:t>
            </w:r>
          </w:p>
          <w:p w14:paraId="7794D74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NR_CellId_Type    p_SCell,</w:t>
            </w:r>
          </w:p>
          <w:p w14:paraId="24147A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CellGroupId p_CellGroupId )</w:t>
            </w:r>
          </w:p>
          <w:p w14:paraId="40A54B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CellGroupConfig</w:t>
            </w:r>
          </w:p>
          <w:p w14:paraId="203DBC9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SCell dormancy indication</w:t>
            </w:r>
          </w:p>
          <w:p w14:paraId="7B79D3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CellGroupConfig v_CellGroupConfig;</w:t>
            </w:r>
          </w:p>
          <w:p w14:paraId="0BAF5C9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SCellConfig v_SCellConfig;</w:t>
            </w:r>
          </w:p>
          <w:p w14:paraId="617F44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ServingCellConfigCommon v_ServingCellConfigCommon;</w:t>
            </w:r>
          </w:p>
          <w:p w14:paraId="6A75A4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BWP_DownlinkDedicated v_BWP_DownlinkDedicated;</w:t>
            </w:r>
          </w:p>
          <w:p w14:paraId="3E28FD3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BWP_Downlink  v_BWP_Downlink;</w:t>
            </w:r>
          </w:p>
          <w:p w14:paraId="4587D64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PhysicalCellGroupConfig v_PhysicalCellGroupConfig;</w:t>
            </w:r>
          </w:p>
          <w:p w14:paraId="0734B98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SpCellConfig v_SpCellConfig;</w:t>
            </w:r>
          </w:p>
          <w:p w14:paraId="0CBDAE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ControlResourceSet v_ControlResourceSet;</w:t>
            </w:r>
          </w:p>
          <w:p w14:paraId="63D2E1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ServingCellConfig v_SCellConfigDedicated;</w:t>
            </w:r>
          </w:p>
          <w:p w14:paraId="2C1D4A6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v_DormantBWP_Config;</w:t>
            </w:r>
          </w:p>
          <w:p w14:paraId="7ABC87D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SearchSpace v_SearchSpaceUSS;</w:t>
            </w:r>
          </w:p>
          <w:p w14:paraId="2DB534C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PDCCH_Config.controlResourceSetToAddModList v_ControlResourceSetToAddModList;</w:t>
            </w:r>
          </w:p>
          <w:p w14:paraId="1BB77E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BWP_DownlinkDedicated.pdcch_Config v_PDCCH_Config;</w:t>
            </w:r>
          </w:p>
          <w:p w14:paraId="69849E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FB7D57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A8421D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6A144F5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 := f_NR_GetSCGConfig_SCellAdd(p_SCell, p_CellGroupId);</w:t>
            </w:r>
          </w:p>
          <w:p w14:paraId="2834829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82A75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//configure DRX</w:t>
            </w:r>
          </w:p>
          <w:p w14:paraId="0C5B39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if(f_NR_CellInfo_GetIsFR1(p_PCell))</w:t>
            </w:r>
          </w:p>
          <w:p w14:paraId="22B436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68C1A7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v_CellGroupConfig.mac_CellGroupConfig.drx_Config := cs_NR_DRX_Config_Setup (cs_38508_DRX_Config_FR1);</w:t>
            </w:r>
          </w:p>
          <w:p w14:paraId="77E0EE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B29EEC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BA192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else</w:t>
            </w:r>
          </w:p>
          <w:p w14:paraId="1863538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588D0B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v_CellGroupConfig.mac_CellGroupConfig.drx_Config := cs_NR_DRX_Config_Setup (cs_38508_DRX_Config_FR2);</w:t>
            </w:r>
          </w:p>
          <w:p w14:paraId="5CBADD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7E0E62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9EB29B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f_NR_CellInfo_SetMAC_CellGroupConfig(p_PCell, v_CellGroupConfig.mac_CellGroupConfig);  //compiler warning may be ignored</w:t>
            </w:r>
          </w:p>
          <w:p w14:paraId="2DABEB0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764696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222D341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 := f_NR_CellInfo_GetPhysicalCellGroupConfig(p_PCell);</w:t>
            </w:r>
          </w:p>
          <w:p w14:paraId="3B3356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v_PhysicalCellGroupConfig.dcp_Config_r16.setup := cs_DCP_Config_r16_Def;</w:t>
            </w:r>
          </w:p>
          <w:p w14:paraId="3B7FD8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f_NR_CellInfo_SetPhysicalCellGroupConfig(nr_Cell1, v_PhysicalCellGroupConfig);</w:t>
            </w:r>
          </w:p>
          <w:p w14:paraId="32900A3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f_NR_SS_ServingCellConfig(p_PCell, -, cs_NR_ServingCellConfig_SpCell(cs_NR_SS_SpCellConfig(omit, omit, v_CellGroupConfig.mac_CellGroupConfig, v_PhysicalCellGroupConfig)));</w:t>
            </w:r>
          </w:p>
          <w:p w14:paraId="5AE3DEB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v_CellGroupConfig.physicalCellGroupConfig := v_PhysicalCellGroupConfig;</w:t>
            </w:r>
          </w:p>
          <w:p w14:paraId="72E4791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207047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in  SpCellConfig as per Table 7.1.1.12.4.1.3.3-3</w:t>
            </w:r>
          </w:p>
          <w:p w14:paraId="2242DB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v_SpCellConfig := f_NR_GetSpCellConfigDef(p_PCell);</w:t>
            </w:r>
          </w:p>
          <w:p w14:paraId="79FA76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v_ControlResourceSet := f_NR_CellInfo_GetControlResourceSet(p_PCell, tsc_NR_ControlResourceSetId, tsc_NR_BWP_Id);</w:t>
            </w:r>
          </w:p>
          <w:p w14:paraId="18906BE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v_ControlResourceSet.controlResourceSetId := tsc_NR_ControlResourceSetId;</w:t>
            </w:r>
          </w:p>
          <w:p w14:paraId="77875A6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v_SpCellConfig.spCellConfigDedicated.initialDownlinkBWP.pdcch_Config.setup.controlResourceSetToAddModList := {v_ControlResourceSet};</w:t>
            </w:r>
          </w:p>
          <w:p w14:paraId="1EA3D5B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v_SpCellConfig.spCellConfigDedicated.initialDownlinkBWP.pdcch_Config.setup.searchSpacesToAddModListExt_r16 := {cs_SearchSpaceExt_r16_Dci_Format2_6};</w:t>
            </w:r>
          </w:p>
          <w:p w14:paraId="0E4AC59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v_CellGroupConfig.spCellConfig := v_SpCellConfig;</w:t>
            </w:r>
          </w:p>
          <w:p w14:paraId="658B12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2346921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ServingCellConfigCommon as per Table 7.1.1.12.4.1.3.3-4</w:t>
            </w:r>
          </w:p>
          <w:p w14:paraId="655F221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v_ServingCellConfigCommon  := f_NR_GetServingCellConfigCommon_CA(p_SCell);</w:t>
            </w:r>
          </w:p>
          <w:p w14:paraId="0DACC7B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876AA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3B693DA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v_SearchSpaceUSS := f_NR_CellInfo_GetSearchSpaceConfigAtUE(p_SCell, tsc_NR_SearchSpaceId_USS, tsc_NR_BWP_Id);</w:t>
            </w:r>
          </w:p>
          <w:p w14:paraId="4F6F1A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v_ControlResourceSetToAddModList := f_NR_GetPDCCH_ConfigControlResourceSet(p_SCell);</w:t>
            </w:r>
          </w:p>
          <w:p w14:paraId="7447D55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v_PDCCH_Config := {setup := cs_38508_PDCCH_Config (v_SearchSpaceUSS, -, v_ControlResourceSetToAddModList)};</w:t>
            </w:r>
          </w:p>
          <w:p w14:paraId="02CF67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v_BWP_DownlinkDedicated := cs_BWP_DownlinkDedicated_Def(v_PDCCH_Config);</w:t>
            </w:r>
          </w:p>
          <w:p w14:paraId="69CD381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v_BWP_Downlink :=  cs_BWP_Downlink_Def (tsc_NR_BWP_Id1, omit, v_BWP_DownlinkDedicated);</w:t>
            </w:r>
          </w:p>
          <w:p w14:paraId="00EE0C2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v_BWP_Downlink.bwp_Common.pdcch_ConfigCommon := omit;    //@sic R5-235285 sic@</w:t>
            </w:r>
          </w:p>
          <w:p w14:paraId="4753E77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8E390C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4D3611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 :=  f_NR_GetServingCellConfig(p_SCell);</w:t>
            </w:r>
          </w:p>
          <w:p w14:paraId="2E5250D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v_SCellConfigDedicated.uplinkConfig := omit;      //@sic R5-235285 sic@</w:t>
            </w:r>
          </w:p>
          <w:p w14:paraId="26F49D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v_SCellConfigDedicated.initialDownlinkBWP.radioLinkMonitoringConfig := omit; //@sic R5-235285 sic@</w:t>
            </w:r>
          </w:p>
          <w:p w14:paraId="115C5C8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v_SCellConfigDedicated.downlinkBWP_ToAddModList := {v_BWP_Downlink};</w:t>
            </w:r>
          </w:p>
          <w:p w14:paraId="1F576EE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v_DormantBWP_Config := cs_NR_DormantBWP_Config_r16_Setup_OutsideActiveTime(tsc_NR_BWP_Id1);</w:t>
            </w:r>
          </w:p>
          <w:p w14:paraId="784774E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v_SCellConfigDedicated.dormantBWP_Config_r16.setup := v_DormantBWP_Config;</w:t>
            </w:r>
          </w:p>
          <w:p w14:paraId="685CB6F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//v_SCellConfigDedicated.pdsch_ServingCellConfig.setup := {pucch_Cell := 1}; //@sic R5-225297, R5-235285 sic@</w:t>
            </w:r>
          </w:p>
          <w:p w14:paraId="47E3A45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(ispresent (v_SCellConfigDedicated)) //compiler warning may be ignored due to check</w:t>
            </w:r>
          </w:p>
          <w:p w14:paraId="0324F84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C5463C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v_SCellConfig :=   cs_SCellConfig_Def(v_ServingCellConfigCommon,v_SCellConfigDedicated, tsc_NR_SCellIndex_1);</w:t>
            </w:r>
          </w:p>
          <w:p w14:paraId="0C84897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v_CellGroupConfig.sCellToAddModList := {v_SCellConfig};</w:t>
            </w:r>
          </w:p>
          <w:p w14:paraId="5399446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9E1545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46E82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v_CellGroupConfig</w:t>
            </w:r>
          </w:p>
          <w:p w14:paraId="6E83CA2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1E4CD61" w14:textId="50EE94DA" w:rsidR="00475F8C" w:rsidRPr="007E26D6"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 //f_TC_7_1_1_12_4_NR_GetCellGroupConfigForStep1</w:t>
            </w:r>
            <w:r w:rsidR="00475F8C" w:rsidRPr="007E26D6">
              <w:rPr>
                <w:rFonts w:ascii="Courier New" w:hAnsi="Courier New" w:cs="Courier New"/>
                <w:bCs/>
                <w:sz w:val="18"/>
                <w:szCs w:val="18"/>
              </w:rPr>
              <w:t xml:space="preserve">    </w:t>
            </w:r>
          </w:p>
          <w:p w14:paraId="2F8DD1C1" w14:textId="77777777" w:rsidR="00475F8C" w:rsidRPr="005571C5" w:rsidRDefault="00475F8C" w:rsidP="0077430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284ABDF" w14:textId="77777777" w:rsidR="00475F8C" w:rsidRDefault="00475F8C" w:rsidP="00475F8C">
      <w:pPr>
        <w:spacing w:after="0"/>
        <w:rPr>
          <w:rFonts w:ascii="Arial" w:hAnsi="Arial"/>
          <w:b/>
          <w:lang w:eastAsia="en-GB"/>
        </w:rPr>
      </w:pPr>
    </w:p>
    <w:p w14:paraId="56C24547" w14:textId="77777777" w:rsidR="00475F8C" w:rsidRDefault="00475F8C" w:rsidP="00475F8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5F8C" w:rsidRPr="00E12CDE" w14:paraId="0714719B" w14:textId="77777777" w:rsidTr="00774300">
        <w:tc>
          <w:tcPr>
            <w:tcW w:w="9629" w:type="dxa"/>
          </w:tcPr>
          <w:p w14:paraId="75E8A8A1" w14:textId="77777777" w:rsidR="00475F8C" w:rsidRDefault="00475F8C" w:rsidP="00774300">
            <w:pPr>
              <w:autoSpaceDE w:val="0"/>
              <w:autoSpaceDN w:val="0"/>
              <w:adjustRightInd w:val="0"/>
              <w:spacing w:after="0"/>
              <w:rPr>
                <w:rFonts w:ascii="Courier New" w:hAnsi="Courier New" w:cs="Courier New"/>
                <w:b/>
                <w:sz w:val="18"/>
                <w:szCs w:val="18"/>
              </w:rPr>
            </w:pPr>
          </w:p>
          <w:p w14:paraId="19B5E13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function f_TC_7_1_1_12_4_NR_GetCellGroupConfigForStep1(NR_CellId_Type    p_PCell,</w:t>
            </w:r>
          </w:p>
          <w:p w14:paraId="718EF24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NR_CellId_Type    p_SCell,</w:t>
            </w:r>
          </w:p>
          <w:p w14:paraId="13F2213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CellGroupId p_CellGroupId )</w:t>
            </w:r>
          </w:p>
          <w:p w14:paraId="4AF1A32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runs on NR_BASE_PTC return template (value) CellGroupConfig</w:t>
            </w:r>
          </w:p>
          <w:p w14:paraId="330E183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{//DRX adaptation / SCell dormancy indication</w:t>
            </w:r>
          </w:p>
          <w:p w14:paraId="3EC4D80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CellGroupConfig v_CellGroupConfig;</w:t>
            </w:r>
          </w:p>
          <w:p w14:paraId="209FF4F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SCellConfig v_SCellConfig;</w:t>
            </w:r>
          </w:p>
          <w:p w14:paraId="33853D3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ServingCellConfigCommon v_ServingCellConfigCommon;</w:t>
            </w:r>
          </w:p>
          <w:p w14:paraId="198B05A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BWP_DownlinkDedicated v_BWP_DownlinkDedicated;</w:t>
            </w:r>
          </w:p>
          <w:p w14:paraId="0564D63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BWP_Downlink  v_BWP_Downlink;</w:t>
            </w:r>
          </w:p>
          <w:p w14:paraId="087B1A8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PhysicalCellGroupConfig v_PhysicalCellGroupConfig;</w:t>
            </w:r>
          </w:p>
          <w:p w14:paraId="75B5945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SpCellConfig v_SpCellConfig;</w:t>
            </w:r>
          </w:p>
          <w:p w14:paraId="5209C67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ControlResourceSet v_ControlResourceSet;</w:t>
            </w:r>
          </w:p>
          <w:p w14:paraId="5C10C2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ServingCellConfig v_SCellConfigDedicated;</w:t>
            </w:r>
          </w:p>
          <w:p w14:paraId="0A0D92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(value) DormantBWP_Config_r16 v_DormantBWP_Config;</w:t>
            </w:r>
          </w:p>
          <w:p w14:paraId="45B09D68" w14:textId="6A410FED"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var template (value) SearchSpace v_SearchSpaceUSS; //WA#</w:t>
            </w:r>
          </w:p>
          <w:p w14:paraId="239377C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var template (omit) PDCCH_Config.controlResourceSetToAddModList v_ControlResourceSetToAddModList;</w:t>
            </w:r>
          </w:p>
          <w:p w14:paraId="014617EC" w14:textId="24C3B854"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//WA#</w:t>
            </w:r>
          </w:p>
          <w:p w14:paraId="79105C9F"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(omit) ServingCellConfig v_ServingCellConfig; </w:t>
            </w:r>
          </w:p>
          <w:p w14:paraId="03BE4032"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MAC_CellGroupConfig v_MAC_CellGroupConfig;</w:t>
            </w:r>
          </w:p>
          <w:p w14:paraId="34B1638E"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template(value) SearchSpace v_SearchSpace;</w:t>
            </w:r>
          </w:p>
          <w:p w14:paraId="14450A91"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DMRS_DownlinkConfig v_DMRS_DownlinkConfig;</w:t>
            </w:r>
          </w:p>
          <w:p w14:paraId="37B31732"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PDSCH_TimeDomainResourceAllocationList v_PDSCH_TimeDomainResourceAllocationList;</w:t>
            </w:r>
          </w:p>
          <w:p w14:paraId="6C8DADAE"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NR_SearchSpace_NrofCandidates_Type v_NrofCandidates;</w:t>
            </w:r>
          </w:p>
          <w:p w14:paraId="124CE838"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NR_DownlinkBWP_Type v_DownlinkBWP ;</w:t>
            </w:r>
          </w:p>
          <w:p w14:paraId="2B757780"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(omit) NR_BWP_DownlinkDedicated_RadioLinkMonitoringConfig_Type v_RadioLinkMonitoringConfig;</w:t>
            </w:r>
          </w:p>
          <w:p w14:paraId="54762418"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BWP_DownlinkCommon v_BWP_DownlinkCommon;</w:t>
            </w:r>
          </w:p>
          <w:p w14:paraId="53538835"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SubcarrierSpacing v_SubcarrierSpacing;</w:t>
            </w:r>
          </w:p>
          <w:p w14:paraId="469D2AC7"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BWP.locationAndBandwidth v_LocationAndBandwidth;</w:t>
            </w:r>
          </w:p>
          <w:p w14:paraId="167EDFC0"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SearchSpace v_SearchSpaceCSS;</w:t>
            </w:r>
          </w:p>
          <w:p w14:paraId="1C5A78DB"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B45_Type v_Coreset_FrequencyDomain  := '111100000000000000000000000000000000000000000'B;</w:t>
            </w:r>
          </w:p>
          <w:p w14:paraId="55DB3490"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PDCCH_Config v_PDCCH_Config;</w:t>
            </w:r>
          </w:p>
          <w:p w14:paraId="557C4B55" w14:textId="77777777" w:rsidR="003C3318" w:rsidRPr="003C331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highlight w:val="yellow"/>
              </w:rPr>
              <w:t xml:space="preserve">    var template (value) PDSCH_Config v_PDSCH_Config;</w:t>
            </w:r>
          </w:p>
          <w:p w14:paraId="1C62DF9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highlight w:val="yellow"/>
              </w:rPr>
              <w:t xml:space="preserve">    var SSB_Index v_SSB_Index := f_NR_CellInfo_GetSSB_Index(p_SCell);</w:t>
            </w:r>
          </w:p>
          <w:p w14:paraId="18293473"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FCDCB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//Table 7.1.1.12.4.1.3.3-2</w:t>
            </w:r>
          </w:p>
          <w:p w14:paraId="4EF0DEA0" w14:textId="659AE8B9"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v_MAC_CellGroupConfig := f_NR_CellInfo_GetMAC_CellGroupConfig(p_PCell); //WA#</w:t>
            </w:r>
          </w:p>
          <w:p w14:paraId="0999700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E6A7B9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DRX</w:t>
            </w:r>
          </w:p>
          <w:p w14:paraId="3614A75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if(f_NR_CellInfo_GetIsFR1(p_PCell))</w:t>
            </w:r>
          </w:p>
          <w:p w14:paraId="5164EA7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5C4801D" w14:textId="4E54831E"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v_MAC_CellGroupConfig.drx_Config := cs_NR_DRX_Config_Setup (cs_38508_DRX_Config_FR1); //WA#</w:t>
            </w:r>
          </w:p>
          <w:p w14:paraId="0E73CCD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0B8590E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else</w:t>
            </w:r>
          </w:p>
          <w:p w14:paraId="13254F0E" w14:textId="427E44D0"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19568855" w14:textId="7E97ADD8"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3C3318">
              <w:rPr>
                <w:rFonts w:ascii="Courier New" w:hAnsi="Courier New" w:cs="Courier New"/>
                <w:bCs/>
                <w:sz w:val="18"/>
                <w:szCs w:val="18"/>
                <w:highlight w:val="yellow"/>
              </w:rPr>
              <w:t>v_MAC_CellGroupConfig.drx_Config := cs_NR_DRX_Config_Setup (cs_38508_DRX_Config_FR2); //WA#</w:t>
            </w:r>
          </w:p>
          <w:p w14:paraId="27B8D9D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98A6A2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E16E123" w14:textId="6423B4DA"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EC7D182" w14:textId="1E201F5A"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DD09A8">
              <w:rPr>
                <w:rFonts w:ascii="Courier New" w:hAnsi="Courier New" w:cs="Courier New"/>
                <w:bCs/>
                <w:sz w:val="18"/>
                <w:szCs w:val="18"/>
                <w:highlight w:val="yellow"/>
              </w:rPr>
              <w:t>f_NR_CellInfo_SetMAC_CellGroupConfig(p_PCell, v_MAC_CellGroupConfig); //WA#</w:t>
            </w:r>
          </w:p>
          <w:p w14:paraId="32BD413E"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lastRenderedPageBreak/>
              <w:t xml:space="preserve">    </w:t>
            </w:r>
          </w:p>
          <w:p w14:paraId="217CB946" w14:textId="358F3A5B" w:rsidR="003C3318" w:rsidRPr="00DD09A8"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DD09A8">
              <w:rPr>
                <w:rFonts w:ascii="Courier New" w:hAnsi="Courier New" w:cs="Courier New"/>
                <w:bCs/>
                <w:sz w:val="18"/>
                <w:szCs w:val="18"/>
                <w:highlight w:val="yellow"/>
              </w:rPr>
              <w:t>//WA#</w:t>
            </w:r>
          </w:p>
          <w:p w14:paraId="48DC6C6D" w14:textId="77777777" w:rsidR="003C3318" w:rsidRPr="00DD09A8" w:rsidRDefault="003C3318" w:rsidP="003C3318">
            <w:pPr>
              <w:autoSpaceDE w:val="0"/>
              <w:autoSpaceDN w:val="0"/>
              <w:adjustRightInd w:val="0"/>
              <w:spacing w:after="0"/>
              <w:rPr>
                <w:rFonts w:ascii="Courier New" w:hAnsi="Courier New" w:cs="Courier New"/>
                <w:bCs/>
                <w:sz w:val="18"/>
                <w:szCs w:val="18"/>
                <w:highlight w:val="yellow"/>
              </w:rPr>
            </w:pPr>
            <w:r w:rsidRPr="00DD09A8">
              <w:rPr>
                <w:rFonts w:ascii="Courier New" w:hAnsi="Courier New" w:cs="Courier New"/>
                <w:bCs/>
                <w:sz w:val="18"/>
                <w:szCs w:val="18"/>
                <w:highlight w:val="yellow"/>
              </w:rPr>
              <w:t xml:space="preserve">    v_CellGroupConfig := cs_38508_CellGroupConfig (f_NR_CellInfo_Get_CellGroupId(p_PCell),</w:t>
            </w:r>
          </w:p>
          <w:p w14:paraId="4B385BB4" w14:textId="77777777" w:rsidR="003C3318" w:rsidRPr="00DD09A8" w:rsidRDefault="003C3318" w:rsidP="003C3318">
            <w:pPr>
              <w:autoSpaceDE w:val="0"/>
              <w:autoSpaceDN w:val="0"/>
              <w:adjustRightInd w:val="0"/>
              <w:spacing w:after="0"/>
              <w:rPr>
                <w:rFonts w:ascii="Courier New" w:hAnsi="Courier New" w:cs="Courier New"/>
                <w:bCs/>
                <w:sz w:val="18"/>
                <w:szCs w:val="18"/>
                <w:highlight w:val="yellow"/>
                <w:lang w:val="de-DE"/>
              </w:rPr>
            </w:pPr>
            <w:r w:rsidRPr="00DD09A8">
              <w:rPr>
                <w:rFonts w:ascii="Courier New" w:hAnsi="Courier New" w:cs="Courier New"/>
                <w:bCs/>
                <w:sz w:val="18"/>
                <w:szCs w:val="18"/>
                <w:highlight w:val="yellow"/>
              </w:rPr>
              <w:t xml:space="preserve">                                                   </w:t>
            </w:r>
            <w:r w:rsidRPr="00DD09A8">
              <w:rPr>
                <w:rFonts w:ascii="Courier New" w:hAnsi="Courier New" w:cs="Courier New"/>
                <w:bCs/>
                <w:sz w:val="18"/>
                <w:szCs w:val="18"/>
                <w:highlight w:val="yellow"/>
                <w:lang w:val="de-DE"/>
              </w:rPr>
              <w:t>omit,</w:t>
            </w:r>
          </w:p>
          <w:p w14:paraId="4C22D484" w14:textId="77777777" w:rsidR="003C3318" w:rsidRPr="00DD09A8" w:rsidRDefault="003C3318" w:rsidP="003C3318">
            <w:pPr>
              <w:autoSpaceDE w:val="0"/>
              <w:autoSpaceDN w:val="0"/>
              <w:adjustRightInd w:val="0"/>
              <w:spacing w:after="0"/>
              <w:rPr>
                <w:rFonts w:ascii="Courier New" w:hAnsi="Courier New" w:cs="Courier New"/>
                <w:bCs/>
                <w:sz w:val="18"/>
                <w:szCs w:val="18"/>
                <w:highlight w:val="yellow"/>
                <w:lang w:val="de-DE"/>
              </w:rPr>
            </w:pPr>
            <w:r w:rsidRPr="00DD09A8">
              <w:rPr>
                <w:rFonts w:ascii="Courier New" w:hAnsi="Courier New" w:cs="Courier New"/>
                <w:bCs/>
                <w:sz w:val="18"/>
                <w:szCs w:val="18"/>
                <w:highlight w:val="yellow"/>
                <w:lang w:val="de-DE"/>
              </w:rPr>
              <w:t xml:space="preserve">                                                   omit,</w:t>
            </w:r>
          </w:p>
          <w:p w14:paraId="6F3FBAC5" w14:textId="77777777" w:rsidR="003C3318" w:rsidRPr="00DD09A8" w:rsidRDefault="003C3318" w:rsidP="003C3318">
            <w:pPr>
              <w:autoSpaceDE w:val="0"/>
              <w:autoSpaceDN w:val="0"/>
              <w:adjustRightInd w:val="0"/>
              <w:spacing w:after="0"/>
              <w:rPr>
                <w:rFonts w:ascii="Courier New" w:hAnsi="Courier New" w:cs="Courier New"/>
                <w:bCs/>
                <w:sz w:val="18"/>
                <w:szCs w:val="18"/>
                <w:highlight w:val="yellow"/>
                <w:lang w:val="de-DE"/>
              </w:rPr>
            </w:pPr>
            <w:r w:rsidRPr="00DD09A8">
              <w:rPr>
                <w:rFonts w:ascii="Courier New" w:hAnsi="Courier New" w:cs="Courier New"/>
                <w:bCs/>
                <w:sz w:val="18"/>
                <w:szCs w:val="18"/>
                <w:highlight w:val="yellow"/>
                <w:lang w:val="de-DE"/>
              </w:rPr>
              <w:t xml:space="preserve">                                                   omit,</w:t>
            </w:r>
          </w:p>
          <w:p w14:paraId="7AED0A34" w14:textId="77777777" w:rsidR="003C3318" w:rsidRPr="00DD09A8" w:rsidRDefault="003C3318" w:rsidP="003C3318">
            <w:pPr>
              <w:autoSpaceDE w:val="0"/>
              <w:autoSpaceDN w:val="0"/>
              <w:adjustRightInd w:val="0"/>
              <w:spacing w:after="0"/>
              <w:rPr>
                <w:rFonts w:ascii="Courier New" w:hAnsi="Courier New" w:cs="Courier New"/>
                <w:bCs/>
                <w:sz w:val="18"/>
                <w:szCs w:val="18"/>
                <w:highlight w:val="yellow"/>
                <w:lang w:val="de-DE"/>
              </w:rPr>
            </w:pPr>
            <w:r w:rsidRPr="00DD09A8">
              <w:rPr>
                <w:rFonts w:ascii="Courier New" w:hAnsi="Courier New" w:cs="Courier New"/>
                <w:bCs/>
                <w:sz w:val="18"/>
                <w:szCs w:val="18"/>
                <w:highlight w:val="yellow"/>
                <w:lang w:val="de-DE"/>
              </w:rPr>
              <w:t xml:space="preserve">                                                   omit,</w:t>
            </w:r>
          </w:p>
          <w:p w14:paraId="72AD69CB" w14:textId="77777777" w:rsidR="003C3318" w:rsidRPr="005F7AAB" w:rsidRDefault="003C3318" w:rsidP="003C3318">
            <w:pPr>
              <w:autoSpaceDE w:val="0"/>
              <w:autoSpaceDN w:val="0"/>
              <w:adjustRightInd w:val="0"/>
              <w:spacing w:after="0"/>
              <w:rPr>
                <w:rFonts w:ascii="Courier New" w:hAnsi="Courier New" w:cs="Courier New"/>
                <w:bCs/>
                <w:sz w:val="18"/>
                <w:szCs w:val="18"/>
                <w:highlight w:val="yellow"/>
              </w:rPr>
            </w:pPr>
            <w:r w:rsidRPr="00DD09A8">
              <w:rPr>
                <w:rFonts w:ascii="Courier New" w:hAnsi="Courier New" w:cs="Courier New"/>
                <w:bCs/>
                <w:sz w:val="18"/>
                <w:szCs w:val="18"/>
                <w:highlight w:val="yellow"/>
                <w:lang w:val="de-DE"/>
              </w:rPr>
              <w:t xml:space="preserve">                                                   </w:t>
            </w:r>
            <w:r w:rsidRPr="005F7AAB">
              <w:rPr>
                <w:rFonts w:ascii="Courier New" w:hAnsi="Courier New" w:cs="Courier New"/>
                <w:bCs/>
                <w:sz w:val="18"/>
                <w:szCs w:val="18"/>
                <w:highlight w:val="yellow"/>
              </w:rPr>
              <w:t>omit );</w:t>
            </w:r>
          </w:p>
          <w:p w14:paraId="01C08929" w14:textId="77777777" w:rsidR="003C3318" w:rsidRPr="005F7AAB" w:rsidRDefault="003C3318" w:rsidP="003C3318">
            <w:pPr>
              <w:autoSpaceDE w:val="0"/>
              <w:autoSpaceDN w:val="0"/>
              <w:adjustRightInd w:val="0"/>
              <w:spacing w:after="0"/>
              <w:rPr>
                <w:rFonts w:ascii="Courier New" w:hAnsi="Courier New" w:cs="Courier New"/>
                <w:bCs/>
                <w:sz w:val="18"/>
                <w:szCs w:val="18"/>
                <w:highlight w:val="yellow"/>
              </w:rPr>
            </w:pPr>
            <w:r w:rsidRPr="005F7AAB">
              <w:rPr>
                <w:rFonts w:ascii="Courier New" w:hAnsi="Courier New" w:cs="Courier New"/>
                <w:bCs/>
                <w:sz w:val="18"/>
                <w:szCs w:val="18"/>
                <w:highlight w:val="yellow"/>
              </w:rPr>
              <w:t xml:space="preserve">      </w:t>
            </w:r>
          </w:p>
          <w:p w14:paraId="525A9979" w14:textId="5C36C4D7" w:rsidR="003C3318" w:rsidRPr="003C3318" w:rsidRDefault="003C3318" w:rsidP="003C3318">
            <w:pPr>
              <w:autoSpaceDE w:val="0"/>
              <w:autoSpaceDN w:val="0"/>
              <w:adjustRightInd w:val="0"/>
              <w:spacing w:after="0"/>
              <w:rPr>
                <w:rFonts w:ascii="Courier New" w:hAnsi="Courier New" w:cs="Courier New"/>
                <w:bCs/>
                <w:sz w:val="18"/>
                <w:szCs w:val="18"/>
              </w:rPr>
            </w:pPr>
            <w:r w:rsidRPr="005F7AAB">
              <w:rPr>
                <w:rFonts w:ascii="Courier New" w:hAnsi="Courier New" w:cs="Courier New"/>
                <w:bCs/>
                <w:sz w:val="18"/>
                <w:szCs w:val="18"/>
                <w:highlight w:val="yellow"/>
              </w:rPr>
              <w:t xml:space="preserve">    </w:t>
            </w:r>
            <w:r w:rsidRPr="00DD09A8">
              <w:rPr>
                <w:rFonts w:ascii="Courier New" w:hAnsi="Courier New" w:cs="Courier New"/>
                <w:bCs/>
                <w:sz w:val="18"/>
                <w:szCs w:val="18"/>
                <w:highlight w:val="yellow"/>
              </w:rPr>
              <w:t>v_CellGroupConfig.mac_CellGroupConfig := v_MAC_CellGroupConfig; //WA#</w:t>
            </w:r>
          </w:p>
          <w:p w14:paraId="78BE9DE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BCD427"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DCP</w:t>
            </w:r>
          </w:p>
          <w:p w14:paraId="3E23B4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 := f_NR_CellInfo_GetPhysicalCellGroupConfig(p_PCell);</w:t>
            </w:r>
          </w:p>
          <w:p w14:paraId="7AC53F8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v_PhysicalCellGroupConfig.dcp_Config_r16.setup := cs_DCP_Config_r16_Def;</w:t>
            </w:r>
          </w:p>
          <w:p w14:paraId="7C22011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f_NR_CellInfo_SetPhysicalCellGroupConfig(nr_Cell1, v_PhysicalCellGroupConfig);</w:t>
            </w:r>
          </w:p>
          <w:p w14:paraId="0BE5636D" w14:textId="0CA90DFC"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DD09A8">
              <w:rPr>
                <w:rFonts w:ascii="Courier New" w:hAnsi="Courier New" w:cs="Courier New"/>
                <w:bCs/>
                <w:sz w:val="18"/>
                <w:szCs w:val="18"/>
                <w:highlight w:val="yellow"/>
              </w:rPr>
              <w:t>f_NR_SS_ServingCellConfig(p_PCell, -, cs_NR_ServingCellConfig_SpCell(cs_NR_SS_SpCellConfig(omit, omit, omit, v_PhysicalCellGroupConfig))); //WA#</w:t>
            </w:r>
          </w:p>
          <w:p w14:paraId="7A23F0D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v_CellGroupConfig.physicalCellGroupConfig := v_PhysicalCellGroupConfig;</w:t>
            </w:r>
          </w:p>
          <w:p w14:paraId="4FDC24D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B7DAB1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PDCCH in  SpCellConfig as per Table 7.1.1.12.4.1.3.3-3</w:t>
            </w:r>
          </w:p>
          <w:p w14:paraId="2F185AAF" w14:textId="18F39773"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570FEA">
              <w:rPr>
                <w:rFonts w:ascii="Courier New" w:hAnsi="Courier New" w:cs="Courier New"/>
                <w:bCs/>
                <w:sz w:val="18"/>
                <w:szCs w:val="18"/>
                <w:highlight w:val="yellow"/>
              </w:rPr>
              <w:t>v_ServingCellConfig := f_NR_GetServingCellConfig(p_PCell); //WA#</w:t>
            </w:r>
          </w:p>
          <w:p w14:paraId="545BA531" w14:textId="204D380E"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570FEA">
              <w:rPr>
                <w:rFonts w:ascii="Courier New" w:hAnsi="Courier New" w:cs="Courier New"/>
                <w:bCs/>
                <w:sz w:val="18"/>
                <w:szCs w:val="18"/>
                <w:highlight w:val="yellow"/>
              </w:rPr>
              <w:t>v_SpCellConfig := f_NR_GetSpCellConfigDef(p_PCell, v_ServingCellConfig); //WA#</w:t>
            </w:r>
          </w:p>
          <w:p w14:paraId="5ADD3C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v_ControlResourceSet := f_NR_CellInfo_GetControlResourceSet(p_PCell, tsc_NR_ControlResourceSetId, tsc_NR_BWP_Id);</w:t>
            </w:r>
          </w:p>
          <w:p w14:paraId="7471F21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v_ControlResourceSet.controlResourceSetId := tsc_NR_ControlResourceSetId;</w:t>
            </w:r>
          </w:p>
          <w:p w14:paraId="52622F7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v_SpCellConfig.spCellConfigDedicated.initialDownlinkBWP.pdcch_Config.setup.controlResourceSetToAddModList := {v_ControlResourceSet};</w:t>
            </w:r>
          </w:p>
          <w:p w14:paraId="1BC45FB9" w14:textId="688285E5"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1C3807">
              <w:rPr>
                <w:rFonts w:ascii="Courier New" w:hAnsi="Courier New" w:cs="Courier New"/>
                <w:bCs/>
                <w:sz w:val="18"/>
                <w:szCs w:val="18"/>
                <w:highlight w:val="yellow"/>
              </w:rPr>
              <w:t>//WA#</w:t>
            </w:r>
          </w:p>
          <w:p w14:paraId="5798EE1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v_SearchSpace := f_NR_CellInfo_GetSearchSpaceConfigAtUE(p_PCell, tsc_NR_ControlResourceSetId, tsc_NR_BWP_Id);</w:t>
            </w:r>
          </w:p>
          <w:p w14:paraId="20F380F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v_SearchSpace.searchSpaceId := tsc_NR_SearchSpaceId_DCI_2_6;</w:t>
            </w:r>
          </w:p>
          <w:p w14:paraId="38A7409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v_SearchSpace.controlResourceSetId := 1;</w:t>
            </w:r>
          </w:p>
          <w:p w14:paraId="03650D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v_SearchSpace.searchSpaceType := cs_NR_SearchSpace_SearchSpaceType_CSS_AllOmit;</w:t>
            </w:r>
          </w:p>
          <w:p w14:paraId="56CDBAD2"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v_SpCellConfig.spCellConfigDedicated.initialDownlinkBWP.pdcch_Config.setup.searchSpacesToAddModList[1] := v_SearchSpace; //@sic R5s230001 Ch1.3, R5-231902 sic@</w:t>
            </w:r>
          </w:p>
          <w:p w14:paraId="2D84E0F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71A9A860" w14:textId="4DCF5AF5"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v_SpCellConfig.spCellConfigDedicated.initialDownlinkBWP.pdcch_Config.setup.searchSpacesToAddModListExt_r16 := {cs_SearchSpaceExt_r16_AllOmit, cs_SearchSpaceExt_r16_Dci_Format2_6};</w:t>
            </w:r>
          </w:p>
          <w:p w14:paraId="14AD4FBB"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v_SpCellConfig.spCellConfigDedicated.tag_Id := 0;   </w:t>
            </w:r>
          </w:p>
          <w:p w14:paraId="57D87F4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v_DownlinkBWP := f_NR_CellInfo_GetDownlinkBWP(p_PCell, tsc_NR_BWP_Id);</w:t>
            </w:r>
          </w:p>
          <w:p w14:paraId="2798293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v_DownlinkBWP.Pdcch.SearchSpaceArray[1].SearchSpaceConfigAtUE.R15 := v_SearchSpace;</w:t>
            </w:r>
          </w:p>
          <w:p w14:paraId="13726CC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v_DownlinkBWP.Pdcch.SearchSpaceArray[0].SearchSpaceConfigAtUE.R16 := cs_SearchSpaceExt_r16_AllOmit;</w:t>
            </w:r>
          </w:p>
          <w:p w14:paraId="27C354C0"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v_DownlinkBWP.Pdcch.SearchSpaceArray[1].SearchSpaceConfigAtUE.R16 := cs_SearchSpaceExt_r16_Dci_Format2_6;</w:t>
            </w:r>
          </w:p>
          <w:p w14:paraId="0B971069"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f_NR_CellInfo_SetDownlinkBWP(p_PCell, v_DownlinkBWP, tsc_NR_BWP_Id);  //@sic R5s230001 Ch.1.3 sic@</w:t>
            </w:r>
          </w:p>
          <w:p w14:paraId="3D5D4AA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3F05156C"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if(f_NR_CellInfo_GetIsFR1(p_PCell)) {</w:t>
            </w:r>
          </w:p>
          <w:p w14:paraId="4113B1A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v_DMRS_DownlinkConfig := cs_38508_DMRS_DownlinkConfig_FR1;</w:t>
            </w:r>
          </w:p>
          <w:p w14:paraId="2B92BF8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v_PDSCH_TimeDomainResourceAllocationList := cs_38508_PDSCH_TimeDomainResourceAllocationList_FR1;</w:t>
            </w:r>
          </w:p>
          <w:p w14:paraId="37C9E3C0"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v_NrofCandidates := cs_38508_NrofCandidates_Def;</w:t>
            </w:r>
          </w:p>
          <w:p w14:paraId="57330A7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 else {</w:t>
            </w:r>
          </w:p>
          <w:p w14:paraId="5C24C57A"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v_DMRS_DownlinkConfig := cs_38508_DMRS_DownlinkConfig_FR2;</w:t>
            </w:r>
          </w:p>
          <w:p w14:paraId="09B8C226"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v_PDSCH_TimeDomainResourceAllocationList := cs_38508_PDSCH_TimeDomainResourceAllocationList_FR2;</w:t>
            </w:r>
          </w:p>
          <w:p w14:paraId="0FFCE3B4"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v_NrofCandidates := cds_38508_NrofCandidates_FR2;</w:t>
            </w:r>
          </w:p>
          <w:p w14:paraId="73B83732"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w:t>
            </w:r>
          </w:p>
          <w:p w14:paraId="7D2A6BF3"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v_CellGroupConfig.spCellConfig := v_SpCellConfig;</w:t>
            </w:r>
          </w:p>
          <w:p w14:paraId="5F7C53F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f_NR_SS_SearchSpaceConfig(p_PCell, -, v_DMRS_DownlinkConfig, v_PDSCH_TimeDomainResourceAllocationList, v_NrofCandidates, v_SearchSpace);</w:t>
            </w:r>
            <w:r w:rsidRPr="003C3318">
              <w:rPr>
                <w:rFonts w:ascii="Courier New" w:hAnsi="Courier New" w:cs="Courier New"/>
                <w:bCs/>
                <w:sz w:val="18"/>
                <w:szCs w:val="18"/>
              </w:rPr>
              <w:t xml:space="preserve">  </w:t>
            </w:r>
          </w:p>
          <w:p w14:paraId="18F3D604" w14:textId="1D5806A8"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5D66094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lastRenderedPageBreak/>
              <w:t xml:space="preserve">    </w:t>
            </w:r>
            <w:r w:rsidRPr="001C3807">
              <w:rPr>
                <w:rFonts w:ascii="Courier New" w:hAnsi="Courier New" w:cs="Courier New"/>
                <w:bCs/>
                <w:sz w:val="18"/>
                <w:szCs w:val="18"/>
                <w:highlight w:val="yellow"/>
              </w:rPr>
              <w:t>v_PDSCH_Config := cs_38508_PDSCH_Config(v_DMRS_DownlinkConfig, -, v_SSB_Index);                   // Table 7.1.1.8.1.3.3-2C: PDSCH-Config</w:t>
            </w:r>
          </w:p>
          <w:p w14:paraId="2E7EE0F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v_PDSCH_Config.pdsch_TimeDomainAllocationList.setup := v_PDSCH_TimeDomainResourceAllocationList;</w:t>
            </w:r>
          </w:p>
          <w:p w14:paraId="5489BE2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43507DC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ServingCellConfigCommon as per Table 7.1.1.12.4.1.3.3-4</w:t>
            </w:r>
          </w:p>
          <w:p w14:paraId="01F67AE4"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v_ServingCellConfigCommon  := f_NR_GetServingCellConfigCommon_CA(p_SCell);</w:t>
            </w:r>
          </w:p>
          <w:p w14:paraId="67D51B66"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1C3807">
              <w:rPr>
                <w:rFonts w:ascii="Courier New" w:hAnsi="Courier New" w:cs="Courier New"/>
                <w:bCs/>
                <w:sz w:val="18"/>
                <w:szCs w:val="18"/>
                <w:highlight w:val="yellow"/>
              </w:rPr>
              <w:t>v_SubcarrierSpacing := f_NR_CellInfo_GetSCS(p_SCell);</w:t>
            </w:r>
          </w:p>
          <w:p w14:paraId="7588F617" w14:textId="77777777" w:rsidR="003C3318" w:rsidRPr="001C3807" w:rsidRDefault="003C3318" w:rsidP="003C3318">
            <w:pPr>
              <w:autoSpaceDE w:val="0"/>
              <w:autoSpaceDN w:val="0"/>
              <w:adjustRightInd w:val="0"/>
              <w:spacing w:after="0"/>
              <w:rPr>
                <w:rFonts w:ascii="Courier New" w:hAnsi="Courier New" w:cs="Courier New"/>
                <w:bCs/>
                <w:sz w:val="18"/>
                <w:szCs w:val="18"/>
                <w:highlight w:val="yellow"/>
              </w:rPr>
            </w:pPr>
            <w:r w:rsidRPr="001C3807">
              <w:rPr>
                <w:rFonts w:ascii="Courier New" w:hAnsi="Courier New" w:cs="Courier New"/>
                <w:bCs/>
                <w:sz w:val="18"/>
                <w:szCs w:val="18"/>
                <w:highlight w:val="yellow"/>
              </w:rPr>
              <w:t xml:space="preserve">    v_LocationAndBandwidth := 1381;</w:t>
            </w:r>
          </w:p>
          <w:p w14:paraId="2255BFA0"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1C3807">
              <w:rPr>
                <w:rFonts w:ascii="Courier New" w:hAnsi="Courier New" w:cs="Courier New"/>
                <w:bCs/>
                <w:sz w:val="18"/>
                <w:szCs w:val="18"/>
                <w:highlight w:val="yellow"/>
              </w:rPr>
              <w:t xml:space="preserve">    v_BWP_DownlinkCommon := cs_BWP_DownlinkCommon_GenericParametersOnly(cs_38508_BWP(v_SubcarrierSpacing, v_LocationAndBandwidth));</w:t>
            </w:r>
          </w:p>
          <w:p w14:paraId="4EA52CE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31B944B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BPW to add as per Table 7.1.1.12.4.1.3.3-6</w:t>
            </w:r>
          </w:p>
          <w:p w14:paraId="2B8EA27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1823D5">
              <w:rPr>
                <w:rFonts w:ascii="Courier New" w:hAnsi="Courier New" w:cs="Courier New"/>
                <w:bCs/>
                <w:sz w:val="18"/>
                <w:szCs w:val="18"/>
                <w:highlight w:val="yellow"/>
              </w:rPr>
              <w:t>v_ControlResourceSetToAddModList := { cs_38508_ControlResourceSet(9, -, v_Coreset_FrequencyDomain) };</w:t>
            </w:r>
          </w:p>
          <w:p w14:paraId="5882D3E7" w14:textId="4B0B6BC9" w:rsidR="003C3318" w:rsidRPr="003C3318" w:rsidRDefault="003C3318" w:rsidP="001823D5">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2E08363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1823D5">
              <w:rPr>
                <w:rFonts w:ascii="Courier New" w:hAnsi="Courier New" w:cs="Courier New"/>
                <w:bCs/>
                <w:sz w:val="18"/>
                <w:szCs w:val="18"/>
                <w:highlight w:val="yellow"/>
              </w:rPr>
              <w:t>v_SearchSpaceUSS := cs_38508_SearchSpace(37, 9, cs_NR_SearchSpace_SearchSpaceType_USS(formats0_1_And_1_1), cs_NR_SearchSpace_NrofCandidates_AggregationLevel2Only);</w:t>
            </w:r>
          </w:p>
          <w:p w14:paraId="0C1481A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v_PDCCH_Config := cs_38508_PDCCH_Config(v_SearchSpaceUSS, -, v_ControlResourceSetToAddModList);</w:t>
            </w:r>
          </w:p>
          <w:p w14:paraId="09BF64F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r w:rsidRPr="001823D5">
              <w:rPr>
                <w:rFonts w:ascii="Courier New" w:hAnsi="Courier New" w:cs="Courier New"/>
                <w:bCs/>
                <w:sz w:val="18"/>
                <w:szCs w:val="18"/>
                <w:highlight w:val="yellow"/>
              </w:rPr>
              <w:t>v_SearchSpaceCSS := cs_38508_SearchSpace(30, 9, cs_NR_SearchSpace_SearchSpaceType_CSS, cs_NR_SearchSpace_NrofCandidates_AggregationLevel2Only);</w:t>
            </w:r>
          </w:p>
          <w:p w14:paraId="0E9174DC" w14:textId="1032CAE6"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D3CCB93" w14:textId="77777777" w:rsidR="003C3318" w:rsidRPr="001823D5" w:rsidRDefault="003C3318" w:rsidP="003C3318">
            <w:pPr>
              <w:autoSpaceDE w:val="0"/>
              <w:autoSpaceDN w:val="0"/>
              <w:adjustRightInd w:val="0"/>
              <w:spacing w:after="0"/>
              <w:rPr>
                <w:rFonts w:ascii="Courier New" w:hAnsi="Courier New" w:cs="Courier New"/>
                <w:bCs/>
                <w:sz w:val="18"/>
                <w:szCs w:val="18"/>
                <w:highlight w:val="yellow"/>
              </w:rPr>
            </w:pPr>
            <w:r w:rsidRPr="003C3318">
              <w:rPr>
                <w:rFonts w:ascii="Courier New" w:hAnsi="Courier New" w:cs="Courier New"/>
                <w:bCs/>
                <w:sz w:val="18"/>
                <w:szCs w:val="18"/>
              </w:rPr>
              <w:t xml:space="preserve">    </w:t>
            </w:r>
            <w:r w:rsidRPr="001823D5">
              <w:rPr>
                <w:rFonts w:ascii="Courier New" w:hAnsi="Courier New" w:cs="Courier New"/>
                <w:bCs/>
                <w:sz w:val="18"/>
                <w:szCs w:val="18"/>
                <w:highlight w:val="yellow"/>
              </w:rPr>
              <w:t>v_PDCCH_Config.searchSpacesToAddModList[1]:= v_SearchSpaceCSS;</w:t>
            </w:r>
          </w:p>
          <w:p w14:paraId="205AB453" w14:textId="58730202" w:rsidR="003C3318" w:rsidRPr="001823D5" w:rsidRDefault="003C3318" w:rsidP="003C3318">
            <w:pPr>
              <w:autoSpaceDE w:val="0"/>
              <w:autoSpaceDN w:val="0"/>
              <w:adjustRightInd w:val="0"/>
              <w:spacing w:after="0"/>
              <w:rPr>
                <w:rFonts w:ascii="Courier New" w:hAnsi="Courier New" w:cs="Courier New"/>
                <w:bCs/>
                <w:sz w:val="18"/>
                <w:szCs w:val="18"/>
                <w:highlight w:val="yellow"/>
              </w:rPr>
            </w:pPr>
            <w:r w:rsidRPr="001823D5">
              <w:rPr>
                <w:rFonts w:ascii="Courier New" w:hAnsi="Courier New" w:cs="Courier New"/>
                <w:bCs/>
                <w:sz w:val="18"/>
                <w:szCs w:val="18"/>
                <w:highlight w:val="yellow"/>
              </w:rPr>
              <w:t xml:space="preserve">    v_BWP_DownlinkDedicated := cs_38508_BWP_DownlinkDedicated(v_PDCCH_Config, v_PDSCH_Config);</w:t>
            </w:r>
          </w:p>
          <w:p w14:paraId="52C4999C" w14:textId="77777777" w:rsidR="003C3318" w:rsidRPr="00AC610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v_BWP_Downlink :=  cs_BWP_Downlink_Def (tsc_NR_BWP_Id1, v_BWP_DownlinkCommon, v_BWP_DownlinkDedicated);</w:t>
            </w:r>
          </w:p>
          <w:p w14:paraId="5B45DE1F"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AC6108">
              <w:rPr>
                <w:rFonts w:ascii="Courier New" w:hAnsi="Courier New" w:cs="Courier New"/>
                <w:bCs/>
                <w:sz w:val="18"/>
                <w:szCs w:val="18"/>
              </w:rPr>
              <w:t xml:space="preserve">    v_BWP_Downlink.bwp_Common.pdcch_ConfigCommon := omit;</w:t>
            </w:r>
            <w:r w:rsidRPr="003C3318">
              <w:rPr>
                <w:rFonts w:ascii="Courier New" w:hAnsi="Courier New" w:cs="Courier New"/>
                <w:bCs/>
                <w:sz w:val="18"/>
                <w:szCs w:val="18"/>
              </w:rPr>
              <w:t xml:space="preserve">    //@sic R5-235285 sic@</w:t>
            </w:r>
          </w:p>
          <w:p w14:paraId="22672D0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B37DA68"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//configure serving cell as per Table 7.1.1.12.4.1.3.3-5</w:t>
            </w:r>
          </w:p>
          <w:p w14:paraId="58C2B8B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 :=  f_NR_GetServingCellConfig(p_SCell);</w:t>
            </w:r>
          </w:p>
          <w:p w14:paraId="41347AA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v_SCellConfigDedicated.uplinkConfig := omit;      //@sic R5-235285 sic@</w:t>
            </w:r>
          </w:p>
          <w:p w14:paraId="15531BE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v_SCellConfigDedicated.initialDownlinkBWP.radioLinkMonitoringConfig := omit; //@sic R5-235285 sic@</w:t>
            </w:r>
          </w:p>
          <w:p w14:paraId="3062840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v_SCellConfigDedicated.downlinkBWP_ToAddModList := {v_BWP_Downlink};</w:t>
            </w:r>
          </w:p>
          <w:p w14:paraId="4E70A85C"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v_DormantBWP_Config := cs_NR_DormantBWP_Config_r16_Setup_OutsideActiveTime(tsc_NR_BWP_Id1);</w:t>
            </w:r>
          </w:p>
          <w:p w14:paraId="52F7AFC1"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v_SCellConfigDedicated.dormantBWP_Config_r16.setup := v_DormantBWP_Config;</w:t>
            </w:r>
          </w:p>
          <w:p w14:paraId="031E7342"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//v_SCellConfigDedicated.pdsch_ServingCellConfig.setup := {pucch_Cell := 1}; //@sic R5-225297, R5-235285 sic@</w:t>
            </w:r>
          </w:p>
          <w:p w14:paraId="42384CEB"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if (ispresent (v_SCellConfigDedicated)) //compiler warning may be ignored due to check</w:t>
            </w:r>
          </w:p>
          <w:p w14:paraId="04EBB815"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201A68A"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v_SCellConfig :=   cs_SCellConfig_Def(v_ServingCellConfigCommon,v_SCellConfigDedicated, tsc_NR_SCellIndex_1);</w:t>
            </w:r>
          </w:p>
          <w:p w14:paraId="745EDCB6"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v_CellGroupConfig.sCellToAddModList := {v_SCellConfig};</w:t>
            </w:r>
          </w:p>
          <w:p w14:paraId="7646377D"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7ECB9C8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w:t>
            </w:r>
          </w:p>
          <w:p w14:paraId="644123C9" w14:textId="77777777"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return v_CellGroupConfig</w:t>
            </w:r>
          </w:p>
          <w:p w14:paraId="516CB33F" w14:textId="3206C524" w:rsidR="003C3318" w:rsidRPr="003C3318" w:rsidRDefault="003C3318" w:rsidP="003C3318">
            <w:pPr>
              <w:autoSpaceDE w:val="0"/>
              <w:autoSpaceDN w:val="0"/>
              <w:adjustRightInd w:val="0"/>
              <w:spacing w:after="0"/>
              <w:rPr>
                <w:rFonts w:ascii="Courier New" w:hAnsi="Courier New" w:cs="Courier New"/>
                <w:bCs/>
                <w:sz w:val="18"/>
                <w:szCs w:val="18"/>
              </w:rPr>
            </w:pPr>
            <w:r w:rsidRPr="003C3318">
              <w:rPr>
                <w:rFonts w:ascii="Courier New" w:hAnsi="Courier New" w:cs="Courier New"/>
                <w:bCs/>
                <w:sz w:val="18"/>
                <w:szCs w:val="18"/>
              </w:rPr>
              <w:t xml:space="preserve">  } //f_TC_7_1_1_12_4_NR_GetCellGroupConfigForStep1</w:t>
            </w:r>
          </w:p>
          <w:p w14:paraId="3C2B5D9E" w14:textId="58D55206" w:rsidR="00475F8C" w:rsidRPr="003C3318" w:rsidRDefault="00475F8C" w:rsidP="00774300">
            <w:pPr>
              <w:autoSpaceDE w:val="0"/>
              <w:autoSpaceDN w:val="0"/>
              <w:adjustRightInd w:val="0"/>
              <w:spacing w:after="0"/>
              <w:rPr>
                <w:rFonts w:ascii="Courier New" w:hAnsi="Courier New" w:cs="Courier New"/>
                <w:bCs/>
                <w:sz w:val="18"/>
                <w:szCs w:val="18"/>
              </w:rPr>
            </w:pPr>
          </w:p>
          <w:p w14:paraId="66B3496B" w14:textId="77777777" w:rsidR="00475F8C" w:rsidRPr="00B5380A" w:rsidRDefault="00475F8C" w:rsidP="00774300">
            <w:pPr>
              <w:autoSpaceDE w:val="0"/>
              <w:autoSpaceDN w:val="0"/>
              <w:adjustRightInd w:val="0"/>
              <w:spacing w:after="0"/>
              <w:rPr>
                <w:rFonts w:ascii="Courier New" w:hAnsi="Courier New" w:cs="Courier New"/>
                <w:b/>
                <w:sz w:val="18"/>
                <w:szCs w:val="18"/>
              </w:rPr>
            </w:pPr>
          </w:p>
        </w:tc>
      </w:tr>
    </w:tbl>
    <w:p w14:paraId="2779F58B" w14:textId="3E5681A7" w:rsidR="00FC35A9" w:rsidRPr="00E12CDE" w:rsidRDefault="00FC35A9" w:rsidP="00FC35A9">
      <w:pPr>
        <w:pStyle w:val="Heading2"/>
        <w:numPr>
          <w:ilvl w:val="1"/>
          <w:numId w:val="2"/>
        </w:numPr>
        <w:overflowPunct w:val="0"/>
        <w:autoSpaceDE w:val="0"/>
        <w:autoSpaceDN w:val="0"/>
        <w:adjustRightInd w:val="0"/>
        <w:spacing w:before="480"/>
        <w:rPr>
          <w:b/>
          <w:lang w:val="pt-BR"/>
        </w:rPr>
      </w:pPr>
      <w:bookmarkStart w:id="22" w:name="_Toc183772031"/>
      <w:r w:rsidRPr="00E12CDE">
        <w:rPr>
          <w:b/>
          <w:lang w:val="pt-BR"/>
        </w:rPr>
        <w:lastRenderedPageBreak/>
        <w:t xml:space="preserve">Change </w:t>
      </w:r>
      <w:r>
        <w:rPr>
          <w:b/>
          <w:lang w:val="pt-BR"/>
        </w:rPr>
        <w:t>3</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C35A9" w:rsidRPr="00E12CDE" w14:paraId="6CA605BF" w14:textId="77777777" w:rsidTr="00774300">
        <w:trPr>
          <w:trHeight w:val="447"/>
        </w:trPr>
        <w:tc>
          <w:tcPr>
            <w:tcW w:w="1985" w:type="dxa"/>
          </w:tcPr>
          <w:p w14:paraId="0CCD9D48" w14:textId="77777777" w:rsidR="00FC35A9" w:rsidRPr="00E12CDE" w:rsidRDefault="00FC35A9" w:rsidP="0077430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7178715" w14:textId="60B02044" w:rsidR="00FC35A9" w:rsidRPr="00FC35A9" w:rsidRDefault="00FC35A9" w:rsidP="00774300">
            <w:pPr>
              <w:spacing w:after="0"/>
              <w:rPr>
                <w:rFonts w:ascii="Arial" w:hAnsi="Arial" w:cs="Arial"/>
                <w:bCs/>
              </w:rPr>
            </w:pPr>
            <w:r w:rsidRPr="00FC35A9">
              <w:rPr>
                <w:rFonts w:ascii="Arial" w:hAnsi="Arial" w:cs="Arial"/>
                <w:bCs/>
                <w:lang w:val="pt-BR"/>
              </w:rPr>
              <w:t>f_NR_SS_SearchSpaceConfig</w:t>
            </w:r>
          </w:p>
        </w:tc>
      </w:tr>
      <w:tr w:rsidR="00FC35A9" w:rsidRPr="00E12CDE" w14:paraId="4E8ECBFC" w14:textId="77777777" w:rsidTr="00774300">
        <w:trPr>
          <w:trHeight w:val="452"/>
        </w:trPr>
        <w:tc>
          <w:tcPr>
            <w:tcW w:w="1985" w:type="dxa"/>
          </w:tcPr>
          <w:p w14:paraId="3837576A" w14:textId="77777777" w:rsidR="00FC35A9" w:rsidRPr="00E12CDE" w:rsidRDefault="00FC35A9" w:rsidP="00774300">
            <w:pPr>
              <w:spacing w:before="40" w:after="40"/>
              <w:rPr>
                <w:rFonts w:ascii="Arial" w:hAnsi="Arial"/>
                <w:b/>
              </w:rPr>
            </w:pPr>
            <w:r w:rsidRPr="00E12CDE">
              <w:rPr>
                <w:rFonts w:ascii="Arial" w:hAnsi="Arial"/>
                <w:b/>
              </w:rPr>
              <w:t>Reason for change</w:t>
            </w:r>
          </w:p>
        </w:tc>
        <w:tc>
          <w:tcPr>
            <w:tcW w:w="7654" w:type="dxa"/>
          </w:tcPr>
          <w:p w14:paraId="033CCCF0" w14:textId="46032D5A" w:rsidR="00FC35A9" w:rsidRPr="00FC35A9" w:rsidRDefault="00FC35A9" w:rsidP="00FC35A9">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2</w:t>
            </w:r>
          </w:p>
        </w:tc>
      </w:tr>
      <w:tr w:rsidR="00FC35A9" w:rsidRPr="00E12CDE" w14:paraId="0DF0212C" w14:textId="77777777" w:rsidTr="00774300">
        <w:tc>
          <w:tcPr>
            <w:tcW w:w="1985" w:type="dxa"/>
          </w:tcPr>
          <w:p w14:paraId="57345040" w14:textId="77777777" w:rsidR="00FC35A9" w:rsidRPr="00E12CDE" w:rsidRDefault="00FC35A9" w:rsidP="00774300">
            <w:pPr>
              <w:spacing w:before="40" w:after="40"/>
              <w:rPr>
                <w:rFonts w:ascii="Arial" w:hAnsi="Arial"/>
                <w:b/>
              </w:rPr>
            </w:pPr>
            <w:r w:rsidRPr="00E12CDE">
              <w:rPr>
                <w:rFonts w:ascii="Arial" w:hAnsi="Arial"/>
                <w:b/>
              </w:rPr>
              <w:t>Summary of change</w:t>
            </w:r>
          </w:p>
        </w:tc>
        <w:tc>
          <w:tcPr>
            <w:tcW w:w="7654" w:type="dxa"/>
          </w:tcPr>
          <w:p w14:paraId="1D242019" w14:textId="788D65DD" w:rsidR="00FC35A9" w:rsidRPr="007E26D6" w:rsidRDefault="00FC35A9" w:rsidP="00FC35A9">
            <w:pPr>
              <w:pStyle w:val="CRCoverPage"/>
              <w:spacing w:after="0"/>
              <w:rPr>
                <w:rFonts w:cs="Arial"/>
              </w:rPr>
            </w:pPr>
            <w:r>
              <w:rPr>
                <w:rFonts w:cs="Arial"/>
              </w:rPr>
              <w:t>New Change</w:t>
            </w:r>
          </w:p>
        </w:tc>
      </w:tr>
      <w:tr w:rsidR="00FC35A9" w:rsidRPr="00E12CDE" w14:paraId="2D5B67EF" w14:textId="77777777" w:rsidTr="00774300">
        <w:tc>
          <w:tcPr>
            <w:tcW w:w="1985" w:type="dxa"/>
          </w:tcPr>
          <w:p w14:paraId="50355067" w14:textId="77777777" w:rsidR="00FC35A9" w:rsidRPr="00E12CDE" w:rsidRDefault="00FC35A9" w:rsidP="00774300">
            <w:pPr>
              <w:spacing w:before="40" w:after="40"/>
              <w:rPr>
                <w:rFonts w:ascii="Arial" w:hAnsi="Arial"/>
                <w:b/>
              </w:rPr>
            </w:pPr>
            <w:r w:rsidRPr="00E12CDE">
              <w:rPr>
                <w:rFonts w:ascii="Arial" w:hAnsi="Arial"/>
                <w:b/>
              </w:rPr>
              <w:lastRenderedPageBreak/>
              <w:t>TTCN module</w:t>
            </w:r>
          </w:p>
        </w:tc>
        <w:tc>
          <w:tcPr>
            <w:tcW w:w="7654" w:type="dxa"/>
          </w:tcPr>
          <w:p w14:paraId="285A5AD5" w14:textId="16975AF0" w:rsidR="00FC35A9" w:rsidRPr="000D7399" w:rsidRDefault="00FC35A9" w:rsidP="00774300">
            <w:pPr>
              <w:spacing w:after="0"/>
              <w:rPr>
                <w:rFonts w:ascii="Arial" w:hAnsi="Arial" w:cs="Arial"/>
                <w:lang w:eastAsia="zh-CN"/>
              </w:rPr>
            </w:pPr>
            <w:r>
              <w:rPr>
                <w:rFonts w:ascii="Arial" w:hAnsi="Arial" w:cs="Arial"/>
                <w:lang w:val="en-IN" w:eastAsia="en-GB"/>
              </w:rPr>
              <w:t>NR_ConfigurationSteps</w:t>
            </w:r>
            <w:r>
              <w:rPr>
                <w:rFonts w:ascii="Arial" w:hAnsi="Arial" w:cs="Arial"/>
                <w:lang w:eastAsia="en-GB"/>
              </w:rPr>
              <w:t>.ttcn</w:t>
            </w:r>
          </w:p>
        </w:tc>
      </w:tr>
    </w:tbl>
    <w:p w14:paraId="28E9AC0B" w14:textId="77777777" w:rsidR="00FC35A9" w:rsidRPr="00FC35A9" w:rsidRDefault="00FC35A9" w:rsidP="00C72B23"/>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3695B754" w14:textId="77777777" w:rsidTr="00774300">
        <w:tc>
          <w:tcPr>
            <w:tcW w:w="9629" w:type="dxa"/>
          </w:tcPr>
          <w:p w14:paraId="0AEB0073"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function f_NR_SS_SearchSpaceConfig(NR_CellId_Type p_NR_CellId,</w:t>
            </w:r>
          </w:p>
          <w:p w14:paraId="747CEE0D"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TimingInfo_Type p_TimingInfo := cs_TimingInfo_Now,</w:t>
            </w:r>
          </w:p>
          <w:p w14:paraId="77C5645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DMRS_DownlinkConfig p_DMRS_DownlinkConfig,</w:t>
            </w:r>
          </w:p>
          <w:p w14:paraId="6AA7C5CE"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PDSCH_TimeDomainResourceAllocationList p_PDSCH_TimeDomainResourceAllocationList,</w:t>
            </w:r>
          </w:p>
          <w:p w14:paraId="415C6C7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 (value) NR_SearchSpace_NrofCandidates_Type p_NrofCandidates,</w:t>
            </w:r>
          </w:p>
          <w:p w14:paraId="11B90784"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template(value) SearchSpace p_SearchSpace) runs on NR_BASE_PTC</w:t>
            </w:r>
          </w:p>
          <w:p w14:paraId="02620BFA"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06723211"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SubcarrierSpacing  v_SubcarrierSpacing := f_NR_CellInfo_GetSCS(p_NR_CellId);</w:t>
            </w:r>
          </w:p>
          <w:p w14:paraId="65F76B27"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NR_FrequencyBand_Type v_NR_FrequencyBand := f_NR_CellInfo_GetFrequencyBand(p_NR_CellId);</w:t>
            </w:r>
          </w:p>
          <w:p w14:paraId="5FD691BF"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var BWP.locationAndBandwidth v_LocationAndBandwidth := f_NR_InitLocationAndBandwidth(v_NR_FrequencyBand.FrequencyBandIndicator, v_NR_FrequencyBand.FrequencyInfoDL.scs_SpecificCarrierList[0].subcarrierSpacing, v_NR_FrequencyBand.ChannelBandwidth);</w:t>
            </w:r>
          </w:p>
          <w:p w14:paraId="45A22E18"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f_NR_SS_CommonCellConfig(p_NR_CellId, cads_NR_SS_Config_REQ(p_NR_CellId, p_TimingInfo, p_DMRS_DownlinkConfig, p_PDSCH_TimeDomainResourceAllocationList, p_NrofCandidates, v_SubcarrierSpacing, v_NR_FrequencyBand,v_LocationAndBandwidth, p_SearchSpace));</w:t>
            </w:r>
          </w:p>
          <w:p w14:paraId="79CF2329" w14:textId="77777777"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2CBCFD9E" w14:textId="1A84D0EF" w:rsidR="00F85304" w:rsidRPr="00F85304" w:rsidRDefault="00F85304" w:rsidP="00F85304">
            <w:pPr>
              <w:autoSpaceDE w:val="0"/>
              <w:autoSpaceDN w:val="0"/>
              <w:adjustRightInd w:val="0"/>
              <w:spacing w:after="0"/>
              <w:rPr>
                <w:rFonts w:ascii="Courier New" w:hAnsi="Courier New" w:cs="Courier New"/>
                <w:bCs/>
                <w:sz w:val="18"/>
                <w:szCs w:val="18"/>
              </w:rPr>
            </w:pPr>
            <w:r w:rsidRPr="00F85304">
              <w:rPr>
                <w:rFonts w:ascii="Courier New" w:hAnsi="Courier New" w:cs="Courier New"/>
                <w:bCs/>
                <w:sz w:val="18"/>
                <w:szCs w:val="18"/>
              </w:rPr>
              <w:t xml:space="preserve">  }</w:t>
            </w:r>
          </w:p>
          <w:p w14:paraId="5E712B44"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69B220BA" w14:textId="77777777" w:rsidR="00F85304" w:rsidRDefault="00F85304" w:rsidP="00F85304">
      <w:pPr>
        <w:rPr>
          <w:rFonts w:ascii="Arial" w:hAnsi="Arial" w:cs="Arial"/>
          <w:b/>
        </w:rPr>
      </w:pPr>
    </w:p>
    <w:p w14:paraId="67F6A603" w14:textId="3443DB2B" w:rsidR="00C72B23" w:rsidRPr="00E12CDE" w:rsidRDefault="00C72B23" w:rsidP="00C72B23">
      <w:pPr>
        <w:pStyle w:val="Heading2"/>
        <w:numPr>
          <w:ilvl w:val="1"/>
          <w:numId w:val="2"/>
        </w:numPr>
        <w:overflowPunct w:val="0"/>
        <w:autoSpaceDE w:val="0"/>
        <w:autoSpaceDN w:val="0"/>
        <w:adjustRightInd w:val="0"/>
        <w:spacing w:before="480"/>
        <w:rPr>
          <w:b/>
          <w:lang w:val="pt-BR"/>
        </w:rPr>
      </w:pPr>
      <w:bookmarkStart w:id="23" w:name="_Toc183772032"/>
      <w:r w:rsidRPr="00E12CDE">
        <w:rPr>
          <w:b/>
          <w:lang w:val="pt-BR"/>
        </w:rPr>
        <w:t xml:space="preserve">Change </w:t>
      </w:r>
      <w:r>
        <w:rPr>
          <w:b/>
          <w:lang w:val="pt-BR"/>
        </w:rPr>
        <w:t>4</w:t>
      </w:r>
      <w:bookmarkEnd w:id="2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1AD162FB" w14:textId="77777777" w:rsidTr="00774300">
        <w:trPr>
          <w:trHeight w:val="447"/>
        </w:trPr>
        <w:tc>
          <w:tcPr>
            <w:tcW w:w="1985" w:type="dxa"/>
          </w:tcPr>
          <w:p w14:paraId="7C4BBC58" w14:textId="63F7B962" w:rsidR="00C72B23" w:rsidRPr="00E12CDE" w:rsidRDefault="00C72B23" w:rsidP="00774300">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00857475" w14:textId="1ECBAC87" w:rsidR="00C72B23" w:rsidRPr="00C72B23" w:rsidRDefault="00C72B23" w:rsidP="00774300">
            <w:pPr>
              <w:spacing w:after="0"/>
              <w:rPr>
                <w:rFonts w:ascii="Arial" w:hAnsi="Arial" w:cs="Arial"/>
                <w:bCs/>
              </w:rPr>
            </w:pPr>
            <w:r w:rsidRPr="00C72B23">
              <w:rPr>
                <w:rFonts w:ascii="Arial" w:hAnsi="Arial" w:cs="Arial"/>
                <w:bCs/>
                <w:lang w:val="pt-BR"/>
              </w:rPr>
              <w:t>cads_NR_SS_Config_REQ</w:t>
            </w:r>
          </w:p>
        </w:tc>
      </w:tr>
      <w:tr w:rsidR="00C72B23" w:rsidRPr="00E12CDE" w14:paraId="54C6F7E0" w14:textId="77777777" w:rsidTr="00774300">
        <w:trPr>
          <w:trHeight w:val="452"/>
        </w:trPr>
        <w:tc>
          <w:tcPr>
            <w:tcW w:w="1985" w:type="dxa"/>
          </w:tcPr>
          <w:p w14:paraId="6DCEECAE" w14:textId="77777777" w:rsidR="00C72B23" w:rsidRPr="00E12CDE" w:rsidRDefault="00C72B23" w:rsidP="00774300">
            <w:pPr>
              <w:spacing w:before="40" w:after="40"/>
              <w:rPr>
                <w:rFonts w:ascii="Arial" w:hAnsi="Arial"/>
                <w:b/>
              </w:rPr>
            </w:pPr>
            <w:r w:rsidRPr="00E12CDE">
              <w:rPr>
                <w:rFonts w:ascii="Arial" w:hAnsi="Arial"/>
                <w:b/>
              </w:rPr>
              <w:t>Reason for change</w:t>
            </w:r>
          </w:p>
        </w:tc>
        <w:tc>
          <w:tcPr>
            <w:tcW w:w="7654" w:type="dxa"/>
          </w:tcPr>
          <w:p w14:paraId="365ACF14" w14:textId="65B3E0FD" w:rsidR="00C72B23" w:rsidRPr="00FC35A9" w:rsidRDefault="00C80B65" w:rsidP="00774300">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is needed for newly introduced function </w:t>
            </w:r>
            <w:r w:rsidRPr="00FC35A9">
              <w:rPr>
                <w:rFonts w:ascii="Arial" w:hAnsi="Arial" w:cs="Arial"/>
                <w:bCs/>
                <w:lang w:val="pt-BR"/>
              </w:rPr>
              <w:t>f_NR_SS_SearchSpaceConfig</w:t>
            </w:r>
            <w:r>
              <w:rPr>
                <w:rFonts w:ascii="Arial" w:eastAsia="SimSun" w:hAnsi="Arial" w:cs="Arial"/>
                <w:lang w:eastAsia="zh-CN"/>
              </w:rPr>
              <w:t xml:space="preserve">  (</w:t>
            </w:r>
            <w:r w:rsidR="00C72B23">
              <w:rPr>
                <w:rFonts w:ascii="Arial" w:eastAsia="SimSun" w:hAnsi="Arial" w:cs="Arial"/>
                <w:lang w:eastAsia="zh-CN"/>
              </w:rPr>
              <w:t xml:space="preserve">Refer to Change </w:t>
            </w:r>
            <w:r>
              <w:rPr>
                <w:rFonts w:ascii="Arial" w:eastAsia="SimSun" w:hAnsi="Arial" w:cs="Arial"/>
                <w:lang w:eastAsia="zh-CN"/>
              </w:rPr>
              <w:t>3)</w:t>
            </w:r>
          </w:p>
        </w:tc>
      </w:tr>
      <w:tr w:rsidR="00C72B23" w:rsidRPr="00E12CDE" w14:paraId="4349F975" w14:textId="77777777" w:rsidTr="00774300">
        <w:tc>
          <w:tcPr>
            <w:tcW w:w="1985" w:type="dxa"/>
          </w:tcPr>
          <w:p w14:paraId="70201C65" w14:textId="77777777" w:rsidR="00C72B23" w:rsidRPr="00E12CDE" w:rsidRDefault="00C72B23" w:rsidP="00774300">
            <w:pPr>
              <w:spacing w:before="40" w:after="40"/>
              <w:rPr>
                <w:rFonts w:ascii="Arial" w:hAnsi="Arial"/>
                <w:b/>
              </w:rPr>
            </w:pPr>
            <w:r w:rsidRPr="00E12CDE">
              <w:rPr>
                <w:rFonts w:ascii="Arial" w:hAnsi="Arial"/>
                <w:b/>
              </w:rPr>
              <w:t>Summary of change</w:t>
            </w:r>
          </w:p>
        </w:tc>
        <w:tc>
          <w:tcPr>
            <w:tcW w:w="7654" w:type="dxa"/>
          </w:tcPr>
          <w:p w14:paraId="1AEE4E99" w14:textId="77777777" w:rsidR="00C72B23" w:rsidRPr="007E26D6" w:rsidRDefault="00C72B23" w:rsidP="00774300">
            <w:pPr>
              <w:pStyle w:val="CRCoverPage"/>
              <w:spacing w:after="0"/>
              <w:rPr>
                <w:rFonts w:cs="Arial"/>
              </w:rPr>
            </w:pPr>
            <w:r>
              <w:rPr>
                <w:rFonts w:cs="Arial"/>
              </w:rPr>
              <w:t>New Change</w:t>
            </w:r>
          </w:p>
        </w:tc>
      </w:tr>
      <w:tr w:rsidR="00C72B23" w:rsidRPr="00E12CDE" w14:paraId="2E89CD62" w14:textId="77777777" w:rsidTr="00774300">
        <w:tc>
          <w:tcPr>
            <w:tcW w:w="1985" w:type="dxa"/>
          </w:tcPr>
          <w:p w14:paraId="07F3C7FD" w14:textId="77777777" w:rsidR="00C72B23" w:rsidRPr="00E12CDE" w:rsidRDefault="00C72B23" w:rsidP="00774300">
            <w:pPr>
              <w:spacing w:before="40" w:after="40"/>
              <w:rPr>
                <w:rFonts w:ascii="Arial" w:hAnsi="Arial"/>
                <w:b/>
              </w:rPr>
            </w:pPr>
            <w:r w:rsidRPr="00E12CDE">
              <w:rPr>
                <w:rFonts w:ascii="Arial" w:hAnsi="Arial"/>
                <w:b/>
              </w:rPr>
              <w:t>TTCN module</w:t>
            </w:r>
          </w:p>
        </w:tc>
        <w:tc>
          <w:tcPr>
            <w:tcW w:w="7654" w:type="dxa"/>
          </w:tcPr>
          <w:p w14:paraId="2E4BD727" w14:textId="3B6EA049" w:rsidR="00C72B23" w:rsidRPr="000D7399" w:rsidRDefault="00C72B23" w:rsidP="00774300">
            <w:pPr>
              <w:spacing w:after="0"/>
              <w:rPr>
                <w:rFonts w:ascii="Arial" w:hAnsi="Arial" w:cs="Arial"/>
                <w:lang w:eastAsia="zh-CN"/>
              </w:rPr>
            </w:pPr>
            <w:r>
              <w:rPr>
                <w:rFonts w:ascii="Arial" w:hAnsi="Arial" w:cs="Arial"/>
                <w:lang w:val="en-IN" w:eastAsia="en-GB"/>
              </w:rPr>
              <w:t>NR_CellCfg_Templates</w:t>
            </w:r>
            <w:r>
              <w:rPr>
                <w:rFonts w:ascii="Arial" w:hAnsi="Arial" w:cs="Arial"/>
                <w:lang w:eastAsia="en-GB"/>
              </w:rPr>
              <w:t>.ttcn</w:t>
            </w:r>
          </w:p>
        </w:tc>
      </w:tr>
    </w:tbl>
    <w:p w14:paraId="49C06727" w14:textId="1E07D827" w:rsidR="00F85304" w:rsidRPr="00E12CDE" w:rsidRDefault="00F85304" w:rsidP="00C72B23">
      <w:pPr>
        <w:rPr>
          <w:lang w:val="pt-BR"/>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85304" w:rsidRPr="00E12CDE" w14:paraId="0854D618" w14:textId="77777777" w:rsidTr="00774300">
        <w:tc>
          <w:tcPr>
            <w:tcW w:w="9629" w:type="dxa"/>
          </w:tcPr>
          <w:p w14:paraId="668C48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template (value) NR_SYSTEM_CTRL_REQ cads_NR_SS_Config_REQ(NR_CellId_Type    p_NR_CellId,</w:t>
            </w:r>
          </w:p>
          <w:p w14:paraId="2EC6AF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TimingInfo_Type p_TimingInfo,</w:t>
            </w:r>
          </w:p>
          <w:p w14:paraId="17446FF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DMRS_DownlinkConfig p_DMRS_DownlinkConfig,</w:t>
            </w:r>
          </w:p>
          <w:p w14:paraId="378742B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PDSCH_TimeDomainResourceAllocationList p_PDSCH_TimeDomainResourceAllocationList,</w:t>
            </w:r>
          </w:p>
          <w:p w14:paraId="5B187D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NR_SearchSpace_NrofCandidates_Type p_NrofCandidates,</w:t>
            </w:r>
          </w:p>
          <w:p w14:paraId="558798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SubcarrierSpacing  p_SubcarrierSpacing,</w:t>
            </w:r>
          </w:p>
          <w:p w14:paraId="4DF3DAD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 (value) NR_FrequencyBand_Type p_NR_FrequencyBand,</w:t>
            </w:r>
          </w:p>
          <w:p w14:paraId="1F2076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BWP.locationAndBandwidth p_LocationAndBandwidth,</w:t>
            </w:r>
          </w:p>
          <w:p w14:paraId="3B769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template(value) SearchSpace p_SearchSpace</w:t>
            </w:r>
          </w:p>
          <w:p w14:paraId="5029FC4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modifies cas_NR_CellConfigAllOmit_REQ :=</w:t>
            </w:r>
          </w:p>
          <w:p w14:paraId="75BF3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44A55DF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Common := cs_NR_ReqAspCommonPart_CellCfg(p_NR_CellId, p_TimingInfo),</w:t>
            </w:r>
          </w:p>
          <w:p w14:paraId="17118F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Request := {</w:t>
            </w:r>
          </w:p>
          <w:p w14:paraId="17AB231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Cell := {</w:t>
            </w:r>
          </w:p>
          <w:p w14:paraId="1B6E43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AddOrReconfigure := {</w:t>
            </w:r>
          </w:p>
          <w:p w14:paraId="7019F82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PhysicalLayer := {</w:t>
            </w:r>
          </w:p>
          <w:p w14:paraId="2F510B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Common := omit,</w:t>
            </w:r>
          </w:p>
          <w:p w14:paraId="53348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Downlink := {</w:t>
            </w:r>
          </w:p>
          <w:p w14:paraId="21810C4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FrequencyInfoDL := omit,</w:t>
            </w:r>
          </w:p>
          <w:p w14:paraId="6EBFC41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SSPbchBlock := omit,</w:t>
            </w:r>
          </w:p>
          <w:p w14:paraId="4DD2CC8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PdschCellLevelConfig := omit,</w:t>
            </w:r>
          </w:p>
          <w:p w14:paraId="2AFDEC3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BWPs := {               </w:t>
            </w:r>
          </w:p>
          <w:p w14:paraId="6A5B5C7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ActiveBWP := omit,</w:t>
            </w:r>
          </w:p>
          <w:p w14:paraId="4DF6DE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BwpArray := {</w:t>
            </w:r>
          </w:p>
          <w:p w14:paraId="12D4FA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FAB5B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Id := tsc_NR_BWP_Id,</w:t>
            </w:r>
          </w:p>
          <w:p w14:paraId="3BE9905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BWP := {</w:t>
            </w:r>
          </w:p>
          <w:p w14:paraId="0A52F07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R15 := cs_38508_BWP(p_SubcarrierSpacing, p_LocationAndBandwidth)</w:t>
            </w:r>
          </w:p>
          <w:p w14:paraId="2ADFA1B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w:t>
            </w:r>
          </w:p>
          <w:p w14:paraId="604B512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Pdcch := {</w:t>
            </w:r>
          </w:p>
          <w:p w14:paraId="4474378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SearchSpaceArray := {cs_NR_BWP_SearchSpaceConfig_SearchSpaceZero(p_SubcarrierSpacing),</w:t>
            </w:r>
          </w:p>
          <w:p w14:paraId="398410E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cs_NR_BWP_SearchSpaceConfig_CSS(p_NrofCandidates),</w:t>
            </w:r>
          </w:p>
          <w:p w14:paraId="1A88A73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cs_NR_BWP_SearchSpaceConfig_USS(p_NrofCandidates),</w:t>
            </w:r>
          </w:p>
          <w:p w14:paraId="0782A44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cs_NR_BWP_SearchSpaceConfig_SISS(p_NrofCandidates),</w:t>
            </w:r>
          </w:p>
          <w:p w14:paraId="39E5B28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cs_NR_BWP_SearchSpaceConfig_CSS_DCI_2_6(p_SearchSpace)},</w:t>
            </w:r>
          </w:p>
          <w:p w14:paraId="3BFDCF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CoresetArray := {</w:t>
            </w:r>
          </w:p>
          <w:p w14:paraId="131C125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cs_NR_ASN1_ControlResourceSet(cs_NR_ControlResourceSetZeroAtSS(0)), // CORESET#0 according to 38.211 clause 7.3.2.2 with shift index being the physical layer cell id @sic R5-190786, RP-182523 sic@ */</w:t>
            </w:r>
          </w:p>
          <w:p w14:paraId="36F7C71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cs_NR_ASN1_ControlResourceSet(cs_38508_ControlResourceSet())        // default CORESET as according to 38.508-1 Table 4.6.3-17</w:t>
            </w:r>
          </w:p>
          <w:p w14:paraId="5A9E1F3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F1F601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RelativeTxPower := cs_NR_PDCCH_EPREs_Def,</w:t>
            </w:r>
          </w:p>
          <w:p w14:paraId="71B6ECA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Coreset0_OffsetRBs := p_NR_FrequencyBand.Coreset0_OffsetRBs</w:t>
            </w:r>
          </w:p>
          <w:p w14:paraId="11A2DF9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068CB5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Pdsch := {</w:t>
            </w:r>
          </w:p>
          <w:p w14:paraId="3F4CE15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ConfigCommon := {</w:t>
            </w:r>
          </w:p>
          <w:p w14:paraId="036E2E5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R15 := cs_38508_PDSCH_ConfigCommon(p_PDSCH_TimeDomainResourceAllocationList)</w:t>
            </w:r>
          </w:p>
          <w:p w14:paraId="34F5522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25D1D4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ConfigDedicated := {</w:t>
            </w:r>
          </w:p>
          <w:p w14:paraId="0939CDD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R15 := cs_38508_PDSCH_Config(p_DMRS_DownlinkConfig, omit, tsc_NR_SSB_Index1)</w:t>
            </w:r>
          </w:p>
          <w:p w14:paraId="099B8EA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FBC375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RelativeTxPower := cs_NR_PDSCH_EPREs_Def</w:t>
            </w:r>
          </w:p>
          <w:p w14:paraId="62A3F7E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76AE11D" w14:textId="77777777" w:rsidR="006405CC" w:rsidRPr="005F7AAB" w:rsidRDefault="006405CC" w:rsidP="006405CC">
            <w:pPr>
              <w:autoSpaceDE w:val="0"/>
              <w:autoSpaceDN w:val="0"/>
              <w:adjustRightInd w:val="0"/>
              <w:spacing w:after="0"/>
              <w:rPr>
                <w:rFonts w:ascii="Courier New" w:hAnsi="Courier New" w:cs="Courier New"/>
                <w:bCs/>
                <w:sz w:val="18"/>
                <w:szCs w:val="18"/>
                <w:lang w:val="de-DE"/>
              </w:rPr>
            </w:pPr>
            <w:r w:rsidRPr="006405CC">
              <w:rPr>
                <w:rFonts w:ascii="Courier New" w:hAnsi="Courier New" w:cs="Courier New"/>
                <w:bCs/>
                <w:sz w:val="18"/>
                <w:szCs w:val="18"/>
              </w:rPr>
              <w:t xml:space="preserve">                    </w:t>
            </w:r>
            <w:r w:rsidRPr="005F7AAB">
              <w:rPr>
                <w:rFonts w:ascii="Courier New" w:hAnsi="Courier New" w:cs="Courier New"/>
                <w:bCs/>
                <w:sz w:val="18"/>
                <w:szCs w:val="18"/>
                <w:lang w:val="de-DE"/>
              </w:rPr>
              <w:t>Sps := omit,</w:t>
            </w:r>
          </w:p>
          <w:p w14:paraId="6A4B0134" w14:textId="77777777" w:rsidR="006405CC" w:rsidRPr="005F7AAB" w:rsidRDefault="006405CC" w:rsidP="006405CC">
            <w:pPr>
              <w:autoSpaceDE w:val="0"/>
              <w:autoSpaceDN w:val="0"/>
              <w:adjustRightInd w:val="0"/>
              <w:spacing w:after="0"/>
              <w:rPr>
                <w:rFonts w:ascii="Courier New" w:hAnsi="Courier New" w:cs="Courier New"/>
                <w:bCs/>
                <w:sz w:val="18"/>
                <w:szCs w:val="18"/>
                <w:lang w:val="de-DE"/>
              </w:rPr>
            </w:pPr>
            <w:r w:rsidRPr="005F7AAB">
              <w:rPr>
                <w:rFonts w:ascii="Courier New" w:hAnsi="Courier New" w:cs="Courier New"/>
                <w:bCs/>
                <w:sz w:val="18"/>
                <w:szCs w:val="18"/>
                <w:lang w:val="de-DE"/>
              </w:rPr>
              <w:t xml:space="preserve">                    SL_Pdcch := omit,</w:t>
            </w:r>
          </w:p>
          <w:p w14:paraId="5A7A28C4" w14:textId="77777777" w:rsidR="006405CC" w:rsidRPr="00415AC8" w:rsidRDefault="006405CC" w:rsidP="006405CC">
            <w:pPr>
              <w:autoSpaceDE w:val="0"/>
              <w:autoSpaceDN w:val="0"/>
              <w:adjustRightInd w:val="0"/>
              <w:spacing w:after="0"/>
              <w:rPr>
                <w:rFonts w:ascii="Courier New" w:hAnsi="Courier New" w:cs="Courier New"/>
                <w:bCs/>
                <w:sz w:val="18"/>
                <w:szCs w:val="18"/>
                <w:lang w:val="de-DE"/>
              </w:rPr>
            </w:pPr>
            <w:r w:rsidRPr="005F7AAB">
              <w:rPr>
                <w:rFonts w:ascii="Courier New" w:hAnsi="Courier New" w:cs="Courier New"/>
                <w:bCs/>
                <w:sz w:val="18"/>
                <w:szCs w:val="18"/>
                <w:lang w:val="de-DE"/>
              </w:rPr>
              <w:t xml:space="preserve">                    </w:t>
            </w:r>
            <w:r w:rsidRPr="00415AC8">
              <w:rPr>
                <w:rFonts w:ascii="Courier New" w:hAnsi="Courier New" w:cs="Courier New"/>
                <w:bCs/>
                <w:sz w:val="18"/>
                <w:szCs w:val="18"/>
                <w:lang w:val="de-DE"/>
              </w:rPr>
              <w:t>NCD_SSPbchBlock := omit</w:t>
            </w:r>
          </w:p>
          <w:p w14:paraId="1B7AD13B" w14:textId="77777777" w:rsidR="006405CC" w:rsidRPr="00415AC8" w:rsidRDefault="006405CC" w:rsidP="006405CC">
            <w:pPr>
              <w:autoSpaceDE w:val="0"/>
              <w:autoSpaceDN w:val="0"/>
              <w:adjustRightInd w:val="0"/>
              <w:spacing w:after="0"/>
              <w:rPr>
                <w:rFonts w:ascii="Courier New" w:hAnsi="Courier New" w:cs="Courier New"/>
                <w:bCs/>
                <w:sz w:val="18"/>
                <w:szCs w:val="18"/>
                <w:lang w:val="de-DE"/>
              </w:rPr>
            </w:pPr>
            <w:r w:rsidRPr="00415AC8">
              <w:rPr>
                <w:rFonts w:ascii="Courier New" w:hAnsi="Courier New" w:cs="Courier New"/>
                <w:bCs/>
                <w:sz w:val="18"/>
                <w:szCs w:val="18"/>
                <w:lang w:val="de-DE"/>
              </w:rPr>
              <w:t xml:space="preserve">                  }</w:t>
            </w:r>
          </w:p>
          <w:p w14:paraId="51B978BC" w14:textId="77777777" w:rsidR="006405CC" w:rsidRPr="00415AC8" w:rsidRDefault="006405CC" w:rsidP="006405CC">
            <w:pPr>
              <w:autoSpaceDE w:val="0"/>
              <w:autoSpaceDN w:val="0"/>
              <w:adjustRightInd w:val="0"/>
              <w:spacing w:after="0"/>
              <w:rPr>
                <w:rFonts w:ascii="Courier New" w:hAnsi="Courier New" w:cs="Courier New"/>
                <w:bCs/>
                <w:sz w:val="18"/>
                <w:szCs w:val="18"/>
                <w:lang w:val="de-DE"/>
              </w:rPr>
            </w:pPr>
            <w:r w:rsidRPr="00415AC8">
              <w:rPr>
                <w:rFonts w:ascii="Courier New" w:hAnsi="Courier New" w:cs="Courier New"/>
                <w:bCs/>
                <w:sz w:val="18"/>
                <w:szCs w:val="18"/>
                <w:lang w:val="de-DE"/>
              </w:rPr>
              <w:t xml:space="preserve">                },</w:t>
            </w:r>
          </w:p>
          <w:p w14:paraId="535995E5" w14:textId="77777777" w:rsidR="006405CC" w:rsidRPr="00415AC8" w:rsidRDefault="006405CC" w:rsidP="006405CC">
            <w:pPr>
              <w:autoSpaceDE w:val="0"/>
              <w:autoSpaceDN w:val="0"/>
              <w:adjustRightInd w:val="0"/>
              <w:spacing w:after="0"/>
              <w:rPr>
                <w:rFonts w:ascii="Courier New" w:hAnsi="Courier New" w:cs="Courier New"/>
                <w:bCs/>
                <w:sz w:val="18"/>
                <w:szCs w:val="18"/>
                <w:lang w:val="de-DE"/>
              </w:rPr>
            </w:pPr>
            <w:r w:rsidRPr="00415AC8">
              <w:rPr>
                <w:rFonts w:ascii="Courier New" w:hAnsi="Courier New" w:cs="Courier New"/>
                <w:bCs/>
                <w:sz w:val="18"/>
                <w:szCs w:val="18"/>
                <w:lang w:val="de-DE"/>
              </w:rPr>
              <w:t xml:space="preserve">                InitialBWP_RedCap := omit</w:t>
            </w:r>
          </w:p>
          <w:p w14:paraId="2ED8449D" w14:textId="77777777" w:rsidR="006405CC" w:rsidRPr="00415AC8" w:rsidRDefault="006405CC" w:rsidP="006405CC">
            <w:pPr>
              <w:autoSpaceDE w:val="0"/>
              <w:autoSpaceDN w:val="0"/>
              <w:adjustRightInd w:val="0"/>
              <w:spacing w:after="0"/>
              <w:rPr>
                <w:rFonts w:ascii="Courier New" w:hAnsi="Courier New" w:cs="Courier New"/>
                <w:bCs/>
                <w:sz w:val="18"/>
                <w:szCs w:val="18"/>
                <w:lang w:val="de-DE"/>
              </w:rPr>
            </w:pPr>
            <w:r w:rsidRPr="00415AC8">
              <w:rPr>
                <w:rFonts w:ascii="Courier New" w:hAnsi="Courier New" w:cs="Courier New"/>
                <w:bCs/>
                <w:sz w:val="18"/>
                <w:szCs w:val="18"/>
                <w:lang w:val="de-DE"/>
              </w:rPr>
              <w:t xml:space="preserve">              },</w:t>
            </w:r>
          </w:p>
          <w:p w14:paraId="39CD0D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415AC8">
              <w:rPr>
                <w:rFonts w:ascii="Courier New" w:hAnsi="Courier New" w:cs="Courier New"/>
                <w:bCs/>
                <w:sz w:val="18"/>
                <w:szCs w:val="18"/>
                <w:lang w:val="de-DE"/>
              </w:rPr>
              <w:t xml:space="preserve">              </w:t>
            </w:r>
            <w:r w:rsidRPr="006405CC">
              <w:rPr>
                <w:rFonts w:ascii="Courier New" w:hAnsi="Courier New" w:cs="Courier New"/>
                <w:bCs/>
                <w:sz w:val="18"/>
                <w:szCs w:val="18"/>
              </w:rPr>
              <w:t>CsiConfig := omit</w:t>
            </w:r>
          </w:p>
          <w:p w14:paraId="0A8733F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FE1F3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Uplink := omit</w:t>
            </w:r>
          </w:p>
          <w:p w14:paraId="1A4E4FB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95458A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AA5B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1502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60D7C8E" w14:textId="5F147778" w:rsidR="00F85304"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2281FB2" w14:textId="77777777" w:rsidR="00F85304" w:rsidRPr="00B5380A" w:rsidRDefault="00F85304" w:rsidP="00F85304">
            <w:pPr>
              <w:autoSpaceDE w:val="0"/>
              <w:autoSpaceDN w:val="0"/>
              <w:adjustRightInd w:val="0"/>
              <w:spacing w:after="0"/>
              <w:rPr>
                <w:rFonts w:ascii="Courier New" w:hAnsi="Courier New" w:cs="Courier New"/>
                <w:b/>
                <w:sz w:val="18"/>
                <w:szCs w:val="18"/>
              </w:rPr>
            </w:pPr>
          </w:p>
        </w:tc>
      </w:tr>
    </w:tbl>
    <w:p w14:paraId="39A615E2" w14:textId="77777777" w:rsidR="00F85304" w:rsidRDefault="00F85304" w:rsidP="00F85304">
      <w:pPr>
        <w:rPr>
          <w:rFonts w:ascii="Arial" w:hAnsi="Arial" w:cs="Arial"/>
          <w:b/>
        </w:rPr>
      </w:pPr>
    </w:p>
    <w:p w14:paraId="1A451CA7" w14:textId="671DEC37" w:rsidR="006405CC" w:rsidRPr="00E12CDE" w:rsidRDefault="006405CC" w:rsidP="006405CC">
      <w:pPr>
        <w:pStyle w:val="Heading2"/>
        <w:numPr>
          <w:ilvl w:val="1"/>
          <w:numId w:val="2"/>
        </w:numPr>
        <w:overflowPunct w:val="0"/>
        <w:autoSpaceDE w:val="0"/>
        <w:autoSpaceDN w:val="0"/>
        <w:adjustRightInd w:val="0"/>
        <w:spacing w:before="480"/>
        <w:rPr>
          <w:b/>
          <w:lang w:val="pt-BR"/>
        </w:rPr>
      </w:pPr>
      <w:bookmarkStart w:id="24" w:name="_Toc183772033"/>
      <w:r w:rsidRPr="00E12CDE">
        <w:rPr>
          <w:b/>
          <w:lang w:val="pt-BR"/>
        </w:rPr>
        <w:lastRenderedPageBreak/>
        <w:t xml:space="preserve">Change </w:t>
      </w:r>
      <w:r w:rsidR="00C72B23">
        <w:rPr>
          <w:b/>
          <w:lang w:val="pt-BR"/>
        </w:rPr>
        <w:t>5</w:t>
      </w:r>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6405CC" w:rsidRPr="00E12CDE" w14:paraId="428E4424" w14:textId="77777777" w:rsidTr="00774300">
        <w:trPr>
          <w:trHeight w:val="447"/>
        </w:trPr>
        <w:tc>
          <w:tcPr>
            <w:tcW w:w="1985" w:type="dxa"/>
          </w:tcPr>
          <w:p w14:paraId="6868E132" w14:textId="702F247B" w:rsidR="006405CC" w:rsidRPr="00E12CDE" w:rsidRDefault="00504D29" w:rsidP="00774300">
            <w:pPr>
              <w:spacing w:before="40" w:after="40"/>
              <w:rPr>
                <w:rFonts w:ascii="Arial" w:hAnsi="Arial" w:cs="Arial"/>
                <w:b/>
              </w:rPr>
            </w:pPr>
            <w:r>
              <w:rPr>
                <w:rFonts w:ascii="Arial" w:hAnsi="Arial" w:cs="Arial"/>
                <w:b/>
              </w:rPr>
              <w:t>Function</w:t>
            </w:r>
            <w:r w:rsidR="006405CC" w:rsidRPr="00E12CDE">
              <w:rPr>
                <w:rFonts w:ascii="Arial" w:hAnsi="Arial" w:cs="Arial"/>
                <w:b/>
              </w:rPr>
              <w:t xml:space="preserve"> name</w:t>
            </w:r>
          </w:p>
        </w:tc>
        <w:tc>
          <w:tcPr>
            <w:tcW w:w="7654" w:type="dxa"/>
          </w:tcPr>
          <w:p w14:paraId="1A9433A7" w14:textId="2F2483BA" w:rsidR="006405CC" w:rsidRPr="000D7399" w:rsidRDefault="006405CC" w:rsidP="00774300">
            <w:pPr>
              <w:spacing w:after="0"/>
              <w:rPr>
                <w:rFonts w:ascii="Arial" w:hAnsi="Arial" w:cs="Arial"/>
              </w:rPr>
            </w:pPr>
            <w:r w:rsidRPr="006405CC">
              <w:rPr>
                <w:rFonts w:ascii="Arial" w:hAnsi="Arial" w:cs="Arial"/>
              </w:rPr>
              <w:t>f_TC_7_1_1_12_4_NR_Steps3_9</w:t>
            </w:r>
          </w:p>
        </w:tc>
      </w:tr>
      <w:tr w:rsidR="006405CC" w:rsidRPr="00E12CDE" w14:paraId="18D01935" w14:textId="77777777" w:rsidTr="00774300">
        <w:trPr>
          <w:trHeight w:val="452"/>
        </w:trPr>
        <w:tc>
          <w:tcPr>
            <w:tcW w:w="1985" w:type="dxa"/>
          </w:tcPr>
          <w:p w14:paraId="66D8F4F0" w14:textId="77777777" w:rsidR="006405CC" w:rsidRPr="00E12CDE" w:rsidRDefault="006405CC" w:rsidP="00774300">
            <w:pPr>
              <w:spacing w:before="40" w:after="40"/>
              <w:rPr>
                <w:rFonts w:ascii="Arial" w:hAnsi="Arial"/>
                <w:b/>
              </w:rPr>
            </w:pPr>
            <w:r w:rsidRPr="00E12CDE">
              <w:rPr>
                <w:rFonts w:ascii="Arial" w:hAnsi="Arial"/>
                <w:b/>
              </w:rPr>
              <w:t>Reason for change</w:t>
            </w:r>
          </w:p>
        </w:tc>
        <w:tc>
          <w:tcPr>
            <w:tcW w:w="7654" w:type="dxa"/>
          </w:tcPr>
          <w:p w14:paraId="429D0080" w14:textId="77777777" w:rsidR="006405CC" w:rsidRDefault="00CC56B9"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The enabling of the reception of the HARQ ACK on PCell is not needed as this would then feedback the HARQ ACK for the SCell Activation MAC CE at Step 3 which is not expected</w:t>
            </w:r>
          </w:p>
          <w:p w14:paraId="6A63239B" w14:textId="77777777" w:rsidR="00CC56B9" w:rsidRDefault="00CC56B9" w:rsidP="00CC56B9">
            <w:pPr>
              <w:pStyle w:val="ListParagraph"/>
              <w:autoSpaceDE w:val="0"/>
              <w:autoSpaceDN w:val="0"/>
              <w:adjustRightInd w:val="0"/>
              <w:spacing w:after="0"/>
              <w:ind w:left="432"/>
              <w:rPr>
                <w:rFonts w:ascii="Arial" w:eastAsia="SimSun" w:hAnsi="Arial" w:cs="Arial"/>
                <w:lang w:eastAsia="zh-CN"/>
              </w:rPr>
            </w:pPr>
          </w:p>
          <w:p w14:paraId="53CE5039" w14:textId="77777777" w:rsidR="00CC56B9" w:rsidRDefault="00CC56B9"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As there is no uplink data expected, there is no need to start the default onSR UL grant config</w:t>
            </w:r>
          </w:p>
          <w:p w14:paraId="2CE86BEE" w14:textId="77777777" w:rsidR="00CC56B9" w:rsidRPr="00CC56B9" w:rsidRDefault="00CC56B9" w:rsidP="00CC56B9">
            <w:pPr>
              <w:pStyle w:val="ListParagraph"/>
              <w:rPr>
                <w:rFonts w:ascii="Arial" w:eastAsia="SimSun" w:hAnsi="Arial" w:cs="Arial"/>
                <w:lang w:eastAsia="zh-CN"/>
              </w:rPr>
            </w:pPr>
          </w:p>
          <w:p w14:paraId="677E1FD8" w14:textId="77777777" w:rsidR="00CC56B9" w:rsidRDefault="00CC56B9"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It is recommended to have a small delay after </w:t>
            </w:r>
            <w:r w:rsidRPr="00CC56B9">
              <w:rPr>
                <w:rFonts w:ascii="Arial" w:eastAsia="SimSun" w:hAnsi="Arial" w:cs="Arial"/>
                <w:lang w:eastAsia="zh-CN"/>
              </w:rPr>
              <w:t>f_SS_CellConfig_ActivateSCell_CA</w:t>
            </w:r>
            <w:r>
              <w:rPr>
                <w:rFonts w:ascii="Arial" w:eastAsia="SimSun" w:hAnsi="Arial" w:cs="Arial"/>
                <w:lang w:eastAsia="zh-CN"/>
              </w:rPr>
              <w:t xml:space="preserve"> before enabling HARQ ACK reception on PCell so that it does not get sent to TTCN</w:t>
            </w:r>
          </w:p>
          <w:p w14:paraId="6C989DFF" w14:textId="77777777" w:rsidR="00CC56B9" w:rsidRPr="00CC56B9" w:rsidRDefault="00CC56B9" w:rsidP="00CC56B9">
            <w:pPr>
              <w:pStyle w:val="ListParagraph"/>
              <w:rPr>
                <w:rFonts w:ascii="Arial" w:eastAsia="SimSun" w:hAnsi="Arial" w:cs="Arial"/>
                <w:lang w:eastAsia="zh-CN"/>
              </w:rPr>
            </w:pPr>
          </w:p>
          <w:p w14:paraId="0A649238" w14:textId="77777777" w:rsidR="00CC56B9" w:rsidRDefault="00CC56B9"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The enabling of the reception of the HARQ ACK on the SCell is not necessary as the Steps 6 and 9 check for reception of HARQ ACK on the PCell.</w:t>
            </w:r>
          </w:p>
          <w:p w14:paraId="4F4A269D" w14:textId="77777777" w:rsidR="00CC56B9" w:rsidRPr="00CC56B9" w:rsidRDefault="00CC56B9" w:rsidP="00CC56B9">
            <w:pPr>
              <w:pStyle w:val="ListParagraph"/>
              <w:rPr>
                <w:rFonts w:ascii="Arial" w:eastAsia="SimSun" w:hAnsi="Arial" w:cs="Arial"/>
                <w:lang w:eastAsia="zh-CN"/>
              </w:rPr>
            </w:pPr>
          </w:p>
          <w:p w14:paraId="29469953" w14:textId="77777777" w:rsidR="00CC56B9" w:rsidRDefault="00CC56B9"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Long DRX cycle should be 10240 rather than </w:t>
            </w:r>
            <w:r w:rsidR="00747A98">
              <w:rPr>
                <w:rFonts w:ascii="Arial" w:eastAsia="SimSun" w:hAnsi="Arial" w:cs="Arial"/>
                <w:lang w:eastAsia="zh-CN"/>
              </w:rPr>
              <w:t>1024</w:t>
            </w:r>
          </w:p>
          <w:p w14:paraId="1474D04F" w14:textId="77777777" w:rsidR="00747A98" w:rsidRPr="00747A98" w:rsidRDefault="00747A98" w:rsidP="00747A98">
            <w:pPr>
              <w:pStyle w:val="ListParagraph"/>
              <w:rPr>
                <w:rFonts w:ascii="Arial" w:eastAsia="SimSun" w:hAnsi="Arial" w:cs="Arial"/>
                <w:lang w:eastAsia="zh-CN"/>
              </w:rPr>
            </w:pPr>
          </w:p>
          <w:p w14:paraId="20258522" w14:textId="77777777" w:rsidR="00747A98" w:rsidRDefault="00747A98"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As the sizeDCI2_6_r16 is setup as 6 entries, the local end SS configuration should have 6 entries when the Wakeup and SCellDormancyIndicationBitValue is configured</w:t>
            </w:r>
          </w:p>
          <w:p w14:paraId="740F1D49" w14:textId="77777777" w:rsidR="00D27D81" w:rsidRPr="00D27D81" w:rsidRDefault="00D27D81" w:rsidP="00D27D81">
            <w:pPr>
              <w:pStyle w:val="ListParagraph"/>
              <w:rPr>
                <w:rFonts w:ascii="Arial" w:eastAsia="SimSun" w:hAnsi="Arial" w:cs="Arial"/>
                <w:lang w:eastAsia="zh-CN"/>
              </w:rPr>
            </w:pPr>
          </w:p>
          <w:p w14:paraId="0FC42D6B" w14:textId="00FDDD2F" w:rsidR="00D27D81" w:rsidRDefault="00D27D81"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 delay of 11.0s needs to happen so that the complete long drx cycle of 10.240s is finished before Step 7 is started. </w:t>
            </w:r>
          </w:p>
          <w:p w14:paraId="5A713FD1" w14:textId="77777777" w:rsidR="00747A98" w:rsidRPr="00747A98" w:rsidRDefault="00747A98" w:rsidP="00747A98">
            <w:pPr>
              <w:pStyle w:val="ListParagraph"/>
              <w:rPr>
                <w:rFonts w:ascii="Arial" w:eastAsia="SimSun" w:hAnsi="Arial" w:cs="Arial"/>
                <w:lang w:eastAsia="zh-CN"/>
              </w:rPr>
            </w:pPr>
          </w:p>
          <w:p w14:paraId="1C699043" w14:textId="3BC552C6" w:rsidR="00747A98" w:rsidRPr="00CC56B9" w:rsidRDefault="00747A98" w:rsidP="00CC56B9">
            <w:pPr>
              <w:pStyle w:val="ListParagraph"/>
              <w:numPr>
                <w:ilvl w:val="0"/>
                <w:numId w:val="23"/>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DRB transmissions at Step 5 and Step 8 should happen on BWP#0 with data routed via the </w:t>
            </w:r>
            <w:r w:rsidR="00D27D81">
              <w:rPr>
                <w:rFonts w:ascii="Arial" w:eastAsia="SimSun" w:hAnsi="Arial" w:cs="Arial"/>
                <w:lang w:eastAsia="zh-CN"/>
              </w:rPr>
              <w:t xml:space="preserve">PDCCH of the </w:t>
            </w:r>
            <w:r>
              <w:rPr>
                <w:rFonts w:ascii="Arial" w:eastAsia="SimSun" w:hAnsi="Arial" w:cs="Arial"/>
                <w:lang w:eastAsia="zh-CN"/>
              </w:rPr>
              <w:t>SCell</w:t>
            </w:r>
            <w:r w:rsidR="00D27D81">
              <w:rPr>
                <w:rFonts w:ascii="Arial" w:eastAsia="SimSun" w:hAnsi="Arial" w:cs="Arial"/>
                <w:lang w:eastAsia="zh-CN"/>
              </w:rPr>
              <w:t xml:space="preserve"> which does not necessitate the switching of the BWP.</w:t>
            </w:r>
          </w:p>
        </w:tc>
      </w:tr>
      <w:tr w:rsidR="006405CC" w:rsidRPr="00E12CDE" w14:paraId="004F7554" w14:textId="77777777" w:rsidTr="00774300">
        <w:tc>
          <w:tcPr>
            <w:tcW w:w="1985" w:type="dxa"/>
          </w:tcPr>
          <w:p w14:paraId="0263C8F2" w14:textId="77777777" w:rsidR="006405CC" w:rsidRPr="00E12CDE" w:rsidRDefault="006405CC" w:rsidP="00774300">
            <w:pPr>
              <w:spacing w:before="40" w:after="40"/>
              <w:rPr>
                <w:rFonts w:ascii="Arial" w:hAnsi="Arial"/>
                <w:b/>
              </w:rPr>
            </w:pPr>
            <w:r w:rsidRPr="00E12CDE">
              <w:rPr>
                <w:rFonts w:ascii="Arial" w:hAnsi="Arial"/>
                <w:b/>
              </w:rPr>
              <w:t>Summary of change</w:t>
            </w:r>
          </w:p>
        </w:tc>
        <w:tc>
          <w:tcPr>
            <w:tcW w:w="7654" w:type="dxa"/>
          </w:tcPr>
          <w:p w14:paraId="6EC54C8F" w14:textId="77777777" w:rsidR="006405CC" w:rsidRDefault="00FF34EA" w:rsidP="00FF34EA">
            <w:pPr>
              <w:pStyle w:val="CRCoverPage"/>
              <w:numPr>
                <w:ilvl w:val="0"/>
                <w:numId w:val="24"/>
              </w:numPr>
              <w:spacing w:after="0"/>
              <w:rPr>
                <w:rFonts w:cs="Arial"/>
              </w:rPr>
            </w:pPr>
            <w:r>
              <w:rPr>
                <w:rFonts w:cs="Arial"/>
              </w:rPr>
              <w:t>Removed the enabling of the HARQ reception</w:t>
            </w:r>
          </w:p>
          <w:p w14:paraId="669D268E" w14:textId="77777777" w:rsidR="00FF34EA" w:rsidRDefault="00FF34EA" w:rsidP="00FF34EA">
            <w:pPr>
              <w:pStyle w:val="CRCoverPage"/>
              <w:spacing w:after="0"/>
              <w:ind w:left="720"/>
              <w:rPr>
                <w:rFonts w:cs="Arial"/>
              </w:rPr>
            </w:pPr>
          </w:p>
          <w:p w14:paraId="15F04091" w14:textId="4A0E2F02" w:rsidR="00FF34EA" w:rsidRDefault="00FF34EA" w:rsidP="00FF34EA">
            <w:pPr>
              <w:pStyle w:val="CRCoverPage"/>
              <w:numPr>
                <w:ilvl w:val="0"/>
                <w:numId w:val="24"/>
              </w:numPr>
              <w:spacing w:after="0"/>
              <w:rPr>
                <w:rFonts w:cs="Arial"/>
              </w:rPr>
            </w:pPr>
            <w:r>
              <w:rPr>
                <w:rFonts w:cs="Arial"/>
              </w:rPr>
              <w:t>Removed the starting of the UL Grant configuration</w:t>
            </w:r>
          </w:p>
          <w:p w14:paraId="1209F9DA" w14:textId="77777777" w:rsidR="00FF34EA" w:rsidRPr="00FF34EA" w:rsidRDefault="00FF34EA" w:rsidP="00FF34EA">
            <w:pPr>
              <w:pStyle w:val="CRCoverPage"/>
              <w:spacing w:after="0"/>
              <w:rPr>
                <w:rFonts w:cs="Arial"/>
              </w:rPr>
            </w:pPr>
          </w:p>
          <w:p w14:paraId="08DA21CF" w14:textId="1ED78050" w:rsidR="00FF34EA" w:rsidRDefault="00FF34EA" w:rsidP="00FF34EA">
            <w:pPr>
              <w:pStyle w:val="CRCoverPage"/>
              <w:numPr>
                <w:ilvl w:val="0"/>
                <w:numId w:val="24"/>
              </w:numPr>
              <w:spacing w:after="0"/>
              <w:rPr>
                <w:rFonts w:cs="Arial"/>
              </w:rPr>
            </w:pPr>
            <w:r>
              <w:rPr>
                <w:rFonts w:cs="Arial"/>
              </w:rPr>
              <w:t>Added a delay of 100ms</w:t>
            </w:r>
          </w:p>
          <w:p w14:paraId="6D5D3645" w14:textId="77777777" w:rsidR="00FF34EA" w:rsidRPr="00FF34EA" w:rsidRDefault="00FF34EA" w:rsidP="00FF34EA">
            <w:pPr>
              <w:pStyle w:val="CRCoverPage"/>
              <w:spacing w:after="0"/>
              <w:rPr>
                <w:rFonts w:cs="Arial"/>
              </w:rPr>
            </w:pPr>
          </w:p>
          <w:p w14:paraId="6AA8F032" w14:textId="4B4C8A03" w:rsidR="00FF34EA" w:rsidRDefault="00FF34EA" w:rsidP="00FF34EA">
            <w:pPr>
              <w:pStyle w:val="CRCoverPage"/>
              <w:numPr>
                <w:ilvl w:val="0"/>
                <w:numId w:val="24"/>
              </w:numPr>
              <w:spacing w:after="0"/>
              <w:rPr>
                <w:rFonts w:cs="Arial"/>
              </w:rPr>
            </w:pPr>
            <w:r>
              <w:rPr>
                <w:rFonts w:cs="Arial"/>
              </w:rPr>
              <w:t>Removed the enabling of the HARQ reception on the SCell</w:t>
            </w:r>
          </w:p>
          <w:p w14:paraId="7CFD0C83" w14:textId="77777777" w:rsidR="00FF34EA" w:rsidRPr="00FF34EA" w:rsidRDefault="00FF34EA" w:rsidP="00FF34EA">
            <w:pPr>
              <w:pStyle w:val="CRCoverPage"/>
              <w:spacing w:after="0"/>
              <w:rPr>
                <w:rFonts w:cs="Arial"/>
              </w:rPr>
            </w:pPr>
          </w:p>
          <w:p w14:paraId="70A07183" w14:textId="31F71E03" w:rsidR="00FF34EA" w:rsidRDefault="00FF34EA" w:rsidP="00FF34EA">
            <w:pPr>
              <w:pStyle w:val="CRCoverPage"/>
              <w:numPr>
                <w:ilvl w:val="0"/>
                <w:numId w:val="24"/>
              </w:numPr>
              <w:spacing w:after="0"/>
              <w:rPr>
                <w:rFonts w:cs="Arial"/>
              </w:rPr>
            </w:pPr>
            <w:r>
              <w:rPr>
                <w:rFonts w:cs="Arial"/>
              </w:rPr>
              <w:t>Corrected the long DRX cycle to 10240</w:t>
            </w:r>
          </w:p>
          <w:p w14:paraId="775F9BC9" w14:textId="77777777" w:rsidR="00FF34EA" w:rsidRPr="00FF34EA" w:rsidRDefault="00FF34EA" w:rsidP="00FF34EA">
            <w:pPr>
              <w:pStyle w:val="CRCoverPage"/>
              <w:spacing w:after="0"/>
              <w:rPr>
                <w:rFonts w:cs="Arial"/>
              </w:rPr>
            </w:pPr>
          </w:p>
          <w:p w14:paraId="6EB11C7B" w14:textId="45014055" w:rsidR="00FF34EA" w:rsidRPr="00FF34EA" w:rsidRDefault="00FF34EA" w:rsidP="00FF34EA">
            <w:pPr>
              <w:pStyle w:val="CRCoverPage"/>
              <w:numPr>
                <w:ilvl w:val="0"/>
                <w:numId w:val="24"/>
              </w:numPr>
              <w:spacing w:after="0"/>
              <w:rPr>
                <w:rFonts w:cs="Arial"/>
              </w:rPr>
            </w:pPr>
            <w:r>
              <w:rPr>
                <w:rFonts w:cs="Arial"/>
              </w:rPr>
              <w:t xml:space="preserve">Used a new template called </w:t>
            </w:r>
            <w:r w:rsidRPr="00FF34EA">
              <w:rPr>
                <w:rFonts w:cs="Arial"/>
              </w:rPr>
              <w:t>cs_NR_DciFormat_2_6_Block_List_6Items</w:t>
            </w:r>
            <w:r>
              <w:rPr>
                <w:rFonts w:cs="Arial"/>
              </w:rPr>
              <w:t xml:space="preserve"> which matches the </w:t>
            </w:r>
            <w:r>
              <w:rPr>
                <w:rFonts w:eastAsia="SimSun" w:cs="Arial"/>
                <w:lang w:eastAsia="zh-CN"/>
              </w:rPr>
              <w:t>sizeDCI2_6_r16</w:t>
            </w:r>
          </w:p>
          <w:p w14:paraId="171BE33D" w14:textId="77777777" w:rsidR="00FF34EA" w:rsidRPr="00FF34EA" w:rsidRDefault="00FF34EA" w:rsidP="00FF34EA">
            <w:pPr>
              <w:pStyle w:val="CRCoverPage"/>
              <w:spacing w:after="0"/>
              <w:rPr>
                <w:rFonts w:cs="Arial"/>
              </w:rPr>
            </w:pPr>
          </w:p>
          <w:p w14:paraId="6DEF9688" w14:textId="4A678A86" w:rsidR="00FF34EA" w:rsidRDefault="00FF34EA" w:rsidP="00FF34EA">
            <w:pPr>
              <w:pStyle w:val="CRCoverPage"/>
              <w:numPr>
                <w:ilvl w:val="0"/>
                <w:numId w:val="24"/>
              </w:numPr>
              <w:spacing w:after="0"/>
              <w:rPr>
                <w:rFonts w:cs="Arial"/>
              </w:rPr>
            </w:pPr>
            <w:r>
              <w:rPr>
                <w:rFonts w:cs="Arial"/>
              </w:rPr>
              <w:t xml:space="preserve">A delay of 11.0s is added to ensure the DRX long cycle is completed so that the </w:t>
            </w:r>
            <w:r w:rsidRPr="00FF34EA">
              <w:rPr>
                <w:rFonts w:cs="Arial"/>
              </w:rPr>
              <w:t xml:space="preserve">DCI 2-6 </w:t>
            </w:r>
            <w:r>
              <w:rPr>
                <w:rFonts w:cs="Arial"/>
              </w:rPr>
              <w:t xml:space="preserve">is transmitted </w:t>
            </w:r>
            <w:r w:rsidRPr="00FF34EA">
              <w:rPr>
                <w:rFonts w:cs="Arial"/>
              </w:rPr>
              <w:t>within the ps-offset time before the start of next long DRX drx-onDurationTimer on NR Cell 1</w:t>
            </w:r>
          </w:p>
          <w:p w14:paraId="2E3EF178" w14:textId="77777777" w:rsidR="00FF34EA" w:rsidRPr="00FF34EA" w:rsidRDefault="00FF34EA" w:rsidP="00FF34EA">
            <w:pPr>
              <w:pStyle w:val="CRCoverPage"/>
              <w:spacing w:after="0"/>
              <w:rPr>
                <w:rFonts w:cs="Arial"/>
              </w:rPr>
            </w:pPr>
          </w:p>
          <w:p w14:paraId="2FB65108" w14:textId="70B5DCE2" w:rsidR="00FF34EA" w:rsidRPr="007E26D6" w:rsidRDefault="00FF34EA" w:rsidP="00FF34EA">
            <w:pPr>
              <w:pStyle w:val="CRCoverPage"/>
              <w:numPr>
                <w:ilvl w:val="0"/>
                <w:numId w:val="24"/>
              </w:numPr>
              <w:spacing w:after="0"/>
              <w:rPr>
                <w:rFonts w:cs="Arial"/>
              </w:rPr>
            </w:pPr>
            <w:r>
              <w:rPr>
                <w:rFonts w:cs="Arial"/>
              </w:rPr>
              <w:t>Removed the configuration for the BWP switch.</w:t>
            </w:r>
          </w:p>
        </w:tc>
      </w:tr>
      <w:tr w:rsidR="006405CC" w:rsidRPr="00E12CDE" w14:paraId="78AE66BD" w14:textId="77777777" w:rsidTr="00774300">
        <w:tc>
          <w:tcPr>
            <w:tcW w:w="1985" w:type="dxa"/>
          </w:tcPr>
          <w:p w14:paraId="0354CDB1" w14:textId="77777777" w:rsidR="006405CC" w:rsidRPr="00E12CDE" w:rsidRDefault="006405CC" w:rsidP="00774300">
            <w:pPr>
              <w:spacing w:before="40" w:after="40"/>
              <w:rPr>
                <w:rFonts w:ascii="Arial" w:hAnsi="Arial"/>
                <w:b/>
              </w:rPr>
            </w:pPr>
            <w:r w:rsidRPr="00E12CDE">
              <w:rPr>
                <w:rFonts w:ascii="Arial" w:hAnsi="Arial"/>
                <w:b/>
              </w:rPr>
              <w:t>TTCN module</w:t>
            </w:r>
          </w:p>
        </w:tc>
        <w:tc>
          <w:tcPr>
            <w:tcW w:w="7654" w:type="dxa"/>
          </w:tcPr>
          <w:p w14:paraId="6763BF4A" w14:textId="77777777" w:rsidR="006405CC" w:rsidRPr="000D7399" w:rsidRDefault="006405CC" w:rsidP="00774300">
            <w:pPr>
              <w:spacing w:after="0"/>
              <w:rPr>
                <w:rFonts w:ascii="Arial" w:hAnsi="Arial" w:cs="Arial"/>
                <w:lang w:eastAsia="zh-CN"/>
              </w:rPr>
            </w:pPr>
            <w:r>
              <w:rPr>
                <w:rFonts w:ascii="Arial" w:hAnsi="Arial" w:cs="Arial"/>
                <w:lang w:val="en-IN" w:eastAsia="en-GB"/>
              </w:rPr>
              <w:t>MAC_PowerSaving_TC_Common_NR</w:t>
            </w:r>
            <w:r>
              <w:rPr>
                <w:rFonts w:ascii="Arial" w:hAnsi="Arial" w:cs="Arial"/>
                <w:lang w:eastAsia="en-GB"/>
              </w:rPr>
              <w:t>.ttcn</w:t>
            </w:r>
          </w:p>
        </w:tc>
      </w:tr>
    </w:tbl>
    <w:p w14:paraId="55A85E04" w14:textId="77777777" w:rsidR="006405CC" w:rsidRDefault="006405CC" w:rsidP="006405CC">
      <w:pPr>
        <w:rPr>
          <w:rFonts w:ascii="Arial" w:hAnsi="Arial" w:cs="Arial"/>
          <w:b/>
        </w:rPr>
      </w:pPr>
    </w:p>
    <w:p w14:paraId="372B94F2" w14:textId="77777777" w:rsidR="006405CC" w:rsidRPr="005571C5" w:rsidRDefault="006405CC" w:rsidP="006405C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3D0BC5A0" w14:textId="77777777" w:rsidTr="00774300">
        <w:tc>
          <w:tcPr>
            <w:tcW w:w="9629" w:type="dxa"/>
          </w:tcPr>
          <w:p w14:paraId="40D8582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Pr="006405CC">
              <w:rPr>
                <w:rFonts w:ascii="Courier New" w:hAnsi="Courier New" w:cs="Courier New"/>
                <w:bCs/>
                <w:sz w:val="18"/>
                <w:szCs w:val="18"/>
              </w:rPr>
              <w:t>function f_TC_7_1_1_12_4_NR_Steps3_9(NR_CellId_Type    p_PCell,</w:t>
            </w:r>
          </w:p>
          <w:p w14:paraId="46BA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NR_CellId_Type    p_SCell,</w:t>
            </w:r>
          </w:p>
          <w:p w14:paraId="7579F1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DRB_Identity      p_DRBId</w:t>
            </w:r>
          </w:p>
          <w:p w14:paraId="623C95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4939F9C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SCell dormancy indication</w:t>
            </w:r>
          </w:p>
          <w:p w14:paraId="50312D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UInt_Type v_LongDRXCycle;</w:t>
            </w:r>
          </w:p>
          <w:p w14:paraId="09A977E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UInt_Type v_DrxStartOffset;</w:t>
            </w:r>
          </w:p>
          <w:p w14:paraId="4569E5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SubFrameTiming_Type v_WakeUpTiming;</w:t>
            </w:r>
          </w:p>
          <w:p w14:paraId="0A8457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SubFrameTiming_Type v_SendTiming;</w:t>
            </w:r>
          </w:p>
          <w:p w14:paraId="1218ADD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var SubFrameTiming_Type v_ConfigTiming;</w:t>
            </w:r>
          </w:p>
          <w:p w14:paraId="57D1817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template (value) NR_MAC_PDUList_Type v_MAC_PDUListDL;</w:t>
            </w:r>
          </w:p>
          <w:p w14:paraId="1B5FCDA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56248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t_Watchdog := 5.0;</w:t>
            </w:r>
          </w:p>
          <w:p w14:paraId="6690C4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DBF4B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f_NR_SS_SystemIndCtrlConfig(nr_Cell1, cds_NR_SystemIndCtrl_UL_HARQ(enable));</w:t>
            </w:r>
          </w:p>
          <w:p w14:paraId="434832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3D0C06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f_NR_ULGrantConfiguration_Start(p_SCell);</w:t>
            </w:r>
          </w:p>
          <w:p w14:paraId="3A720D8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47DD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3 siclog@</w:t>
            </w:r>
          </w:p>
          <w:p w14:paraId="2A1F1F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SCell Activation MAC-CE to activate SCell (NR Cell 3).</w:t>
            </w:r>
          </w:p>
          <w:p w14:paraId="0706D5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f_SS_CellConfig_ActivateSCell_CA(p_PCell);</w:t>
            </w:r>
          </w:p>
          <w:p w14:paraId="2C375F9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35BE4C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576458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f_NR_SS_CellConfig_DciDlInfo_NoRetransmission(p_PCell);</w:t>
            </w:r>
          </w:p>
          <w:p w14:paraId="3FA3CE7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0A337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f_NR_SS_SystemIndCtrlConfig(p_PCell, cds_NR_SystemIndCtrl_UL_HARQ(enable));</w:t>
            </w:r>
          </w:p>
          <w:p w14:paraId="729290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f_NR_SS_SystemIndCtrlConfig(p_SCell, cds_NR_SystemIndCtrl_UL_HARQ(enable));</w:t>
            </w:r>
          </w:p>
          <w:p w14:paraId="7BD18E4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14B4B2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v_LongDRXCycle := 1024;</w:t>
            </w:r>
          </w:p>
          <w:p w14:paraId="308DD9A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v_DrxStartOffset := 0;</w:t>
            </w:r>
          </w:p>
          <w:p w14:paraId="4CE48D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v_WakeUpTiming := f_NR_GetWakeUpSignalTiming (v_SendTiming, p_PCell, v_LongDRXCycle, v_DrxStartOffset);</w:t>
            </w:r>
          </w:p>
          <w:p w14:paraId="7716390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v_ConfigTiming := f_SubFrameTiming_AddMilliSeconds(v_WakeUpTiming, 3);</w:t>
            </w:r>
          </w:p>
          <w:p w14:paraId="2A978CB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2FE8FB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4 siclog@</w:t>
            </w:r>
          </w:p>
          <w:p w14:paraId="4ADC38A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ps-Offset time before the start of next long DRX drx-onDurationTimer on NR Cell 1. (Note 3)</w:t>
            </w:r>
          </w:p>
          <w:p w14:paraId="7D75F19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SCell dormancy indication is value 0 in the DCI 2-6</w:t>
            </w:r>
          </w:p>
          <w:p w14:paraId="30C35F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f_NR_SS_CommonCellConfig(p_PCell, cads_NR_DciTrigger_WakeUP_REQ(p_PCell, cs_TimingInfo_NR(v_WakeUpTiming),cs_NR_DciFormat_2_6_Block_List_5Items('1'B, '0'B)));</w:t>
            </w:r>
          </w:p>
          <w:p w14:paraId="5229986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C7865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v_MAC_PDUListDL := f_NR_GetMAC_PDUListDL(0, p_DRBId);</w:t>
            </w:r>
          </w:p>
          <w:p w14:paraId="2178E3C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5C67F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5 siclog@</w:t>
            </w:r>
          </w:p>
          <w:p w14:paraId="1B241AD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SCell and transmits a MAC PDU on the initial BWP (BWP#0) when the Drx-onDurationTimer is running.</w:t>
            </w:r>
          </w:p>
          <w:p w14:paraId="5325ECD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f_NR_SS_ConfigureBWPs_DL(p_SCell, cs_TimingInfo_NR(v_ConfigTiming), tsc_NR_BWP_Id); //@sic R5-225297 sic@</w:t>
            </w:r>
          </w:p>
          <w:p w14:paraId="70FAD16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DRB.send(cas_NR_DRB_COMMON_REQ_MAC_PDUList(p_SCell, p_DRBId, cs_TimingInfo_NR(v_SendTiming), v_MAC_PDUListDL, -, -, crs_MacBearerRouting(p_SCell)));</w:t>
            </w:r>
          </w:p>
          <w:p w14:paraId="614182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934F6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6 siclog@</w:t>
            </w:r>
          </w:p>
          <w:p w14:paraId="6FDB86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PCell for the DL MAC PDU in Step 5 within 5 seconds</w:t>
            </w:r>
          </w:p>
          <w:p w14:paraId="53B0ADC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t_Watchdog.start;</w:t>
            </w:r>
          </w:p>
          <w:p w14:paraId="3C06936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63521C3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011CB4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SYSIND.receive(car_NR_SYSTEM_UL_HARQ_IND(p_PCell, ack))</w:t>
            </w:r>
          </w:p>
          <w:p w14:paraId="25B0B72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76EB11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f_NR_SetVerdictFailOrInconc(__FILE__, __LINE__, "Step 6");</w:t>
            </w:r>
          </w:p>
          <w:p w14:paraId="3C8C0D4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t_Watchdog.stop;</w:t>
            </w:r>
          </w:p>
          <w:p w14:paraId="63E7364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1A7D4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t_Watchdog.timeout</w:t>
            </w:r>
          </w:p>
          <w:p w14:paraId="6B445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8FDD09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388DF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AB3DC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v_WakeUpTiming := f_NR_GetWakeUpSignalTiming (v_SendTiming, p_PCell, v_LongDRXCycle, v_DrxStartOffset);</w:t>
            </w:r>
          </w:p>
          <w:p w14:paraId="646D0D3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v_ConfigTiming := f_SubFrameTiming_AddMilliSeconds(v_WakeUpTiming, 3);</w:t>
            </w:r>
          </w:p>
          <w:p w14:paraId="46A124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EF16A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7 siclog@</w:t>
            </w:r>
          </w:p>
          <w:p w14:paraId="7E87184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ps-offset time before the start of next long DRX drx-onDurationTimer on NR Cell 1. (Note 4)</w:t>
            </w:r>
          </w:p>
          <w:p w14:paraId="1FBB70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SCell dormancy indication is value 1 in the DCI 2-6</w:t>
            </w:r>
          </w:p>
          <w:p w14:paraId="74E9F32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f_NR_SS_CommonCellConfig(p_PCell, cads_NR_DciTrigger_WakeUP_REQ(p_PCell, cs_TimingInfo_NR(v_WakeUpTiming), cs_NR_DciFormat_2_6_Block_List_5Items('1'B, '1'B)));</w:t>
            </w:r>
          </w:p>
          <w:p w14:paraId="4E22BC5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lastRenderedPageBreak/>
              <w:t xml:space="preserve">    </w:t>
            </w:r>
          </w:p>
          <w:p w14:paraId="25A062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8 siclog@</w:t>
            </w:r>
          </w:p>
          <w:p w14:paraId="14EBA22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SCell and transmits a MAC PDU on the active BWP (BWP#0) when the Drx-onDurationTimer is running.</w:t>
            </w:r>
          </w:p>
          <w:p w14:paraId="2EB83D0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v_MAC_PDUListDL := f_NR_GetMAC_PDUListDL(1, p_DRBId);</w:t>
            </w:r>
          </w:p>
          <w:p w14:paraId="6D0A42B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f_NR_SS_ConfigureBWPs_DL(p_SCell, cs_TimingInfo_NR(v_ConfigTiming), tsc_NR_BWP_Id);</w:t>
            </w:r>
          </w:p>
          <w:p w14:paraId="3DADFBB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DRB.send(cas_NR_DRB_COMMON_REQ_MAC_PDUList(p_SCell, p_DRBId, cs_TimingInfo_NR(v_SendTiming), v_MAC_PDUListDL, -, -, crs_MacBearerRouting(p_SCell)));</w:t>
            </w:r>
          </w:p>
          <w:p w14:paraId="569D51F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C5F934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9 siclog@</w:t>
            </w:r>
          </w:p>
          <w:p w14:paraId="29A1FD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PCell NR Cell 1 for the DL MAC PDU in Step 8?</w:t>
            </w:r>
          </w:p>
          <w:p w14:paraId="468181E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SYSIND.receive(car_NR_SYSTEM_UL_HARQ_IND(p_PCell, ack));</w:t>
            </w:r>
          </w:p>
          <w:p w14:paraId="716209D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f_NR_PreliminaryPass(__FILE__, __LINE__, "Step 9");</w:t>
            </w:r>
          </w:p>
          <w:p w14:paraId="59210F9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45F150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f_NR_SS_SystemIndCtrlConfig(nr_Cell1, cds_NR_SystemIndCtrl_UL_HARQ(disable));</w:t>
            </w:r>
          </w:p>
          <w:p w14:paraId="2EB58D5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DFDEB6C" w14:textId="05FC5BD6"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r w:rsidRPr="007E26D6">
              <w:rPr>
                <w:rFonts w:ascii="Courier New" w:hAnsi="Courier New" w:cs="Courier New"/>
                <w:bCs/>
                <w:sz w:val="18"/>
                <w:szCs w:val="18"/>
              </w:rPr>
              <w:t xml:space="preserve"> </w:t>
            </w:r>
          </w:p>
          <w:p w14:paraId="1D1B5800" w14:textId="77777777" w:rsidR="006405CC" w:rsidRPr="005571C5" w:rsidRDefault="006405CC" w:rsidP="0077430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07A96BDC" w14:textId="77777777" w:rsidR="006405CC" w:rsidRDefault="006405CC" w:rsidP="006405CC">
      <w:pPr>
        <w:spacing w:after="0"/>
        <w:rPr>
          <w:rFonts w:ascii="Arial" w:hAnsi="Arial"/>
          <w:b/>
          <w:lang w:eastAsia="en-GB"/>
        </w:rPr>
      </w:pPr>
    </w:p>
    <w:p w14:paraId="7BCD52D5" w14:textId="20FBA34D" w:rsidR="006405CC" w:rsidRPr="005571C5" w:rsidRDefault="006405CC" w:rsidP="006405C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6405CC" w:rsidRPr="00E12CDE" w14:paraId="15AD125C" w14:textId="77777777" w:rsidTr="00774300">
        <w:tc>
          <w:tcPr>
            <w:tcW w:w="9629" w:type="dxa"/>
          </w:tcPr>
          <w:p w14:paraId="0EEFB3C9" w14:textId="77777777" w:rsidR="006405CC" w:rsidRDefault="006405CC" w:rsidP="0077430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p>
          <w:p w14:paraId="5AB5CE5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function f_TC_7_1_1_12_4_NR_Steps3_9(NR_CellId_Type    p_PCell,</w:t>
            </w:r>
          </w:p>
          <w:p w14:paraId="0BB99F4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NR_CellId_Type    p_SCell,</w:t>
            </w:r>
          </w:p>
          <w:p w14:paraId="6B20E93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DRB_Identity      p_DRBId</w:t>
            </w:r>
          </w:p>
          <w:p w14:paraId="689FF5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runs on NR_BASE_PTC</w:t>
            </w:r>
          </w:p>
          <w:p w14:paraId="5B9B940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{//DRX adaptation / SCell dormancy indication</w:t>
            </w:r>
          </w:p>
          <w:p w14:paraId="7A8BF6F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UInt_Type v_LongDRXCycle;</w:t>
            </w:r>
          </w:p>
          <w:p w14:paraId="668F253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UInt_Type v_DrxStartOffset;</w:t>
            </w:r>
          </w:p>
          <w:p w14:paraId="1C92CE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SubFrameTiming_Type v_WakeUpTiming;</w:t>
            </w:r>
          </w:p>
          <w:p w14:paraId="470AB3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SubFrameTiming_Type v_SendTiming;</w:t>
            </w:r>
          </w:p>
          <w:p w14:paraId="0093B7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SubFrameTiming_Type v_ConfigTiming;</w:t>
            </w:r>
          </w:p>
          <w:p w14:paraId="3DF61FA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var template (value) NR_MAC_PDUList_Type v_MAC_PDUListDL;</w:t>
            </w:r>
          </w:p>
          <w:p w14:paraId="262810D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A1A297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timer t_Watchdog := 5.0;</w:t>
            </w:r>
          </w:p>
          <w:p w14:paraId="6931BC9A" w14:textId="593108F6"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41D5B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3 siclog@</w:t>
            </w:r>
          </w:p>
          <w:p w14:paraId="654F0B5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a SCell Activation MAC-CE to activate SCell (NR Cell 3).</w:t>
            </w:r>
          </w:p>
          <w:p w14:paraId="2473DD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f_SS_CellConfig_ActivateSCell_CA(p_PCell);</w:t>
            </w:r>
          </w:p>
          <w:p w14:paraId="0C00AFF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16BC63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suppress number of DL retransmissions:</w:t>
            </w:r>
          </w:p>
          <w:p w14:paraId="6E9FEEE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f_NR_SS_CellConfig_DciDlInfo_NoRetransmission(p_PCell);</w:t>
            </w:r>
          </w:p>
          <w:p w14:paraId="089C828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7489636" w14:textId="165DC520"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f_Delay(0.1); //WA#</w:t>
            </w:r>
          </w:p>
          <w:p w14:paraId="36B78AA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3A4F1E6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to configure SS to report reception of HARQ ACK or NACK</w:t>
            </w:r>
          </w:p>
          <w:p w14:paraId="1A075E46" w14:textId="13E5A6E2"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f_NR_SS_SystemIndCtrlConfig(p_PCell, cds_NR_SystemIndCtrl_UL_HARQ(enable));//WA#</w:t>
            </w:r>
          </w:p>
          <w:p w14:paraId="27B8639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7D09E18" w14:textId="6C3FE87E"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v_LongDRXCycle := 10240; //WA#</w:t>
            </w:r>
          </w:p>
          <w:p w14:paraId="494DF88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v_DrxStartOffset := 0;</w:t>
            </w:r>
          </w:p>
          <w:p w14:paraId="4F4520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v_WakeUpTiming := f_NR_GetWakeUpSignalTiming (v_SendTiming, p_PCell, v_LongDRXCycle, v_DrxStartOffset);</w:t>
            </w:r>
          </w:p>
          <w:p w14:paraId="29F8C77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v_ConfigTiming := f_SubFrameTiming_AddMilliSeconds(v_WakeUpTiming, 3);</w:t>
            </w:r>
          </w:p>
          <w:p w14:paraId="4808F4F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AAADF02"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4 siclog@</w:t>
            </w:r>
          </w:p>
          <w:p w14:paraId="283A0E7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ps-Offset time before the start of next long DRX drx-onDurationTimer on NR Cell 1. (Note 3)</w:t>
            </w:r>
          </w:p>
          <w:p w14:paraId="5648E02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Wake-up indication is value 1 and the SCell dormancy indication is value 0 in the DCI 2-6</w:t>
            </w:r>
          </w:p>
          <w:p w14:paraId="44CC804D" w14:textId="6AC7130C"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f_NR_SS_CommonCellConfig(p_PCell, cads_NR_DciTrigger_WakeUP_REQ(p_PCell, cs_TimingInfo_NR(v_WakeUpTiming),</w:t>
            </w:r>
            <w:r w:rsidRPr="006405C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'0'B))); </w:t>
            </w:r>
            <w:r w:rsidRPr="006405CC">
              <w:rPr>
                <w:rFonts w:ascii="Courier New" w:hAnsi="Courier New" w:cs="Courier New"/>
                <w:bCs/>
                <w:sz w:val="18"/>
                <w:szCs w:val="18"/>
                <w:highlight w:val="yellow"/>
              </w:rPr>
              <w:t>//WA#</w:t>
            </w:r>
          </w:p>
          <w:p w14:paraId="7462EA0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11B9098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v_MAC_PDUListDL := f_NR_GetMAC_PDUListDL(0, p_DRBId);</w:t>
            </w:r>
          </w:p>
          <w:p w14:paraId="02AE503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4470F5C"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5 siclog@</w:t>
            </w:r>
          </w:p>
          <w:p w14:paraId="4029C108" w14:textId="1CDF1E22"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SCell and transmits a MAC PDU on the initial BWP (BWP#0) when the Drx-onDurationTimer is running.</w:t>
            </w:r>
          </w:p>
          <w:p w14:paraId="5EBD39C9" w14:textId="1A25B7DE"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lastRenderedPageBreak/>
              <w:t xml:space="preserve">    </w:t>
            </w:r>
            <w:r w:rsidRPr="006405CC">
              <w:rPr>
                <w:rFonts w:ascii="Courier New" w:hAnsi="Courier New" w:cs="Courier New"/>
                <w:bCs/>
                <w:sz w:val="18"/>
                <w:szCs w:val="18"/>
                <w:highlight w:val="yellow"/>
              </w:rPr>
              <w:t>//WA#</w:t>
            </w:r>
          </w:p>
          <w:p w14:paraId="7F465D6C" w14:textId="6E211C7F"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DRB.send(cas_NR_DRB_COMMON_REQ_MAC_PDUList(p_PCell, p_DRBId, cs_TimingInfo_NR(v_SendTiming), v_MAC_PDUListDL, -, -, crs_MacBearerRouting(p_SCell)));</w:t>
            </w:r>
          </w:p>
          <w:p w14:paraId="497AF9E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D32FD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6 siclog@</w:t>
            </w:r>
          </w:p>
          <w:p w14:paraId="79DF72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PCell for the DL MAC PDU in Step 5 within 5 seconds</w:t>
            </w:r>
          </w:p>
          <w:p w14:paraId="0C384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t_Watchdog.start;</w:t>
            </w:r>
          </w:p>
          <w:p w14:paraId="658B55C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alt</w:t>
            </w:r>
          </w:p>
          <w:p w14:paraId="2D67261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92BFB1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SYSIND.receive(car_NR_SYSTEM_UL_HARQ_IND(p_PCell, ack))</w:t>
            </w:r>
          </w:p>
          <w:p w14:paraId="574BB169"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DE1FB1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f_NR_SetVerdictFailOrInconc(__FILE__, __LINE__, "Step 6");</w:t>
            </w:r>
          </w:p>
          <w:p w14:paraId="316B459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t_Watchdog.stop;</w:t>
            </w:r>
          </w:p>
          <w:p w14:paraId="7B59018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9C6BD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 t_Watchdog.timeout</w:t>
            </w:r>
          </w:p>
          <w:p w14:paraId="2BE0E766"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E1A0FE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8E1785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7CD3B1CB" w14:textId="72329523"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f_Delay(11.0); //WA#</w:t>
            </w:r>
          </w:p>
          <w:p w14:paraId="6058BE7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790CA74"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v_WakeUpTiming := f_NR_GetWakeUpSignalTiming (v_SendTiming, p_PCell, v_LongDRXCycle, v_DrxStartOffset);</w:t>
            </w:r>
          </w:p>
          <w:p w14:paraId="18B3A67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v_ConfigTiming := f_SubFrameTiming_AddMilliSeconds(v_WakeUpTiming, 3);</w:t>
            </w:r>
          </w:p>
          <w:p w14:paraId="3F05493E"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48D7A39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 7 siclog@</w:t>
            </w:r>
          </w:p>
          <w:p w14:paraId="13ABD06B"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transmits DCI 2-6 within the ps-offset time before the start of next long DRX drx-onDurationTimer on NR Cell 1. (Note 4)</w:t>
            </w:r>
          </w:p>
          <w:p w14:paraId="41675650"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//Note 4:   The Wake-up indication is value 1 and the SCell dormancy indication is value 1 in the DCI 2-6</w:t>
            </w:r>
          </w:p>
          <w:p w14:paraId="346712CE" w14:textId="19906191"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f_NR_SS_CommonCellConfig(p_PCell, cads_NR_DciTrigger_WakeUP_REQ(p_PCell, cs_TimingInfo_NR(v_WakeUpTiming), </w:t>
            </w:r>
            <w:r w:rsidRPr="006405CC">
              <w:rPr>
                <w:rFonts w:ascii="Courier New" w:hAnsi="Courier New" w:cs="Courier New"/>
                <w:bCs/>
                <w:sz w:val="18"/>
                <w:szCs w:val="18"/>
                <w:highlight w:val="yellow"/>
              </w:rPr>
              <w:t>cs_NR_DciFormat_2_6_Block_List_6Items</w:t>
            </w:r>
            <w:r w:rsidRPr="006405CC">
              <w:rPr>
                <w:rFonts w:ascii="Courier New" w:hAnsi="Courier New" w:cs="Courier New"/>
                <w:bCs/>
                <w:sz w:val="18"/>
                <w:szCs w:val="18"/>
              </w:rPr>
              <w:t xml:space="preserve">('1'B, '1'B))); </w:t>
            </w:r>
            <w:r w:rsidRPr="006405CC">
              <w:rPr>
                <w:rFonts w:ascii="Courier New" w:hAnsi="Courier New" w:cs="Courier New"/>
                <w:bCs/>
                <w:sz w:val="18"/>
                <w:szCs w:val="18"/>
                <w:highlight w:val="yellow"/>
              </w:rPr>
              <w:t>//WA#</w:t>
            </w:r>
          </w:p>
          <w:p w14:paraId="71493735"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20D7EC4F"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8 siclog@</w:t>
            </w:r>
          </w:p>
          <w:p w14:paraId="1691568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//The SS indicates a new transmission on PDCCH of SCell and transmits a MAC PDU on the active BWP (BWP#0) when the Drx-onDurationTimer is running.</w:t>
            </w:r>
          </w:p>
          <w:p w14:paraId="60B0A1D3" w14:textId="7777777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v_MAC_PDUListDL := f_NR_GetMAC_PDUListDL(1, p_DRBId);</w:t>
            </w:r>
          </w:p>
          <w:p w14:paraId="57968948" w14:textId="0415F908" w:rsidR="006405CC" w:rsidRPr="006405CC" w:rsidRDefault="006405CC" w:rsidP="006405CC">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405CC">
              <w:rPr>
                <w:rFonts w:ascii="Courier New" w:hAnsi="Courier New" w:cs="Courier New"/>
                <w:bCs/>
                <w:sz w:val="18"/>
                <w:szCs w:val="18"/>
                <w:highlight w:val="yellow"/>
              </w:rPr>
              <w:t>//WA#</w:t>
            </w:r>
          </w:p>
          <w:p w14:paraId="39421B07" w14:textId="568BEDC5"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r w:rsidRPr="006405CC">
              <w:rPr>
                <w:rFonts w:ascii="Courier New" w:hAnsi="Courier New" w:cs="Courier New"/>
                <w:bCs/>
                <w:sz w:val="18"/>
                <w:szCs w:val="18"/>
                <w:highlight w:val="yellow"/>
              </w:rPr>
              <w:t>DRB.send(cas_NR_DRB_COMMON_REQ_MAC_PDUList(p_PCell, p_DRBId, cs_TimingInfo_NR(v_SendTiming), v_MAC_PDUListDL, -, -, crs_MacBearerRouting(p_SCell)));</w:t>
            </w:r>
          </w:p>
          <w:p w14:paraId="3813B20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66A0E817"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//@siclog Steps 9 siclog@</w:t>
            </w:r>
          </w:p>
          <w:p w14:paraId="45F4B3B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//Check: Does the UE transmit a HARQ ACK on the PCell NR Cell 1 for the DL MAC PDU in Step 8?</w:t>
            </w:r>
          </w:p>
          <w:p w14:paraId="57A03D63"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SYSIND.receive(car_NR_SYSTEM_UL_HARQ_IND(p_PCell, ack));</w:t>
            </w:r>
          </w:p>
          <w:p w14:paraId="395FF61A"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f_NR_PreliminaryPass(__FILE__, __LINE__, "Step 9");</w:t>
            </w:r>
          </w:p>
          <w:p w14:paraId="317115F1"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5A6397DD"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f_NR_SS_SystemIndCtrlConfig(nr_Cell1, cds_NR_SystemIndCtrl_UL_HARQ(disable));</w:t>
            </w:r>
          </w:p>
          <w:p w14:paraId="39C5E6E8" w14:textId="77777777" w:rsidR="006405CC" w:rsidRP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w:t>
            </w:r>
          </w:p>
          <w:p w14:paraId="0986FBE3" w14:textId="78382227" w:rsidR="006405CC" w:rsidRDefault="006405CC" w:rsidP="006405CC">
            <w:pPr>
              <w:autoSpaceDE w:val="0"/>
              <w:autoSpaceDN w:val="0"/>
              <w:adjustRightInd w:val="0"/>
              <w:spacing w:after="0"/>
              <w:rPr>
                <w:rFonts w:ascii="Courier New" w:hAnsi="Courier New" w:cs="Courier New"/>
                <w:bCs/>
                <w:sz w:val="18"/>
                <w:szCs w:val="18"/>
              </w:rPr>
            </w:pPr>
            <w:r w:rsidRPr="006405CC">
              <w:rPr>
                <w:rFonts w:ascii="Courier New" w:hAnsi="Courier New" w:cs="Courier New"/>
                <w:bCs/>
                <w:sz w:val="18"/>
                <w:szCs w:val="18"/>
              </w:rPr>
              <w:t xml:space="preserve">  }//f_TC_7_1_1_12_4_NR_Steps3_9</w:t>
            </w:r>
          </w:p>
          <w:p w14:paraId="1CD0E9FB" w14:textId="77777777" w:rsidR="006405CC" w:rsidRPr="005571C5" w:rsidRDefault="006405CC" w:rsidP="0077430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2BA61489" w14:textId="77777777" w:rsidR="006405CC" w:rsidRDefault="006405CC" w:rsidP="006405CC">
      <w:pPr>
        <w:spacing w:after="0"/>
        <w:rPr>
          <w:rFonts w:ascii="Arial" w:hAnsi="Arial"/>
          <w:b/>
          <w:lang w:eastAsia="en-GB"/>
        </w:rPr>
      </w:pPr>
    </w:p>
    <w:p w14:paraId="46A84205" w14:textId="053BF8A0" w:rsidR="00C72B23" w:rsidRPr="00E12CDE" w:rsidRDefault="00C72B23" w:rsidP="00C72B23">
      <w:pPr>
        <w:pStyle w:val="Heading2"/>
        <w:numPr>
          <w:ilvl w:val="1"/>
          <w:numId w:val="2"/>
        </w:numPr>
        <w:overflowPunct w:val="0"/>
        <w:autoSpaceDE w:val="0"/>
        <w:autoSpaceDN w:val="0"/>
        <w:adjustRightInd w:val="0"/>
        <w:spacing w:before="480"/>
        <w:rPr>
          <w:b/>
          <w:lang w:val="pt-BR"/>
        </w:rPr>
      </w:pPr>
      <w:bookmarkStart w:id="25" w:name="_Toc183772034"/>
      <w:r w:rsidRPr="00E12CDE">
        <w:rPr>
          <w:b/>
          <w:lang w:val="pt-BR"/>
        </w:rPr>
        <w:t xml:space="preserve">Change </w:t>
      </w:r>
      <w:r>
        <w:rPr>
          <w:b/>
          <w:lang w:val="pt-BR"/>
        </w:rPr>
        <w:t>6</w:t>
      </w:r>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72B23" w:rsidRPr="00E12CDE" w14:paraId="21B15790" w14:textId="77777777" w:rsidTr="00774300">
        <w:trPr>
          <w:trHeight w:val="447"/>
        </w:trPr>
        <w:tc>
          <w:tcPr>
            <w:tcW w:w="1985" w:type="dxa"/>
          </w:tcPr>
          <w:p w14:paraId="3FF993CE" w14:textId="77777777" w:rsidR="00C72B23" w:rsidRPr="00E12CDE" w:rsidRDefault="00C72B23" w:rsidP="0077430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A82571" w14:textId="279C4D89" w:rsidR="00C72B23" w:rsidRPr="00C72B23" w:rsidRDefault="00C72B23" w:rsidP="00774300">
            <w:pPr>
              <w:spacing w:after="0"/>
              <w:rPr>
                <w:rFonts w:ascii="Arial" w:hAnsi="Arial" w:cs="Arial"/>
                <w:bCs/>
              </w:rPr>
            </w:pPr>
            <w:r w:rsidRPr="00C72B23">
              <w:rPr>
                <w:rFonts w:ascii="Arial" w:hAnsi="Arial" w:cs="Arial"/>
                <w:bCs/>
                <w:lang w:val="pt-BR"/>
              </w:rPr>
              <w:t>cs_NR_DciFormat_2_6_Block_List_6Items</w:t>
            </w:r>
          </w:p>
        </w:tc>
      </w:tr>
      <w:tr w:rsidR="00C72B23" w:rsidRPr="00E12CDE" w14:paraId="09DE2D42" w14:textId="77777777" w:rsidTr="00774300">
        <w:trPr>
          <w:trHeight w:val="452"/>
        </w:trPr>
        <w:tc>
          <w:tcPr>
            <w:tcW w:w="1985" w:type="dxa"/>
          </w:tcPr>
          <w:p w14:paraId="2B78FE4A" w14:textId="77777777" w:rsidR="00C72B23" w:rsidRPr="00E12CDE" w:rsidRDefault="00C72B23" w:rsidP="00774300">
            <w:pPr>
              <w:spacing w:before="40" w:after="40"/>
              <w:rPr>
                <w:rFonts w:ascii="Arial" w:hAnsi="Arial"/>
                <w:b/>
              </w:rPr>
            </w:pPr>
            <w:r w:rsidRPr="00E12CDE">
              <w:rPr>
                <w:rFonts w:ascii="Arial" w:hAnsi="Arial"/>
                <w:b/>
              </w:rPr>
              <w:t>Reason for change</w:t>
            </w:r>
          </w:p>
        </w:tc>
        <w:tc>
          <w:tcPr>
            <w:tcW w:w="7654" w:type="dxa"/>
          </w:tcPr>
          <w:p w14:paraId="7DFA6413" w14:textId="723DD04A" w:rsidR="00C72B23" w:rsidRPr="00C72B23" w:rsidRDefault="00C72B23" w:rsidP="00C72B23">
            <w:pPr>
              <w:autoSpaceDE w:val="0"/>
              <w:autoSpaceDN w:val="0"/>
              <w:adjustRightInd w:val="0"/>
              <w:spacing w:after="0"/>
              <w:rPr>
                <w:rFonts w:ascii="Arial" w:eastAsia="SimSun" w:hAnsi="Arial" w:cs="Arial"/>
                <w:lang w:eastAsia="zh-CN"/>
              </w:rPr>
            </w:pPr>
            <w:r>
              <w:rPr>
                <w:rFonts w:ascii="Arial" w:eastAsia="SimSun" w:hAnsi="Arial" w:cs="Arial"/>
                <w:lang w:eastAsia="zh-CN"/>
              </w:rPr>
              <w:t>Refer to change 5</w:t>
            </w:r>
          </w:p>
        </w:tc>
      </w:tr>
      <w:tr w:rsidR="00C72B23" w:rsidRPr="00E12CDE" w14:paraId="10364FE4" w14:textId="77777777" w:rsidTr="00774300">
        <w:tc>
          <w:tcPr>
            <w:tcW w:w="1985" w:type="dxa"/>
          </w:tcPr>
          <w:p w14:paraId="2B7AF64C" w14:textId="77777777" w:rsidR="00C72B23" w:rsidRPr="00E12CDE" w:rsidRDefault="00C72B23" w:rsidP="00774300">
            <w:pPr>
              <w:spacing w:before="40" w:after="40"/>
              <w:rPr>
                <w:rFonts w:ascii="Arial" w:hAnsi="Arial"/>
                <w:b/>
              </w:rPr>
            </w:pPr>
            <w:r w:rsidRPr="00E12CDE">
              <w:rPr>
                <w:rFonts w:ascii="Arial" w:hAnsi="Arial"/>
                <w:b/>
              </w:rPr>
              <w:t>Summary of change</w:t>
            </w:r>
          </w:p>
        </w:tc>
        <w:tc>
          <w:tcPr>
            <w:tcW w:w="7654" w:type="dxa"/>
          </w:tcPr>
          <w:p w14:paraId="5A6FDB20" w14:textId="53E9788B" w:rsidR="00C72B23" w:rsidRPr="007E26D6" w:rsidRDefault="00C72B23" w:rsidP="00C72B23">
            <w:pPr>
              <w:pStyle w:val="CRCoverPage"/>
              <w:spacing w:after="0"/>
              <w:rPr>
                <w:rFonts w:cs="Arial"/>
              </w:rPr>
            </w:pPr>
            <w:r>
              <w:rPr>
                <w:rFonts w:cs="Arial"/>
              </w:rPr>
              <w:t>New Change</w:t>
            </w:r>
          </w:p>
        </w:tc>
      </w:tr>
      <w:tr w:rsidR="00C72B23" w:rsidRPr="00E12CDE" w14:paraId="0968E424" w14:textId="77777777" w:rsidTr="00774300">
        <w:tc>
          <w:tcPr>
            <w:tcW w:w="1985" w:type="dxa"/>
          </w:tcPr>
          <w:p w14:paraId="0EA39B93" w14:textId="77777777" w:rsidR="00C72B23" w:rsidRPr="00E12CDE" w:rsidRDefault="00C72B23" w:rsidP="00774300">
            <w:pPr>
              <w:spacing w:before="40" w:after="40"/>
              <w:rPr>
                <w:rFonts w:ascii="Arial" w:hAnsi="Arial"/>
                <w:b/>
              </w:rPr>
            </w:pPr>
            <w:r w:rsidRPr="00E12CDE">
              <w:rPr>
                <w:rFonts w:ascii="Arial" w:hAnsi="Arial"/>
                <w:b/>
              </w:rPr>
              <w:t>TTCN module</w:t>
            </w:r>
          </w:p>
        </w:tc>
        <w:tc>
          <w:tcPr>
            <w:tcW w:w="7654" w:type="dxa"/>
          </w:tcPr>
          <w:p w14:paraId="3593FD4B" w14:textId="77777777" w:rsidR="00C72B23" w:rsidRPr="000D7399" w:rsidRDefault="00C72B23" w:rsidP="00774300">
            <w:pPr>
              <w:spacing w:after="0"/>
              <w:rPr>
                <w:rFonts w:ascii="Arial" w:hAnsi="Arial" w:cs="Arial"/>
                <w:lang w:eastAsia="zh-CN"/>
              </w:rPr>
            </w:pPr>
            <w:r>
              <w:rPr>
                <w:rFonts w:ascii="Arial" w:hAnsi="Arial" w:cs="Arial"/>
                <w:lang w:val="en-IN" w:eastAsia="en-GB"/>
              </w:rPr>
              <w:t>MAC_PowerSaving_TC_Common_NR</w:t>
            </w:r>
            <w:r>
              <w:rPr>
                <w:rFonts w:ascii="Arial" w:hAnsi="Arial" w:cs="Arial"/>
                <w:lang w:eastAsia="en-GB"/>
              </w:rPr>
              <w:t>.ttcn</w:t>
            </w:r>
          </w:p>
        </w:tc>
      </w:tr>
    </w:tbl>
    <w:p w14:paraId="1804EDE8" w14:textId="77777777" w:rsidR="00C72B23" w:rsidRDefault="00C72B23" w:rsidP="00C72B23">
      <w:pPr>
        <w:rPr>
          <w:rFonts w:ascii="Arial" w:hAnsi="Arial" w:cs="Arial"/>
          <w: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F34EA" w:rsidRPr="00E12CDE" w14:paraId="67DDFC33" w14:textId="77777777" w:rsidTr="00774300">
        <w:tc>
          <w:tcPr>
            <w:tcW w:w="9629" w:type="dxa"/>
          </w:tcPr>
          <w:p w14:paraId="24C71CD8" w14:textId="77777777" w:rsidR="00FF34EA" w:rsidRDefault="00FF34EA" w:rsidP="00FF34EA">
            <w:pPr>
              <w:autoSpaceDE w:val="0"/>
              <w:autoSpaceDN w:val="0"/>
              <w:adjustRightInd w:val="0"/>
              <w:spacing w:after="0"/>
              <w:rPr>
                <w:rFonts w:ascii="Courier New" w:hAnsi="Courier New" w:cs="Courier New"/>
                <w:bCs/>
                <w:sz w:val="18"/>
                <w:szCs w:val="18"/>
              </w:rPr>
            </w:pPr>
          </w:p>
          <w:p w14:paraId="34178E11" w14:textId="35DE1B39"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template (value) NR_DciFormat_2_6_Block_List_Type cs_NR_DciFormat_2_6_Block_List_6Items ( B1_Type p_WakeUP := '1'B,</w:t>
            </w:r>
          </w:p>
          <w:p w14:paraId="06B1F99F"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bitstring p_SCellDormacyIndicationBitValue := '0'B</w:t>
            </w:r>
          </w:p>
          <w:p w14:paraId="74C1FB4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50D12383"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 :=</w:t>
            </w:r>
          </w:p>
          <w:p w14:paraId="024C4145"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w:t>
            </w:r>
          </w:p>
          <w:p w14:paraId="42709E0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cs_NR_DciFormat_2_6_Block_Type(p_WakeUP, cs_NR_DciFormat_2_6_SCellDormancyIndication_Value(p_SCellDormacyIndicationBitValue)),</w:t>
            </w:r>
          </w:p>
          <w:p w14:paraId="756B419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EC046E7"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16CC7F0"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653F089E"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3E3A8BB6" w14:textId="77777777" w:rsidR="00FF34EA" w:rsidRPr="00FF34EA" w:rsidRDefault="00FF34EA" w:rsidP="00FF34EA">
            <w:pPr>
              <w:autoSpaceDE w:val="0"/>
              <w:autoSpaceDN w:val="0"/>
              <w:adjustRightInd w:val="0"/>
              <w:spacing w:after="0"/>
              <w:rPr>
                <w:rFonts w:ascii="Courier New" w:hAnsi="Courier New" w:cs="Courier New"/>
                <w:bCs/>
                <w:sz w:val="18"/>
                <w:szCs w:val="18"/>
              </w:rPr>
            </w:pPr>
            <w:r w:rsidRPr="00FF34EA">
              <w:rPr>
                <w:rFonts w:ascii="Courier New" w:hAnsi="Courier New" w:cs="Courier New"/>
                <w:bCs/>
                <w:sz w:val="18"/>
                <w:szCs w:val="18"/>
              </w:rPr>
              <w:t xml:space="preserve">        cs_NR_DciFormat_2_6_Block_Type</w:t>
            </w:r>
          </w:p>
          <w:p w14:paraId="2C16D516" w14:textId="670E97B0" w:rsidR="00FF34EA" w:rsidRDefault="00FF34EA" w:rsidP="00FF34EA">
            <w:pPr>
              <w:autoSpaceDE w:val="0"/>
              <w:autoSpaceDN w:val="0"/>
              <w:adjustRightInd w:val="0"/>
              <w:spacing w:after="0"/>
              <w:rPr>
                <w:rFonts w:ascii="Courier New" w:hAnsi="Courier New" w:cs="Courier New"/>
                <w:b/>
                <w:sz w:val="18"/>
                <w:szCs w:val="18"/>
              </w:rPr>
            </w:pPr>
            <w:r w:rsidRPr="00FF34EA">
              <w:rPr>
                <w:rFonts w:ascii="Courier New" w:hAnsi="Courier New" w:cs="Courier New"/>
                <w:bCs/>
                <w:sz w:val="18"/>
                <w:szCs w:val="18"/>
              </w:rPr>
              <w:t xml:space="preserve">    }</w:t>
            </w:r>
          </w:p>
          <w:p w14:paraId="42523C3E" w14:textId="77777777" w:rsidR="00FF34EA" w:rsidRPr="00B5380A" w:rsidRDefault="00FF34EA" w:rsidP="00FF34EA">
            <w:pPr>
              <w:autoSpaceDE w:val="0"/>
              <w:autoSpaceDN w:val="0"/>
              <w:adjustRightInd w:val="0"/>
              <w:spacing w:after="0"/>
              <w:rPr>
                <w:rFonts w:ascii="Courier New" w:hAnsi="Courier New" w:cs="Courier New"/>
                <w:b/>
                <w:sz w:val="18"/>
                <w:szCs w:val="18"/>
              </w:rPr>
            </w:pPr>
          </w:p>
        </w:tc>
      </w:tr>
    </w:tbl>
    <w:p w14:paraId="4A211D06" w14:textId="77777777" w:rsidR="00FF34EA" w:rsidRDefault="00FF34EA" w:rsidP="00FF34EA">
      <w:pPr>
        <w:rPr>
          <w:rFonts w:ascii="Arial" w:hAnsi="Arial" w:cs="Arial"/>
          <w:b/>
        </w:rPr>
      </w:pPr>
    </w:p>
    <w:p w14:paraId="46A06EBB" w14:textId="55658D63" w:rsidR="00683B27" w:rsidRPr="00D268E5" w:rsidRDefault="006405CC" w:rsidP="006405CC">
      <w:pPr>
        <w:pStyle w:val="Heading1"/>
      </w:pPr>
      <w:bookmarkStart w:id="26" w:name="_Toc183772035"/>
      <w:r>
        <w:t>3 Branches</w:t>
      </w:r>
      <w:r w:rsidR="00683B27" w:rsidRPr="00D268E5">
        <w:t xml:space="preserve"> executed</w:t>
      </w:r>
      <w:bookmarkEnd w:id="17"/>
      <w:bookmarkEnd w:id="18"/>
      <w:bookmarkEnd w:id="26"/>
    </w:p>
    <w:p w14:paraId="13C4DE78" w14:textId="34D754DE"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w:t>
      </w:r>
      <w:r>
        <w:rPr>
          <w:rFonts w:ascii="Arial" w:hAnsi="Arial" w:cs="Arial"/>
          <w:lang w:eastAsia="zh-CN"/>
        </w:rPr>
        <w:t>CA_</w:t>
      </w:r>
      <w:r w:rsidRPr="00D268E5">
        <w:rPr>
          <w:rFonts w:ascii="Arial" w:hAnsi="Arial" w:cs="Arial"/>
          <w:lang w:eastAsia="zh-CN"/>
        </w:rPr>
        <w:t>n78</w:t>
      </w:r>
      <w:r>
        <w:rPr>
          <w:rFonts w:ascii="Arial" w:hAnsi="Arial" w:cs="Arial"/>
          <w:lang w:eastAsia="zh-CN"/>
        </w:rPr>
        <w:t>c</w:t>
      </w:r>
      <w:r w:rsidRPr="00D268E5">
        <w:rPr>
          <w:rFonts w:ascii="Arial" w:hAnsi="Arial" w:cs="Arial"/>
          <w:lang w:eastAsia="zh-CN"/>
        </w:rPr>
        <w:t>”</w:t>
      </w:r>
      <w:r>
        <w:rPr>
          <w:rFonts w:ascii="Arial" w:hAnsi="Arial" w:cs="Arial"/>
          <w:lang w:eastAsia="zh-CN"/>
        </w:rPr>
        <w:t xml:space="preserve"> using NEA</w:t>
      </w:r>
      <w:r w:rsidR="00CF6B17">
        <w:rPr>
          <w:rFonts w:ascii="Arial" w:hAnsi="Arial" w:cs="Arial"/>
          <w:lang w:eastAsia="zh-CN"/>
        </w:rPr>
        <w:t>0</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7" w:name="_Toc107403160"/>
      <w:bookmarkStart w:id="28" w:name="_Toc183772036"/>
      <w:r w:rsidRPr="00D268E5">
        <w:rPr>
          <w:rFonts w:cs="Arial"/>
        </w:rPr>
        <w:t>Execution Log Files</w:t>
      </w:r>
      <w:bookmarkEnd w:id="19"/>
      <w:bookmarkEnd w:id="20"/>
      <w:bookmarkEnd w:id="21"/>
      <w:bookmarkEnd w:id="27"/>
      <w:bookmarkEnd w:id="28"/>
      <w:r w:rsidRPr="00D268E5">
        <w:rPr>
          <w:rFonts w:cs="Arial"/>
        </w:rPr>
        <w:t xml:space="preserve"> </w:t>
      </w:r>
    </w:p>
    <w:p w14:paraId="78CE6FFD" w14:textId="7777777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9" w:name="_Toc107403161"/>
      <w:bookmarkStart w:id="30" w:name="_Toc183772037"/>
      <w:r>
        <w:rPr>
          <w:rFonts w:cs="Arial"/>
          <w:sz w:val="28"/>
          <w:szCs w:val="28"/>
        </w:rPr>
        <w:t>MediaTek MT6983 UE</w:t>
      </w:r>
      <w:bookmarkEnd w:id="29"/>
      <w:bookmarkEnd w:id="30"/>
    </w:p>
    <w:p w14:paraId="22AB2D26" w14:textId="77777777" w:rsidR="00683B27" w:rsidRPr="00D268E5" w:rsidRDefault="00683B27" w:rsidP="00683B27">
      <w:pPr>
        <w:rPr>
          <w:rFonts w:cs="Arial"/>
        </w:rPr>
      </w:pPr>
      <w:r w:rsidRPr="00467CEF">
        <w:rPr>
          <w:rFonts w:cs="Arial"/>
        </w:rPr>
        <w:t>The</w:t>
      </w:r>
      <w:r>
        <w:t xml:space="preserve"> MediaTek MT6983</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7E39F096"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171058">
        <w:rPr>
          <w:rFonts w:cs="Arial"/>
        </w:rPr>
        <w:t>7</w:t>
      </w:r>
      <w:r w:rsidRPr="00467CEF">
        <w:rPr>
          <w:rFonts w:cs="Arial"/>
        </w:rPr>
        <w:t>_1_</w:t>
      </w:r>
      <w:r w:rsidR="00171058">
        <w:rPr>
          <w:rFonts w:cs="Arial"/>
        </w:rPr>
        <w:t>1</w:t>
      </w:r>
      <w:r w:rsidRPr="00467CEF">
        <w:rPr>
          <w:rFonts w:cs="Arial"/>
        </w:rPr>
        <w:t>_</w:t>
      </w:r>
      <w:r w:rsidR="00171058">
        <w:rPr>
          <w:rFonts w:cs="Arial"/>
        </w:rPr>
        <w:t>12</w:t>
      </w:r>
      <w:r w:rsidRPr="00467CEF">
        <w:rPr>
          <w:rFonts w:cs="Arial"/>
        </w:rPr>
        <w:t>_</w:t>
      </w:r>
      <w:r w:rsidR="00171058">
        <w:rPr>
          <w:rFonts w:cs="Arial"/>
        </w:rPr>
        <w:t>4</w:t>
      </w:r>
      <w:r w:rsidRPr="00467CEF">
        <w:rPr>
          <w:rFonts w:cs="Arial"/>
        </w:rPr>
        <w:t>_</w:t>
      </w:r>
      <w:r w:rsidR="00171058">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50F88D" w14:textId="2E0FC4DC" w:rsidR="00171058" w:rsidRPr="00467CEF" w:rsidRDefault="00171058" w:rsidP="006405CC">
      <w:pPr>
        <w:pStyle w:val="Heading2"/>
        <w:numPr>
          <w:ilvl w:val="1"/>
          <w:numId w:val="22"/>
        </w:numPr>
        <w:overflowPunct w:val="0"/>
        <w:autoSpaceDE w:val="0"/>
        <w:autoSpaceDN w:val="0"/>
        <w:adjustRightInd w:val="0"/>
        <w:spacing w:before="480"/>
        <w:rPr>
          <w:rFonts w:cs="Arial"/>
          <w:sz w:val="28"/>
          <w:szCs w:val="28"/>
        </w:rPr>
      </w:pPr>
      <w:bookmarkStart w:id="31" w:name="_Toc183772038"/>
      <w:r>
        <w:rPr>
          <w:rFonts w:cs="Arial"/>
          <w:sz w:val="28"/>
          <w:szCs w:val="28"/>
        </w:rPr>
        <w:t>HiSilicon Balong 5000 UE</w:t>
      </w:r>
      <w:bookmarkEnd w:id="31"/>
    </w:p>
    <w:p w14:paraId="0256573C" w14:textId="26B25730" w:rsidR="00171058" w:rsidRPr="00171058" w:rsidRDefault="00171058" w:rsidP="00171058">
      <w:pPr>
        <w:rPr>
          <w:rFonts w:cs="Arial"/>
        </w:rPr>
      </w:pPr>
      <w:r w:rsidRPr="00171058">
        <w:rPr>
          <w:rFonts w:cs="Arial"/>
        </w:rPr>
        <w:t>The</w:t>
      </w:r>
      <w:r>
        <w:t xml:space="preserve"> HiSilicon Balong 5000</w:t>
      </w:r>
      <w:r w:rsidRPr="00467CEF">
        <w:t xml:space="preserve"> </w:t>
      </w:r>
      <w:r w:rsidRPr="00171058">
        <w:rPr>
          <w:rFonts w:cs="Arial"/>
        </w:rPr>
        <w:t>UE passed this test case on</w:t>
      </w:r>
      <w:r w:rsidRPr="00D268E5">
        <w:t xml:space="preserve"> R&amp;S® 5G Protocol Conformance Test platform</w:t>
      </w:r>
      <w:r w:rsidRPr="00171058">
        <w:rPr>
          <w:rFonts w:cs="Arial"/>
        </w:rPr>
        <w:t>. The documentation below is enclosed as evidence of the successful test case run [1]:</w:t>
      </w:r>
    </w:p>
    <w:p w14:paraId="455D39D7" w14:textId="281DE270" w:rsidR="00171058" w:rsidRPr="00171058" w:rsidRDefault="00171058" w:rsidP="00171058">
      <w:pPr>
        <w:overflowPunct w:val="0"/>
        <w:autoSpaceDE w:val="0"/>
        <w:autoSpaceDN w:val="0"/>
        <w:adjustRightInd w:val="0"/>
        <w:rPr>
          <w:rFonts w:cs="Arial"/>
        </w:rPr>
      </w:pPr>
      <w:r w:rsidRPr="00171058">
        <w:rPr>
          <w:rFonts w:ascii="Arial" w:eastAsia="SimSun" w:hAnsi="Arial"/>
        </w:rPr>
        <w:t>Test case execution log file:</w:t>
      </w:r>
      <w:r w:rsidRPr="00171058">
        <w:rPr>
          <w:rFonts w:ascii="Arial" w:eastAsia="SimSun" w:hAnsi="Arial"/>
        </w:rPr>
        <w:br/>
      </w:r>
      <w:r w:rsidRPr="00171058">
        <w:rPr>
          <w:rFonts w:cs="Arial"/>
        </w:rPr>
        <w:t>TC_7_1_1_12_4_1_NR5GC</w:t>
      </w:r>
      <w:r>
        <w:rPr>
          <w:rFonts w:cs="Arial"/>
        </w:rPr>
        <w:t>_FR1_HiSi</w:t>
      </w:r>
      <w:r w:rsidRPr="00171058">
        <w:rPr>
          <w:rFonts w:cs="Arial"/>
        </w:rPr>
        <w:t>.log</w:t>
      </w:r>
      <w:r w:rsidRPr="00171058">
        <w:rPr>
          <w:rFonts w:cs="Arial"/>
        </w:rPr>
        <w:br/>
      </w:r>
      <w:r w:rsidRPr="00171058">
        <w:rPr>
          <w:rFonts w:eastAsia="SimSun"/>
        </w:rPr>
        <w:t>(</w:t>
      </w:r>
      <w:r w:rsidRPr="00171058">
        <w:rPr>
          <w:rFonts w:eastAsia="SimSun"/>
          <w:u w:val="single"/>
        </w:rPr>
        <w:t>Note:</w:t>
      </w:r>
      <w:r w:rsidRPr="00171058">
        <w:rPr>
          <w:rFonts w:eastAsia="SimSun"/>
        </w:rPr>
        <w:t xml:space="preserve"> PICS/PIXIT settings are captured at the beginning of the TLI log)</w:t>
      </w:r>
    </w:p>
    <w:p w14:paraId="67136E3C" w14:textId="2480CAEC" w:rsidR="00171058" w:rsidRPr="00171058" w:rsidRDefault="00171058" w:rsidP="00171058">
      <w:pPr>
        <w:rPr>
          <w:rFonts w:cs="Arial"/>
        </w:rPr>
      </w:pPr>
      <w:r w:rsidRPr="00171058">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32" w:name="_Toc122434496"/>
      <w:bookmarkStart w:id="33" w:name="_Toc295288973"/>
      <w:bookmarkStart w:id="34" w:name="_Toc325725668"/>
      <w:bookmarkStart w:id="35" w:name="_Toc107403162"/>
      <w:bookmarkStart w:id="36" w:name="_Toc183772039"/>
      <w:r w:rsidRPr="00D268E5">
        <w:rPr>
          <w:rFonts w:cs="Arial"/>
        </w:rPr>
        <w:t>References</w:t>
      </w:r>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278DE3CC" w:rsidR="00683B27" w:rsidRPr="00D268E5" w:rsidRDefault="00683B27" w:rsidP="00774300">
            <w:pPr>
              <w:overflowPunct w:val="0"/>
              <w:autoSpaceDE w:val="0"/>
              <w:autoSpaceDN w:val="0"/>
              <w:adjustRightInd w:val="0"/>
              <w:spacing w:before="40" w:after="40"/>
            </w:pPr>
            <w:r w:rsidRPr="00D268E5">
              <w:t>R5s2</w:t>
            </w:r>
            <w:r w:rsidR="00A87EE8">
              <w:t>40</w:t>
            </w:r>
            <w:r w:rsidR="00C36B03">
              <w:t>687</w:t>
            </w:r>
            <w:r w:rsidRPr="00D268E5">
              <w:t xml:space="preserve">:   Supporting information for addition of </w:t>
            </w:r>
            <w:r w:rsidR="009833CA">
              <w:t>NR5GC testcase 7.1.1.12.4.1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1"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9"/>
  </w:num>
  <w:num w:numId="2" w16cid:durableId="791752271">
    <w:abstractNumId w:val="9"/>
  </w:num>
  <w:num w:numId="3" w16cid:durableId="1629386987">
    <w:abstractNumId w:val="18"/>
  </w:num>
  <w:num w:numId="4" w16cid:durableId="78525773">
    <w:abstractNumId w:val="21"/>
  </w:num>
  <w:num w:numId="5" w16cid:durableId="2107799360">
    <w:abstractNumId w:val="5"/>
  </w:num>
  <w:num w:numId="6" w16cid:durableId="311061797">
    <w:abstractNumId w:val="1"/>
  </w:num>
  <w:num w:numId="7" w16cid:durableId="267852781">
    <w:abstractNumId w:val="16"/>
  </w:num>
  <w:num w:numId="8" w16cid:durableId="49496477">
    <w:abstractNumId w:val="19"/>
  </w:num>
  <w:num w:numId="9" w16cid:durableId="1032460018">
    <w:abstractNumId w:val="4"/>
  </w:num>
  <w:num w:numId="10" w16cid:durableId="115028679">
    <w:abstractNumId w:val="7"/>
  </w:num>
  <w:num w:numId="11" w16cid:durableId="1804151294">
    <w:abstractNumId w:val="6"/>
  </w:num>
  <w:num w:numId="12" w16cid:durableId="1143303998">
    <w:abstractNumId w:val="17"/>
  </w:num>
  <w:num w:numId="13" w16cid:durableId="1103456716">
    <w:abstractNumId w:val="0"/>
  </w:num>
  <w:num w:numId="14" w16cid:durableId="1526940413">
    <w:abstractNumId w:val="2"/>
  </w:num>
  <w:num w:numId="15" w16cid:durableId="1269855271">
    <w:abstractNumId w:val="15"/>
  </w:num>
  <w:num w:numId="16" w16cid:durableId="156658403">
    <w:abstractNumId w:val="12"/>
  </w:num>
  <w:num w:numId="17" w16cid:durableId="8531528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1"/>
  </w:num>
  <w:num w:numId="19" w16cid:durableId="2046327526">
    <w:abstractNumId w:val="8"/>
  </w:num>
  <w:num w:numId="20" w16cid:durableId="452990981">
    <w:abstractNumId w:val="10"/>
  </w:num>
  <w:num w:numId="21" w16cid:durableId="1662542292">
    <w:abstractNumId w:val="14"/>
  </w:num>
  <w:num w:numId="22" w16cid:durableId="1836023483">
    <w:abstractNumId w:val="3"/>
  </w:num>
  <w:num w:numId="23" w16cid:durableId="1314218732">
    <w:abstractNumId w:val="13"/>
  </w:num>
  <w:num w:numId="24" w16cid:durableId="7016302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3B87"/>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06EF8"/>
    <w:rsid w:val="00410371"/>
    <w:rsid w:val="00410474"/>
    <w:rsid w:val="004128F1"/>
    <w:rsid w:val="00412C82"/>
    <w:rsid w:val="004134A5"/>
    <w:rsid w:val="00415AC8"/>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070"/>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5F7AAB"/>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2A9B"/>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5AB3"/>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3CA"/>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2C7F"/>
    <w:rsid w:val="00A83BF2"/>
    <w:rsid w:val="00A85F07"/>
    <w:rsid w:val="00A86F1E"/>
    <w:rsid w:val="00A878CF"/>
    <w:rsid w:val="00A87D86"/>
    <w:rsid w:val="00A87EE8"/>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0EF"/>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36B03"/>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0B65"/>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7D8"/>
    <w:rsid w:val="00CB5FB5"/>
    <w:rsid w:val="00CC083A"/>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366"/>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9D2"/>
    <w:rsid w:val="00FC6C07"/>
    <w:rsid w:val="00FD2FF6"/>
    <w:rsid w:val="00FD34EE"/>
    <w:rsid w:val="00FD6FCD"/>
    <w:rsid w:val="00FD7325"/>
    <w:rsid w:val="00FD7C4D"/>
    <w:rsid w:val="00FE0428"/>
    <w:rsid w:val="00FE2DE7"/>
    <w:rsid w:val="00FE4FE9"/>
    <w:rsid w:val="00FE7BFF"/>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B2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6596</Words>
  <Characters>37600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1900-12-31T16:00:00Z</cp:lastPrinted>
  <dcterms:created xsi:type="dcterms:W3CDTF">2024-11-29T11:10:00Z</dcterms:created>
  <dcterms:modified xsi:type="dcterms:W3CDTF">2025-04-04T10:58:00Z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