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D560D" w14:textId="77777777" w:rsidR="001323A5" w:rsidRDefault="001323A5" w:rsidP="001323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R5s250119</w:t>
      </w:r>
      <w:r>
        <w:rPr>
          <w:b/>
          <w:i/>
          <w:noProof/>
          <w:sz w:val="28"/>
        </w:rPr>
        <w:fldChar w:fldCharType="end"/>
      </w:r>
    </w:p>
    <w:p w14:paraId="7BCAE52B" w14:textId="77777777" w:rsidR="001323A5" w:rsidRDefault="001323A5" w:rsidP="001323A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23A5" w14:paraId="2D3BC092" w14:textId="77777777" w:rsidTr="00445B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A885" w14:textId="77777777" w:rsidR="001323A5" w:rsidRDefault="001323A5" w:rsidP="00445B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323A5" w14:paraId="7F1A7B05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77B1A" w14:textId="77777777" w:rsidR="001323A5" w:rsidRDefault="001323A5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23A5" w14:paraId="153A5A9B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E6235" w14:textId="77777777" w:rsidR="001323A5" w:rsidRDefault="001323A5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A5" w14:paraId="08C789BF" w14:textId="77777777" w:rsidTr="00445B17">
        <w:tc>
          <w:tcPr>
            <w:tcW w:w="142" w:type="dxa"/>
            <w:tcBorders>
              <w:left w:val="single" w:sz="4" w:space="0" w:color="auto"/>
            </w:tcBorders>
          </w:tcPr>
          <w:p w14:paraId="7AB2AD7E" w14:textId="77777777" w:rsidR="001323A5" w:rsidRDefault="001323A5" w:rsidP="00445B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B6BC07" w14:textId="77777777" w:rsidR="001323A5" w:rsidRPr="00410371" w:rsidRDefault="001323A5" w:rsidP="00445B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5818C3" w14:textId="77777777" w:rsidR="001323A5" w:rsidRDefault="001323A5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BA9781" w14:textId="77777777" w:rsidR="001323A5" w:rsidRPr="00410371" w:rsidRDefault="001323A5" w:rsidP="00445B1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52FF37" w14:textId="77777777" w:rsidR="001323A5" w:rsidRDefault="001323A5" w:rsidP="00445B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15A22C" w14:textId="77777777" w:rsidR="001323A5" w:rsidRPr="00410371" w:rsidRDefault="001323A5" w:rsidP="00445B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FB2681" w14:textId="77777777" w:rsidR="001323A5" w:rsidRDefault="001323A5" w:rsidP="00445B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012FBB" w14:textId="77777777" w:rsidR="001323A5" w:rsidRPr="00410371" w:rsidRDefault="001323A5" w:rsidP="00445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90DEFF" w14:textId="77777777" w:rsidR="001323A5" w:rsidRDefault="001323A5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1323A5" w14:paraId="092BF3F1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C2533" w14:textId="77777777" w:rsidR="001323A5" w:rsidRDefault="001323A5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1323A5" w14:paraId="2CF51F03" w14:textId="77777777" w:rsidTr="00445B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3A12EE" w14:textId="77777777" w:rsidR="001323A5" w:rsidRPr="00F25D98" w:rsidRDefault="001323A5" w:rsidP="00445B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23A5" w14:paraId="499A9DB1" w14:textId="77777777" w:rsidTr="00445B17">
        <w:tc>
          <w:tcPr>
            <w:tcW w:w="9641" w:type="dxa"/>
            <w:gridSpan w:val="9"/>
          </w:tcPr>
          <w:p w14:paraId="52B374F4" w14:textId="77777777" w:rsidR="001323A5" w:rsidRDefault="001323A5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A05C1A" w14:textId="77777777" w:rsidR="001323A5" w:rsidRDefault="001323A5" w:rsidP="001323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23A5" w14:paraId="29B51789" w14:textId="77777777" w:rsidTr="00445B17">
        <w:tc>
          <w:tcPr>
            <w:tcW w:w="2835" w:type="dxa"/>
          </w:tcPr>
          <w:p w14:paraId="61FA3240" w14:textId="77777777" w:rsidR="001323A5" w:rsidRDefault="001323A5" w:rsidP="00445B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66B52A" w14:textId="77777777" w:rsidR="001323A5" w:rsidRDefault="001323A5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0E606" w14:textId="77777777" w:rsidR="001323A5" w:rsidRDefault="001323A5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C53EE1" w14:textId="77777777" w:rsidR="001323A5" w:rsidRDefault="001323A5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A419D" w14:textId="77777777" w:rsidR="001323A5" w:rsidRDefault="001323A5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83F1E4" w14:textId="77777777" w:rsidR="001323A5" w:rsidRDefault="001323A5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360BD" w14:textId="77777777" w:rsidR="001323A5" w:rsidRDefault="001323A5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03133E" w14:textId="77777777" w:rsidR="001323A5" w:rsidRDefault="001323A5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61088" w14:textId="77777777" w:rsidR="001323A5" w:rsidRDefault="001323A5" w:rsidP="00445B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54AC5A" w14:textId="77777777" w:rsidR="001323A5" w:rsidRDefault="001323A5" w:rsidP="001323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23A5" w14:paraId="6D500D15" w14:textId="77777777" w:rsidTr="00445B17">
        <w:tc>
          <w:tcPr>
            <w:tcW w:w="9640" w:type="dxa"/>
            <w:gridSpan w:val="11"/>
          </w:tcPr>
          <w:p w14:paraId="0264BA69" w14:textId="77777777" w:rsidR="001323A5" w:rsidRDefault="001323A5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A5" w14:paraId="401CE307" w14:textId="77777777" w:rsidTr="00445B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2CEA6" w14:textId="77777777" w:rsidR="001323A5" w:rsidRDefault="001323A5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E95FC" w14:textId="77777777" w:rsidR="001323A5" w:rsidRDefault="001323A5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LTE SSAC ACB per PLMN test case 13.5.3b</w:t>
            </w:r>
            <w:r>
              <w:fldChar w:fldCharType="end"/>
            </w:r>
          </w:p>
        </w:tc>
      </w:tr>
      <w:tr w:rsidR="001323A5" w14:paraId="67D87EAF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F3E4E66" w14:textId="77777777" w:rsidR="001323A5" w:rsidRDefault="001323A5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526424" w14:textId="77777777" w:rsidR="001323A5" w:rsidRDefault="001323A5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A5" w14:paraId="31641B85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7780F5F5" w14:textId="77777777" w:rsidR="001323A5" w:rsidRDefault="001323A5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8B7E9" w14:textId="77777777" w:rsidR="001323A5" w:rsidRDefault="001323A5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323A5" w14:paraId="12D8F7B2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688087CB" w14:textId="77777777" w:rsidR="001323A5" w:rsidRDefault="001323A5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665B8" w14:textId="1FBBEA19" w:rsidR="001323A5" w:rsidRDefault="001323A5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323A5" w14:paraId="76B5B136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8A335D1" w14:textId="77777777" w:rsidR="001323A5" w:rsidRDefault="001323A5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457B6" w14:textId="77777777" w:rsidR="001323A5" w:rsidRDefault="001323A5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A5" w14:paraId="24C599E0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335C6B7D" w14:textId="77777777" w:rsidR="001323A5" w:rsidRDefault="001323A5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947273" w14:textId="77777777" w:rsidR="001323A5" w:rsidRDefault="001323A5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TEI12_Test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8F79008" w14:textId="77777777" w:rsidR="001323A5" w:rsidRDefault="001323A5" w:rsidP="00445B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D25E6" w14:textId="77777777" w:rsidR="001323A5" w:rsidRDefault="001323A5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83BBBA" w14:textId="77777777" w:rsidR="001323A5" w:rsidRDefault="001323A5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2025-04-01</w:t>
            </w:r>
            <w:r>
              <w:rPr>
                <w:noProof/>
              </w:rPr>
              <w:fldChar w:fldCharType="end"/>
            </w:r>
          </w:p>
        </w:tc>
      </w:tr>
      <w:tr w:rsidR="001323A5" w14:paraId="40C92C89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4BACEEE8" w14:textId="77777777" w:rsidR="001323A5" w:rsidRDefault="001323A5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560D87" w14:textId="77777777" w:rsidR="001323A5" w:rsidRDefault="001323A5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1C651" w14:textId="77777777" w:rsidR="001323A5" w:rsidRDefault="001323A5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31D5D6" w14:textId="77777777" w:rsidR="001323A5" w:rsidRDefault="001323A5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E5465D" w14:textId="77777777" w:rsidR="001323A5" w:rsidRDefault="001323A5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A5" w14:paraId="5A064E29" w14:textId="77777777" w:rsidTr="00445B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BE59F1" w14:textId="77777777" w:rsidR="001323A5" w:rsidRDefault="001323A5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8D21AF" w14:textId="77777777" w:rsidR="001323A5" w:rsidRDefault="001323A5" w:rsidP="00445B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51F3B8" w14:textId="77777777" w:rsidR="001323A5" w:rsidRDefault="001323A5" w:rsidP="00445B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FA136" w14:textId="77777777" w:rsidR="001323A5" w:rsidRDefault="001323A5" w:rsidP="00445B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8822A" w14:textId="77777777" w:rsidR="001323A5" w:rsidRDefault="001323A5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323A5" w14:paraId="74CF4A4A" w14:textId="77777777" w:rsidTr="00445B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F170FB" w14:textId="77777777" w:rsidR="001323A5" w:rsidRDefault="001323A5" w:rsidP="00445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883136" w14:textId="77777777" w:rsidR="001323A5" w:rsidRDefault="001323A5" w:rsidP="00445B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4D144" w14:textId="77777777" w:rsidR="001323A5" w:rsidRDefault="001323A5" w:rsidP="00445B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6CDFB8" w14:textId="77777777" w:rsidR="001323A5" w:rsidRPr="007C2097" w:rsidRDefault="001323A5" w:rsidP="00445B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23A5" w14:paraId="00FAACB6" w14:textId="77777777" w:rsidTr="00445B17">
        <w:tc>
          <w:tcPr>
            <w:tcW w:w="1843" w:type="dxa"/>
          </w:tcPr>
          <w:p w14:paraId="4F61FEC7" w14:textId="77777777" w:rsidR="001323A5" w:rsidRDefault="001323A5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808E8" w14:textId="77777777" w:rsidR="001323A5" w:rsidRDefault="001323A5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A5" w14:paraId="127949EB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0827B" w14:textId="77777777" w:rsidR="001323A5" w:rsidRDefault="001323A5" w:rsidP="0013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A83A7" w14:textId="722C1BDD" w:rsidR="001323A5" w:rsidRDefault="001323A5" w:rsidP="001323A5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To add test case </w:t>
            </w:r>
            <w:r>
              <w:t>13.5.3b</w:t>
            </w:r>
            <w:r w:rsidRPr="007A7F6D">
              <w:t xml:space="preserve"> to the </w:t>
            </w:r>
            <w:r>
              <w:t>LTE_A_R12 test suite</w:t>
            </w:r>
            <w:r w:rsidRPr="007A7F6D">
              <w:t>.</w:t>
            </w:r>
          </w:p>
        </w:tc>
      </w:tr>
      <w:tr w:rsidR="001323A5" w14:paraId="192B7DCC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56698" w14:textId="77777777" w:rsidR="001323A5" w:rsidRDefault="001323A5" w:rsidP="00132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DA97A" w14:textId="77777777" w:rsidR="001323A5" w:rsidRDefault="001323A5" w:rsidP="00132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A5" w14:paraId="0C26BE0F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5B1BC" w14:textId="77777777" w:rsidR="001323A5" w:rsidRDefault="001323A5" w:rsidP="0013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03CBC" w14:textId="2135D86F" w:rsidR="001323A5" w:rsidRDefault="001323A5" w:rsidP="001323A5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This document lists all changes applied to test case </w:t>
            </w:r>
            <w:r>
              <w:t>13.5.3b</w:t>
            </w:r>
            <w:r w:rsidRPr="007A7F6D">
              <w:t xml:space="preserve"> required for approval. See detailed change description for further information</w:t>
            </w:r>
          </w:p>
        </w:tc>
      </w:tr>
      <w:tr w:rsidR="001323A5" w14:paraId="4A0FB7F1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FD0C" w14:textId="77777777" w:rsidR="001323A5" w:rsidRDefault="001323A5" w:rsidP="00132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86A9" w14:textId="77777777" w:rsidR="001323A5" w:rsidRDefault="001323A5" w:rsidP="00132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A5" w14:paraId="1CCFD446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107B61" w14:textId="77777777" w:rsidR="001323A5" w:rsidRDefault="001323A5" w:rsidP="0013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87C" w14:textId="29BCEA93" w:rsidR="001323A5" w:rsidRDefault="001323A5" w:rsidP="001323A5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>Test case will not be added to ATS</w:t>
            </w:r>
          </w:p>
        </w:tc>
      </w:tr>
      <w:tr w:rsidR="001323A5" w14:paraId="0C7EA86F" w14:textId="77777777" w:rsidTr="00445B17">
        <w:tc>
          <w:tcPr>
            <w:tcW w:w="2694" w:type="dxa"/>
            <w:gridSpan w:val="2"/>
          </w:tcPr>
          <w:p w14:paraId="6C0F2FE2" w14:textId="77777777" w:rsidR="001323A5" w:rsidRDefault="001323A5" w:rsidP="00132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ACE29F" w14:textId="77777777" w:rsidR="001323A5" w:rsidRDefault="001323A5" w:rsidP="00132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A5" w14:paraId="00831D56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0666A" w14:textId="77777777" w:rsidR="001323A5" w:rsidRDefault="001323A5" w:rsidP="0013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5E445" w14:textId="4F7FD17C" w:rsidR="001323A5" w:rsidRDefault="001323A5" w:rsidP="0013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13.5.3b</w:t>
            </w:r>
          </w:p>
        </w:tc>
      </w:tr>
      <w:tr w:rsidR="001323A5" w14:paraId="413E2B97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91FDE" w14:textId="77777777" w:rsidR="001323A5" w:rsidRDefault="001323A5" w:rsidP="00132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86743" w14:textId="77777777" w:rsidR="001323A5" w:rsidRDefault="001323A5" w:rsidP="00132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A5" w14:paraId="04EA0444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B06D1" w14:textId="77777777" w:rsidR="001323A5" w:rsidRDefault="001323A5" w:rsidP="0013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133EC" w14:textId="77777777" w:rsidR="001323A5" w:rsidRDefault="001323A5" w:rsidP="0013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91E730" w14:textId="77777777" w:rsidR="001323A5" w:rsidRDefault="001323A5" w:rsidP="0013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5ED90D" w14:textId="77777777" w:rsidR="001323A5" w:rsidRDefault="001323A5" w:rsidP="00132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B9C5E7" w14:textId="77777777" w:rsidR="001323A5" w:rsidRDefault="001323A5" w:rsidP="00132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A5" w14:paraId="19B879ED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253E9" w14:textId="77777777" w:rsidR="001323A5" w:rsidRDefault="001323A5" w:rsidP="0013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9D5C0" w14:textId="77777777" w:rsidR="001323A5" w:rsidRDefault="001323A5" w:rsidP="0013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A2B39" w14:textId="2B5ECAA7" w:rsidR="001323A5" w:rsidRDefault="001323A5" w:rsidP="0013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908F0" w14:textId="77777777" w:rsidR="001323A5" w:rsidRDefault="001323A5" w:rsidP="00132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8DA39" w14:textId="07108665" w:rsidR="001323A5" w:rsidRDefault="001323A5" w:rsidP="00132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A5" w14:paraId="46F0C0EA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A3BEF" w14:textId="77777777" w:rsidR="001323A5" w:rsidRDefault="001323A5" w:rsidP="00132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A1A90" w14:textId="6E913A43" w:rsidR="001323A5" w:rsidRDefault="001323A5" w:rsidP="0013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9DEE1" w14:textId="77777777" w:rsidR="001323A5" w:rsidRDefault="001323A5" w:rsidP="0013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182C0A" w14:textId="77777777" w:rsidR="001323A5" w:rsidRDefault="001323A5" w:rsidP="00132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E4E5B" w14:textId="3985C584" w:rsidR="001323A5" w:rsidRDefault="001323A5" w:rsidP="001323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1323A5" w14:paraId="3ABC5BA3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5B244" w14:textId="77777777" w:rsidR="001323A5" w:rsidRDefault="001323A5" w:rsidP="00132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4ABB3" w14:textId="77777777" w:rsidR="001323A5" w:rsidRDefault="001323A5" w:rsidP="0013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BD96D" w14:textId="54751520" w:rsidR="001323A5" w:rsidRDefault="001323A5" w:rsidP="0013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11DEA" w14:textId="77777777" w:rsidR="001323A5" w:rsidRDefault="001323A5" w:rsidP="00132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56263" w14:textId="4EF51621" w:rsidR="001323A5" w:rsidRDefault="001323A5" w:rsidP="00132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A5" w14:paraId="23402CE2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456BA" w14:textId="77777777" w:rsidR="001323A5" w:rsidRDefault="001323A5" w:rsidP="001323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00799" w14:textId="77777777" w:rsidR="001323A5" w:rsidRDefault="001323A5" w:rsidP="001323A5">
            <w:pPr>
              <w:pStyle w:val="CRCoverPage"/>
              <w:spacing w:after="0"/>
              <w:rPr>
                <w:noProof/>
              </w:rPr>
            </w:pPr>
          </w:p>
        </w:tc>
      </w:tr>
      <w:tr w:rsidR="001323A5" w14:paraId="517E421F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06ABB2" w14:textId="77777777" w:rsidR="001323A5" w:rsidRDefault="001323A5" w:rsidP="0013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5C473" w14:textId="77777777" w:rsidR="001323A5" w:rsidRDefault="001323A5" w:rsidP="00132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A5" w:rsidRPr="008863B9" w14:paraId="6292C77C" w14:textId="77777777" w:rsidTr="00445B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B9100" w14:textId="77777777" w:rsidR="001323A5" w:rsidRPr="008863B9" w:rsidRDefault="001323A5" w:rsidP="0013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6A2DC" w14:textId="77777777" w:rsidR="001323A5" w:rsidRPr="008863B9" w:rsidRDefault="001323A5" w:rsidP="001323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23A5" w14:paraId="41864353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BB9BD" w14:textId="77777777" w:rsidR="001323A5" w:rsidRDefault="001323A5" w:rsidP="0013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14B65" w14:textId="77777777" w:rsidR="001323A5" w:rsidRDefault="001323A5" w:rsidP="00132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D194A1" w14:textId="77777777" w:rsidR="001323A5" w:rsidRDefault="001323A5" w:rsidP="001323A5">
      <w:pPr>
        <w:pStyle w:val="CRCoverPage"/>
        <w:spacing w:after="0"/>
        <w:rPr>
          <w:noProof/>
          <w:sz w:val="8"/>
          <w:szCs w:val="8"/>
        </w:rPr>
      </w:pPr>
    </w:p>
    <w:p w14:paraId="44673A58" w14:textId="77777777" w:rsidR="001323A5" w:rsidRDefault="001323A5" w:rsidP="001323A5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34D7" w14:textId="77777777" w:rsidR="006C6852" w:rsidRPr="001C38C4" w:rsidRDefault="006C6852" w:rsidP="006C6852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0" w:name="_Toc194411813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0"/>
    </w:p>
    <w:p w14:paraId="1279BE74" w14:textId="50718D37" w:rsidR="00312AEA" w:rsidRDefault="006C68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312AEA" w:rsidRPr="001B7FFA">
        <w:rPr>
          <w:rFonts w:cs="Arial"/>
          <w:b/>
          <w:bCs/>
          <w:i/>
          <w:iCs/>
        </w:rPr>
        <w:t>Table of Contents</w:t>
      </w:r>
      <w:r w:rsidR="00312AEA">
        <w:tab/>
      </w:r>
      <w:r w:rsidR="00312AEA">
        <w:fldChar w:fldCharType="begin"/>
      </w:r>
      <w:r w:rsidR="00312AEA">
        <w:instrText xml:space="preserve"> PAGEREF _Toc194411813 \h </w:instrText>
      </w:r>
      <w:r w:rsidR="00312AEA">
        <w:fldChar w:fldCharType="separate"/>
      </w:r>
      <w:r w:rsidR="00312AEA">
        <w:t>2</w:t>
      </w:r>
      <w:r w:rsidR="00312AEA">
        <w:fldChar w:fldCharType="end"/>
      </w:r>
    </w:p>
    <w:p w14:paraId="638C3637" w14:textId="0E9799AD" w:rsidR="00312AEA" w:rsidRDefault="00312AE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B7FFA">
        <w:rPr>
          <w:b/>
          <w:bCs/>
          <w:lang w:val="pt-BR"/>
        </w:rPr>
        <w:t xml:space="preserve">1 </w:t>
      </w:r>
      <w:r w:rsidRPr="001B7FFA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_Toc194411814 \h </w:instrText>
      </w:r>
      <w:r>
        <w:fldChar w:fldCharType="separate"/>
      </w:r>
      <w:r>
        <w:t>3</w:t>
      </w:r>
      <w:r>
        <w:fldChar w:fldCharType="end"/>
      </w:r>
    </w:p>
    <w:p w14:paraId="1508C02A" w14:textId="6F74CA84" w:rsidR="00312AEA" w:rsidRDefault="00312AE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1.1 Verification Test Summary</w:t>
      </w:r>
      <w:r>
        <w:tab/>
      </w:r>
      <w:r>
        <w:fldChar w:fldCharType="begin"/>
      </w:r>
      <w:r>
        <w:instrText xml:space="preserve"> PAGEREF _Toc194411815 \h </w:instrText>
      </w:r>
      <w:r>
        <w:fldChar w:fldCharType="separate"/>
      </w:r>
      <w:r>
        <w:t>3</w:t>
      </w:r>
      <w:r>
        <w:fldChar w:fldCharType="end"/>
      </w:r>
    </w:p>
    <w:p w14:paraId="0BC0B91E" w14:textId="33E3FB9A" w:rsidR="00312AEA" w:rsidRDefault="00312AE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B7FFA">
        <w:rPr>
          <w:b/>
          <w:bCs/>
        </w:rPr>
        <w:t>2 Corrections required</w:t>
      </w:r>
      <w:r>
        <w:tab/>
      </w:r>
      <w:r>
        <w:fldChar w:fldCharType="begin"/>
      </w:r>
      <w:r>
        <w:instrText xml:space="preserve"> PAGEREF _Toc194411816 \h </w:instrText>
      </w:r>
      <w:r>
        <w:fldChar w:fldCharType="separate"/>
      </w:r>
      <w:r>
        <w:t>3</w:t>
      </w:r>
      <w:r>
        <w:fldChar w:fldCharType="end"/>
      </w:r>
    </w:p>
    <w:p w14:paraId="7B8A6DAA" w14:textId="4CEDC95D" w:rsidR="00312AEA" w:rsidRDefault="00312AE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_Toc194411817 \h </w:instrText>
      </w:r>
      <w:r>
        <w:fldChar w:fldCharType="separate"/>
      </w:r>
      <w:r>
        <w:t>3</w:t>
      </w:r>
      <w:r>
        <w:fldChar w:fldCharType="end"/>
      </w:r>
    </w:p>
    <w:p w14:paraId="089E14B0" w14:textId="1542FFCF" w:rsidR="00312AEA" w:rsidRDefault="00312AE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B7FF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B7FF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_Toc194411818 \h </w:instrText>
      </w:r>
      <w:r>
        <w:fldChar w:fldCharType="separate"/>
      </w:r>
      <w:r>
        <w:t>5</w:t>
      </w:r>
      <w:r>
        <w:fldChar w:fldCharType="end"/>
      </w:r>
    </w:p>
    <w:p w14:paraId="338C5637" w14:textId="5796283A" w:rsidR="00312AEA" w:rsidRDefault="00312AE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B7FF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B7FF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_Toc194411819 \h </w:instrText>
      </w:r>
      <w:r>
        <w:fldChar w:fldCharType="separate"/>
      </w:r>
      <w:r>
        <w:t>5</w:t>
      </w:r>
      <w:r>
        <w:fldChar w:fldCharType="end"/>
      </w:r>
    </w:p>
    <w:p w14:paraId="29D45140" w14:textId="5C480B5A" w:rsidR="00312AEA" w:rsidRDefault="00312AE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B7FFA">
        <w:rPr>
          <w:rFonts w:cs="Arial"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B7FFA">
        <w:rPr>
          <w:rFonts w:cs="Arial"/>
        </w:rPr>
        <w:t>Qualcomm Snapdragon® X80 5G Modem-RF System, Qualcomm Technologies’ 6th generation modem-to-antenna 5G solution UE</w:t>
      </w:r>
      <w:r>
        <w:tab/>
      </w:r>
      <w:r>
        <w:fldChar w:fldCharType="begin"/>
      </w:r>
      <w:r>
        <w:instrText xml:space="preserve"> PAGEREF _Toc194411820 \h </w:instrText>
      </w:r>
      <w:r>
        <w:fldChar w:fldCharType="separate"/>
      </w:r>
      <w:r>
        <w:t>5</w:t>
      </w:r>
      <w:r>
        <w:fldChar w:fldCharType="end"/>
      </w:r>
    </w:p>
    <w:p w14:paraId="513DD2D9" w14:textId="02F31810" w:rsidR="00312AEA" w:rsidRDefault="00312AE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B7FF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B7FF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_Toc194411821 \h </w:instrText>
      </w:r>
      <w:r>
        <w:fldChar w:fldCharType="separate"/>
      </w:r>
      <w:r>
        <w:t>5</w:t>
      </w:r>
      <w:r>
        <w:fldChar w:fldCharType="end"/>
      </w:r>
    </w:p>
    <w:p w14:paraId="60C02DEE" w14:textId="4BCEBD6D" w:rsidR="00952C19" w:rsidRDefault="006C6852" w:rsidP="006C6852">
      <w:pPr>
        <w:rPr>
          <w:rFonts w:ascii="Arial" w:hAnsi="Arial" w:cs="Arial"/>
          <w:noProof/>
        </w:rPr>
      </w:pPr>
      <w:r w:rsidRPr="003C4E4F">
        <w:rPr>
          <w:rFonts w:ascii="Arial" w:hAnsi="Arial" w:cs="Arial"/>
          <w:noProof/>
        </w:rPr>
        <w:fldChar w:fldCharType="end"/>
      </w:r>
    </w:p>
    <w:p w14:paraId="3DA0AFA7" w14:textId="35B75A6D" w:rsidR="003C11AB" w:rsidRPr="006C6852" w:rsidRDefault="003C11AB" w:rsidP="006C6852">
      <w:pPr>
        <w:pStyle w:val="Heading1"/>
        <w:rPr>
          <w:b/>
          <w:bCs/>
          <w:lang w:eastAsia="ja-JP"/>
        </w:rPr>
      </w:pPr>
      <w:r w:rsidRPr="003C4E4F">
        <w:rPr>
          <w:lang w:val="pt-BR"/>
        </w:rPr>
        <w:br w:type="page"/>
      </w:r>
      <w:bookmarkStart w:id="1" w:name="_Toc122434485"/>
      <w:bookmarkStart w:id="2" w:name="_Toc194411814"/>
      <w:r w:rsidR="006C6852" w:rsidRPr="006C6852">
        <w:rPr>
          <w:b/>
          <w:bCs/>
          <w:lang w:val="pt-BR"/>
        </w:rPr>
        <w:lastRenderedPageBreak/>
        <w:t xml:space="preserve">1 </w:t>
      </w:r>
      <w:r w:rsidRPr="006C6852">
        <w:rPr>
          <w:b/>
          <w:bCs/>
        </w:rPr>
        <w:t>Overview</w:t>
      </w:r>
      <w:bookmarkEnd w:id="1"/>
      <w:bookmarkEnd w:id="2"/>
    </w:p>
    <w:p w14:paraId="587F796D" w14:textId="0C065156" w:rsidR="003C11AB" w:rsidRPr="003C4E4F" w:rsidRDefault="003C11AB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>13.5.</w:t>
      </w:r>
      <w:r w:rsidR="004A48DB">
        <w:rPr>
          <w:rFonts w:ascii="Arial" w:hAnsi="Arial" w:cs="Arial"/>
        </w:rPr>
        <w:t>3b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F76599" w:rsidRPr="00F76599">
        <w:rPr>
          <w:rFonts w:ascii="Arial" w:hAnsi="Arial" w:cs="Arial"/>
        </w:rPr>
        <w:t>LTE_A_R12</w:t>
      </w:r>
      <w:r w:rsidR="00F76599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2D6229AF" w14:textId="77777777" w:rsidR="003C11AB" w:rsidRDefault="003C11AB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9CBA899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Pr="001004EA">
        <w:rPr>
          <w:rFonts w:cs="Arial"/>
          <w:b/>
          <w:sz w:val="24"/>
          <w:lang w:eastAsia="ja-JP"/>
        </w:rPr>
        <w:t>Bhise Parikshit</w:t>
      </w:r>
    </w:p>
    <w:p w14:paraId="450FE380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Pr="0050051B">
        <w:rPr>
          <w:rFonts w:cs="Arial"/>
          <w:sz w:val="24"/>
          <w:lang w:val="es-ES" w:eastAsia="ja-JP"/>
        </w:rPr>
        <w:t>parikshit.bhise@rohde-schwarz.com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76A2B666" w14:textId="77777777" w:rsidR="001C38C4" w:rsidRDefault="001C38C4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0304444B" w14:textId="1E82EE22" w:rsidR="006C6852" w:rsidRPr="00F53CF9" w:rsidRDefault="006C6852" w:rsidP="006C6852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3" w:name="_Toc194411815"/>
      <w:r w:rsidRPr="00F53CF9">
        <w:t>1.1 Verification Test Summary</w:t>
      </w:r>
      <w:bookmarkEnd w:id="3"/>
      <w:r w:rsidRPr="00F53CF9">
        <w:t xml:space="preserve"> </w:t>
      </w:r>
    </w:p>
    <w:p w14:paraId="55BCA266" w14:textId="1DB3EC20" w:rsidR="006C6852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</w:rPr>
        <w:t>13.5.</w:t>
      </w:r>
      <w:r w:rsidR="004A48DB">
        <w:rPr>
          <w:rFonts w:ascii="Arial" w:hAnsi="Arial" w:cs="Arial"/>
        </w:rPr>
        <w:t>3b</w:t>
      </w:r>
    </w:p>
    <w:p w14:paraId="40AF02E4" w14:textId="77777777" w:rsidR="006C6852" w:rsidRPr="001C38C4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Group:                            /</w:t>
      </w:r>
      <w:r>
        <w:rPr>
          <w:rFonts w:cs="Arial"/>
          <w:bCs/>
          <w:lang w:val="en-US" w:eastAsia="ja-JP"/>
        </w:rPr>
        <w:t>LTE_A_R12/13/AccessControl_R12.ttcn</w:t>
      </w:r>
    </w:p>
    <w:p w14:paraId="150EBB86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11</w:t>
      </w:r>
    </w:p>
    <w:p w14:paraId="713CBD39" w14:textId="77777777" w:rsidR="006C6852" w:rsidRPr="001C38C4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</w:p>
    <w:p w14:paraId="423420BA" w14:textId="4232BAF7" w:rsidR="006C6852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70C3D" w:rsidRPr="002660E3">
        <w:rPr>
          <w:rFonts w:ascii="Arial" w:hAnsi="Arial" w:cs="Arial"/>
          <w:bCs/>
          <w:lang w:eastAsia="ja-JP"/>
        </w:rPr>
        <w:t>Qualcomm Snapdragon® X80 5G Modem-RF System, Qualcomm Technologies’ 6th generation modem-to-antenna 5G solution UE,</w:t>
      </w:r>
    </w:p>
    <w:p w14:paraId="64D8647F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2AF297C1" w14:textId="2C635D94" w:rsidR="001C38C4" w:rsidRDefault="001C38C4" w:rsidP="001C38C4">
      <w:pPr>
        <w:rPr>
          <w:rFonts w:ascii="Arial" w:hAnsi="Arial" w:cs="Arial"/>
          <w:noProof/>
        </w:rPr>
      </w:pPr>
    </w:p>
    <w:p w14:paraId="067AB3B8" w14:textId="6427FB75" w:rsidR="003C11AB" w:rsidRDefault="006C6852" w:rsidP="006C6852">
      <w:pPr>
        <w:pStyle w:val="Heading1"/>
        <w:rPr>
          <w:b/>
          <w:bCs/>
        </w:rPr>
      </w:pPr>
      <w:bookmarkStart w:id="4" w:name="_Toc122434488"/>
      <w:bookmarkStart w:id="5" w:name="_Toc295288959"/>
      <w:bookmarkStart w:id="6" w:name="_Toc194411816"/>
      <w:r w:rsidRPr="006C6852">
        <w:rPr>
          <w:b/>
          <w:bCs/>
        </w:rPr>
        <w:t xml:space="preserve">2 </w:t>
      </w:r>
      <w:r w:rsidR="003C11AB" w:rsidRPr="006C6852">
        <w:rPr>
          <w:b/>
          <w:bCs/>
        </w:rPr>
        <w:t>Corrections require</w:t>
      </w:r>
      <w:bookmarkEnd w:id="4"/>
      <w:bookmarkEnd w:id="5"/>
      <w:r w:rsidR="003C11AB" w:rsidRPr="006C6852">
        <w:rPr>
          <w:b/>
          <w:bCs/>
        </w:rPr>
        <w:t>d</w:t>
      </w:r>
      <w:bookmarkEnd w:id="6"/>
      <w:r w:rsidR="001C38C4" w:rsidRPr="006C6852">
        <w:rPr>
          <w:b/>
          <w:bCs/>
        </w:rPr>
        <w:t xml:space="preserve"> </w:t>
      </w:r>
    </w:p>
    <w:p w14:paraId="76CB9482" w14:textId="77777777" w:rsidR="006C6852" w:rsidRPr="006C6852" w:rsidRDefault="006C6852" w:rsidP="006C6852"/>
    <w:p w14:paraId="2AEE99ED" w14:textId="19804AAE" w:rsidR="004D728A" w:rsidRPr="006C6852" w:rsidRDefault="006C6852" w:rsidP="006C6852">
      <w:pPr>
        <w:pStyle w:val="Heading2"/>
      </w:pPr>
      <w:bookmarkStart w:id="7" w:name="_Toc183764882"/>
      <w:bookmarkStart w:id="8" w:name="_Toc189500002"/>
      <w:bookmarkStart w:id="9" w:name="_Toc194411817"/>
      <w:r w:rsidRPr="006C6852">
        <w:t>2</w:t>
      </w:r>
      <w:r>
        <w:t xml:space="preserve">.1 </w:t>
      </w:r>
      <w:r w:rsidR="004D728A" w:rsidRPr="006C6852"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34C87583" w14:textId="77777777" w:rsidTr="00B31085">
        <w:trPr>
          <w:trHeight w:val="447"/>
        </w:trPr>
        <w:tc>
          <w:tcPr>
            <w:tcW w:w="1985" w:type="dxa"/>
          </w:tcPr>
          <w:p w14:paraId="1E93ED52" w14:textId="77777777" w:rsidR="004D728A" w:rsidRPr="00E12CDE" w:rsidRDefault="004D728A" w:rsidP="00B310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041C8F" w14:textId="06A40CB2" w:rsidR="004D728A" w:rsidRPr="003421D5" w:rsidRDefault="004D728A" w:rsidP="00B31085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F648CD">
              <w:rPr>
                <w:rFonts w:ascii="Arial" w:eastAsia="SimSun" w:hAnsi="Arial" w:cs="Arial"/>
                <w:lang w:eastAsia="zh-CN"/>
              </w:rPr>
              <w:t>f_TC_13_5_</w:t>
            </w:r>
            <w:r w:rsidR="004A48DB">
              <w:rPr>
                <w:rFonts w:ascii="Arial" w:eastAsia="SimSun" w:hAnsi="Arial" w:cs="Arial"/>
                <w:lang w:eastAsia="zh-CN"/>
              </w:rPr>
              <w:t>3b</w:t>
            </w:r>
            <w:r w:rsidRPr="00F648CD">
              <w:rPr>
                <w:rFonts w:ascii="Arial" w:eastAsia="SimSun" w:hAnsi="Arial" w:cs="Arial"/>
                <w:lang w:eastAsia="zh-CN"/>
              </w:rPr>
              <w:t>_</w:t>
            </w:r>
            <w:r w:rsidR="00470E94" w:rsidRPr="00F648CD">
              <w:rPr>
                <w:rFonts w:ascii="Arial" w:eastAsia="SimSun" w:hAnsi="Arial" w:cs="Arial"/>
                <w:lang w:eastAsia="zh-CN"/>
              </w:rPr>
              <w:t>EUTRA (</w:t>
            </w:r>
            <w:r w:rsidRPr="00F648CD">
              <w:rPr>
                <w:rFonts w:ascii="Arial" w:eastAsia="SimSun" w:hAnsi="Arial" w:cs="Arial"/>
                <w:lang w:eastAsia="zh-CN"/>
              </w:rPr>
              <w:t>) runs on EUTRA_PTC</w:t>
            </w:r>
          </w:p>
        </w:tc>
      </w:tr>
      <w:tr w:rsidR="004D728A" w:rsidRPr="00E12CDE" w14:paraId="4544761A" w14:textId="77777777" w:rsidTr="00B31085">
        <w:trPr>
          <w:trHeight w:val="452"/>
        </w:trPr>
        <w:tc>
          <w:tcPr>
            <w:tcW w:w="1985" w:type="dxa"/>
          </w:tcPr>
          <w:p w14:paraId="0950FB15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38A658" w14:textId="359C4117" w:rsidR="006245DD" w:rsidRPr="00990799" w:rsidRDefault="006245DD" w:rsidP="009907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990799">
              <w:rPr>
                <w:rFonts w:ascii="Arial" w:hAnsi="Arial" w:cs="Arial"/>
                <w:noProof/>
              </w:rPr>
              <w:t xml:space="preserve">Below changes agreed for ACB per PLMN test case 13.5.1c in </w:t>
            </w:r>
            <w:r w:rsidRPr="00990799">
              <w:rPr>
                <w:rFonts w:ascii="Arial" w:hAnsi="Arial" w:cs="Arial"/>
                <w:b/>
                <w:bCs/>
                <w:i/>
                <w:iCs/>
                <w:noProof/>
              </w:rPr>
              <w:t xml:space="preserve">R5-250466 </w:t>
            </w:r>
            <w:r w:rsidRPr="00990799">
              <w:rPr>
                <w:rFonts w:ascii="Arial" w:hAnsi="Arial" w:cs="Arial"/>
                <w:noProof/>
              </w:rPr>
              <w:t>are applicable for ACB per PLMN MTS</w:t>
            </w:r>
            <w:r w:rsidR="00760F46" w:rsidRPr="00990799">
              <w:rPr>
                <w:rFonts w:ascii="Arial" w:hAnsi="Arial" w:cs="Arial"/>
                <w:noProof/>
              </w:rPr>
              <w:t>I</w:t>
            </w:r>
            <w:r w:rsidRPr="00990799">
              <w:rPr>
                <w:rFonts w:ascii="Arial" w:hAnsi="Arial" w:cs="Arial"/>
                <w:noProof/>
              </w:rPr>
              <w:t xml:space="preserve"> MO </w:t>
            </w:r>
            <w:r w:rsidR="00760F46" w:rsidRPr="00990799">
              <w:rPr>
                <w:rFonts w:ascii="Arial" w:hAnsi="Arial" w:cs="Arial"/>
                <w:noProof/>
              </w:rPr>
              <w:t>speech</w:t>
            </w:r>
            <w:r w:rsidRPr="00990799">
              <w:rPr>
                <w:rFonts w:ascii="Arial" w:hAnsi="Arial" w:cs="Arial"/>
                <w:noProof/>
              </w:rPr>
              <w:t xml:space="preserve"> call test case 13.5.</w:t>
            </w:r>
            <w:r w:rsidR="004A48DB" w:rsidRPr="00990799">
              <w:rPr>
                <w:rFonts w:ascii="Arial" w:hAnsi="Arial" w:cs="Arial"/>
                <w:noProof/>
              </w:rPr>
              <w:t>3b</w:t>
            </w:r>
            <w:r w:rsidRPr="00990799">
              <w:rPr>
                <w:rFonts w:ascii="Arial" w:hAnsi="Arial" w:cs="Arial"/>
                <w:noProof/>
              </w:rPr>
              <w:t xml:space="preserve"> as well:</w:t>
            </w:r>
            <w:r w:rsidR="00B14615" w:rsidRPr="00990799">
              <w:rPr>
                <w:rFonts w:ascii="Arial" w:hAnsi="Arial" w:cs="Arial"/>
                <w:noProof/>
              </w:rPr>
              <w:t xml:space="preserve"> </w:t>
            </w:r>
          </w:p>
          <w:p w14:paraId="11525FFA" w14:textId="70D6CB5A" w:rsidR="006245DD" w:rsidRPr="0073255D" w:rsidRDefault="006245DD" w:rsidP="00990799">
            <w:pPr>
              <w:pStyle w:val="ListParagraph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73255D">
              <w:rPr>
                <w:rFonts w:ascii="Arial" w:hAnsi="Arial" w:cs="Arial"/>
                <w:noProof/>
              </w:rPr>
              <w:t xml:space="preserve">TTCN has handling for call release procedure after step </w:t>
            </w:r>
            <w:r w:rsidR="004A48DB">
              <w:rPr>
                <w:rFonts w:ascii="Arial" w:hAnsi="Arial" w:cs="Arial"/>
                <w:noProof/>
              </w:rPr>
              <w:t>6</w:t>
            </w:r>
            <w:r w:rsidRPr="0073255D">
              <w:rPr>
                <w:rFonts w:ascii="Arial" w:hAnsi="Arial" w:cs="Arial"/>
                <w:noProof/>
              </w:rPr>
              <w:t xml:space="preserve"> and those </w:t>
            </w:r>
            <w:r w:rsidR="0073255D" w:rsidRPr="0073255D">
              <w:rPr>
                <w:rFonts w:ascii="Arial" w:hAnsi="Arial" w:cs="Arial"/>
                <w:noProof/>
              </w:rPr>
              <w:t xml:space="preserve">  </w:t>
            </w:r>
            <w:r w:rsidRPr="0073255D">
              <w:rPr>
                <w:rFonts w:ascii="Arial" w:hAnsi="Arial" w:cs="Arial"/>
                <w:noProof/>
              </w:rPr>
              <w:t>steps are missing in main behavior table 13.5.</w:t>
            </w:r>
            <w:r w:rsidR="004A48DB">
              <w:rPr>
                <w:rFonts w:ascii="Arial" w:hAnsi="Arial" w:cs="Arial"/>
                <w:noProof/>
              </w:rPr>
              <w:t>3b</w:t>
            </w:r>
            <w:r w:rsidRPr="0073255D">
              <w:rPr>
                <w:rFonts w:ascii="Arial" w:hAnsi="Arial" w:cs="Arial"/>
                <w:noProof/>
              </w:rPr>
              <w:t xml:space="preserve">.3.2-1. </w:t>
            </w:r>
          </w:p>
          <w:p w14:paraId="3AA48BA6" w14:textId="3AA62915" w:rsidR="006245DD" w:rsidRPr="00B0517F" w:rsidRDefault="006245DD" w:rsidP="00990799">
            <w:pPr>
              <w:pStyle w:val="CRCoverPage"/>
              <w:numPr>
                <w:ilvl w:val="1"/>
                <w:numId w:val="20"/>
              </w:numPr>
              <w:spacing w:after="0"/>
              <w:rPr>
                <w:noProof/>
              </w:rPr>
            </w:pPr>
            <w:r w:rsidRPr="006D553A">
              <w:rPr>
                <w:rFonts w:cs="Arial"/>
                <w:noProof/>
              </w:rPr>
              <w:t>Implementing FPLMN USIM will impose additional SIM requirements and same functionality as adding 002-11 to FPLMN list can be achieved by modifying cellReservedForOperatorUse IE in SIB1</w:t>
            </w:r>
          </w:p>
          <w:p w14:paraId="2BE68336" w14:textId="77777777" w:rsidR="004D728A" w:rsidRPr="003421D5" w:rsidRDefault="004D728A" w:rsidP="00760F46">
            <w:pPr>
              <w:pStyle w:val="CRCoverPage"/>
              <w:spacing w:after="0"/>
              <w:ind w:left="720"/>
              <w:jc w:val="both"/>
              <w:rPr>
                <w:rFonts w:eastAsia="SimSun" w:cs="Arial"/>
                <w:lang w:eastAsia="zh-CN"/>
              </w:rPr>
            </w:pPr>
          </w:p>
        </w:tc>
      </w:tr>
      <w:tr w:rsidR="004D728A" w:rsidRPr="00E12CDE" w14:paraId="1DE7B9F0" w14:textId="77777777" w:rsidTr="00B31085">
        <w:tc>
          <w:tcPr>
            <w:tcW w:w="1985" w:type="dxa"/>
          </w:tcPr>
          <w:p w14:paraId="6E7398DC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11DF60" w14:textId="189CEF7A" w:rsidR="0073255D" w:rsidRPr="006D553A" w:rsidRDefault="0073255D" w:rsidP="00990799">
            <w:pPr>
              <w:pStyle w:val="CRCoverPage"/>
              <w:rPr>
                <w:rFonts w:cs="Arial"/>
              </w:rPr>
            </w:pPr>
            <w:r w:rsidRPr="006D553A">
              <w:rPr>
                <w:rFonts w:cs="Arial"/>
              </w:rPr>
              <w:t xml:space="preserve">Added steps </w:t>
            </w:r>
            <w:r w:rsidR="004A48DB">
              <w:rPr>
                <w:rFonts w:cs="Arial"/>
              </w:rPr>
              <w:t>7-9</w:t>
            </w:r>
            <w:r w:rsidRPr="006D553A">
              <w:rPr>
                <w:rFonts w:cs="Arial"/>
              </w:rPr>
              <w:t xml:space="preserve"> to release the </w:t>
            </w:r>
            <w:r w:rsidR="00B27603">
              <w:rPr>
                <w:rFonts w:cs="Arial"/>
              </w:rPr>
              <w:t>speech</w:t>
            </w:r>
            <w:r w:rsidRPr="006D553A">
              <w:rPr>
                <w:rFonts w:cs="Arial"/>
              </w:rPr>
              <w:t xml:space="preserve"> call.</w:t>
            </w:r>
          </w:p>
          <w:p w14:paraId="0DB3129C" w14:textId="77777777" w:rsidR="0073255D" w:rsidRPr="006D553A" w:rsidRDefault="0073255D" w:rsidP="00990799">
            <w:pPr>
              <w:pStyle w:val="CRCoverPage"/>
              <w:rPr>
                <w:rFonts w:cs="Arial"/>
              </w:rPr>
            </w:pPr>
            <w:r w:rsidRPr="006D553A">
              <w:rPr>
                <w:rFonts w:cs="Arial"/>
              </w:rPr>
              <w:t xml:space="preserve">Removed SIM configuration requirement and added </w:t>
            </w:r>
            <w:proofErr w:type="spellStart"/>
            <w:r w:rsidRPr="006D553A">
              <w:rPr>
                <w:rFonts w:cs="Arial"/>
              </w:rPr>
              <w:t>cellReservedForOperatorUse</w:t>
            </w:r>
            <w:proofErr w:type="spellEnd"/>
            <w:r w:rsidRPr="006D553A">
              <w:rPr>
                <w:rFonts w:cs="Arial"/>
              </w:rPr>
              <w:t xml:space="preserve"> IE in specific message contents.</w:t>
            </w:r>
          </w:p>
          <w:p w14:paraId="45F688B7" w14:textId="20C3CDAD" w:rsidR="00DC319E" w:rsidRPr="007E26D6" w:rsidRDefault="00DC319E" w:rsidP="0099079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D728A" w:rsidRPr="00E12CDE" w14:paraId="70AE42A1" w14:textId="77777777" w:rsidTr="00B31085">
        <w:tc>
          <w:tcPr>
            <w:tcW w:w="1985" w:type="dxa"/>
          </w:tcPr>
          <w:p w14:paraId="5DD4DD6A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3F124F" w14:textId="77777777" w:rsidR="004D728A" w:rsidRPr="000D7399" w:rsidRDefault="004D728A" w:rsidP="00B31085">
            <w:pPr>
              <w:spacing w:after="0"/>
              <w:rPr>
                <w:rFonts w:ascii="Arial" w:hAnsi="Arial" w:cs="Arial"/>
                <w:lang w:eastAsia="zh-CN"/>
              </w:rPr>
            </w:pPr>
            <w:r w:rsidRPr="000E2097">
              <w:rPr>
                <w:rFonts w:ascii="Arial" w:hAnsi="Arial" w:cs="Arial"/>
                <w:lang w:eastAsia="zh-CN"/>
              </w:rPr>
              <w:t>LTE_A_R12\13</w:t>
            </w:r>
            <w:r>
              <w:rPr>
                <w:rFonts w:ascii="Arial" w:hAnsi="Arial" w:cs="Arial"/>
                <w:lang w:eastAsia="zh-CN"/>
              </w:rPr>
              <w:t>\</w:t>
            </w:r>
            <w:r>
              <w:t xml:space="preserve"> </w:t>
            </w:r>
            <w:r w:rsidRPr="000E2097">
              <w:rPr>
                <w:rFonts w:ascii="Arial" w:hAnsi="Arial" w:cs="Arial"/>
                <w:lang w:eastAsia="zh-CN"/>
              </w:rPr>
              <w:t>AccessControl_R12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D728A" w:rsidRPr="00E12CDE" w14:paraId="4345C5F0" w14:textId="77777777" w:rsidTr="00B31085">
        <w:tc>
          <w:tcPr>
            <w:tcW w:w="1985" w:type="dxa"/>
          </w:tcPr>
          <w:p w14:paraId="683F03D6" w14:textId="77777777" w:rsidR="004D728A" w:rsidRPr="00E12CDE" w:rsidRDefault="004D728A" w:rsidP="00B310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831191" w14:textId="77777777" w:rsidR="004D728A" w:rsidRPr="00D55906" w:rsidRDefault="004D728A" w:rsidP="00B31085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66C74EFE" w14:textId="77777777" w:rsidR="004D728A" w:rsidRDefault="004D728A" w:rsidP="004D728A">
      <w:pPr>
        <w:rPr>
          <w:rFonts w:ascii="Arial" w:hAnsi="Arial" w:cs="Arial"/>
          <w:b/>
        </w:rPr>
      </w:pPr>
    </w:p>
    <w:p w14:paraId="072E5911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7ABED7E1" w14:textId="77777777" w:rsidTr="00B31085">
        <w:tc>
          <w:tcPr>
            <w:tcW w:w="9629" w:type="dxa"/>
          </w:tcPr>
          <w:p w14:paraId="1D0EF77C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function f_TC_13_5_3b_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EUTRA(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6239235E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/ Emergency Call / Success / SSAC/ 0% access probability for MTSI MO speech call / AC-Barring per PLMN</w:t>
            </w:r>
          </w:p>
          <w:p w14:paraId="450EA663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E120A9D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EPS_BearerIdentity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v_EpsDefBearerId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= '6'H;</w:t>
            </w:r>
          </w:p>
          <w:p w14:paraId="752E2364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0610A4EC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f_EUTRA_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Init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c1, HANDLE_UM_DATA, USE_BIG_GRANTS);</w:t>
            </w:r>
          </w:p>
          <w:p w14:paraId="4793B34C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f_EUTRA_CellInfo_SetPLMN_2Entries (eutra_Cell1,</w:t>
            </w:r>
          </w:p>
          <w:p w14:paraId="085241FB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cs_HPLMN_Def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, //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1 (index 0)</w:t>
            </w:r>
          </w:p>
          <w:p w14:paraId="56B9E5B7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cs_HPLMN_002_11, //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2 (index 1)</w:t>
            </w:r>
          </w:p>
          <w:p w14:paraId="34AE8BC7" w14:textId="16793B66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</w:p>
          <w:p w14:paraId="27351328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f_EUTRA_CellInfo_SetSIB2_AC_BarringPerPlmnList_r12 (eutra_Cell1, 1, false,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cs_AC_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BarringConfig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p00, s4, '11111'B));</w:t>
            </w:r>
          </w:p>
          <w:p w14:paraId="3A2CB269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FC5278E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f_EUTRA_CellConfig_Def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(eutra_Cell1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98B6261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349FD60" w14:textId="0CB8AA4F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f_UT_USIM_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Insert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UT, "Insert special USIM"); //USIM with PLMN2 is set in it as 'forbidden PLMN'  WA#WI1397796</w:t>
            </w:r>
          </w:p>
          <w:p w14:paraId="5ADC266E" w14:textId="288A396C" w:rsidR="00692D7E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f_EUTRA_Preamble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(eutra_Cell1, STATE2_IDLEUPDATE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499F9FD" w14:textId="77777777" w:rsidR="009A7ED9" w:rsidRDefault="009A7ED9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C941110" w14:textId="4201D1D8" w:rsidR="00692D7E" w:rsidRDefault="00692D7E" w:rsidP="00692D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40D6D41C" w14:textId="77777777" w:rsidR="00692D7E" w:rsidRDefault="00692D7E" w:rsidP="00692D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B4A5F44" w14:textId="4F406EBD" w:rsidR="00692D7E" w:rsidRPr="00575030" w:rsidRDefault="00692D7E" w:rsidP="00692D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74B2644D" w14:textId="508AD3F6" w:rsidR="00692D7E" w:rsidRPr="005571C5" w:rsidRDefault="00692D7E" w:rsidP="00692D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AF0BA93" w14:textId="77777777" w:rsidR="00470E94" w:rsidRDefault="00470E94" w:rsidP="004D728A">
      <w:pPr>
        <w:spacing w:after="0"/>
        <w:rPr>
          <w:rFonts w:ascii="Arial" w:hAnsi="Arial"/>
          <w:b/>
          <w:lang w:eastAsia="en-GB"/>
        </w:rPr>
      </w:pPr>
    </w:p>
    <w:p w14:paraId="15335857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58E8F9D9" w14:textId="77777777" w:rsidTr="00B31085">
        <w:tc>
          <w:tcPr>
            <w:tcW w:w="9629" w:type="dxa"/>
          </w:tcPr>
          <w:p w14:paraId="3E178B08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function f_TC_13_5_3b_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EUTRA(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283D8621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/ Emergency Call / Success / SSAC/ 0% access probability for MTSI MO speech call / AC-Barring per PLMN</w:t>
            </w:r>
          </w:p>
          <w:p w14:paraId="5B4F59C2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0E33430B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EPS_BearerIdentity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v_EpsDefBearerId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2 :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= '6'H;</w:t>
            </w:r>
          </w:p>
          <w:p w14:paraId="5F9FAF1F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C0E25F6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f_EUTRA_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Init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c1, HANDLE_UM_DATA, USE_BIG_GRANTS);</w:t>
            </w:r>
          </w:p>
          <w:p w14:paraId="15D2FED9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f_EUTRA_CellInfo_SetPLMN_2Entries (eutra_Cell1,</w:t>
            </w:r>
          </w:p>
          <w:p w14:paraId="5A879250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cs_HPLMN_Def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, //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1 (index 0)</w:t>
            </w:r>
          </w:p>
          <w:p w14:paraId="1E04EBD8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cs_HPLMN_002_11, //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2 (index 1)</w:t>
            </w:r>
          </w:p>
          <w:p w14:paraId="3DD87CB5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-,true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,1); //WA#WI1397796</w:t>
            </w:r>
          </w:p>
          <w:p w14:paraId="35351148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f_EUTRA_CellInfo_SetSIB2_AC_BarringPerPlmnList_r12 (eutra_Cell1, 1, false,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cs_AC_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BarringConfig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p00, s4, '11111'B));</w:t>
            </w:r>
          </w:p>
          <w:p w14:paraId="4FE4D5B7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8E7B02A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f_EUTRA_CellConfig_Def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(eutra_Cell1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B5DF734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EE1455B" w14:textId="77777777" w:rsidR="00431D05" w:rsidRP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431D0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f_UT_USIM_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Insert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431D0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UT, "Insert special USIM"); //USIM with PLMN2 is set in it as 'forbidden PLMN'  WA#WI1397796</w:t>
            </w:r>
          </w:p>
          <w:p w14:paraId="7C6700AB" w14:textId="132E8822" w:rsidR="00692D7E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f_EUTRA_Preamble</w:t>
            </w:r>
            <w:proofErr w:type="spellEnd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(eutra_Cell1, STATE2_IDLEUPDATE</w:t>
            </w:r>
            <w:proofErr w:type="gramStart"/>
            <w:r w:rsidRPr="00431D0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590EAE0" w14:textId="77777777" w:rsidR="00431D05" w:rsidRDefault="00431D05" w:rsidP="00431D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6919D08" w14:textId="77777777" w:rsidR="00692D7E" w:rsidRDefault="00692D7E" w:rsidP="00692D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6B41E796" w14:textId="77777777" w:rsidR="00692D7E" w:rsidRDefault="00692D7E" w:rsidP="00692D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A5E61B9" w14:textId="77777777" w:rsidR="00692D7E" w:rsidRPr="00575030" w:rsidRDefault="00692D7E" w:rsidP="00692D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0184A635" w14:textId="4B9BBFB1" w:rsidR="004D728A" w:rsidRPr="00B5380A" w:rsidRDefault="004D728A" w:rsidP="00D61D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E888A31" w14:textId="77777777" w:rsidR="00AB4E57" w:rsidRDefault="00AB4E57" w:rsidP="00AB4E57"/>
    <w:p w14:paraId="6325D260" w14:textId="77777777" w:rsidR="00AB4E57" w:rsidRDefault="00AB4E57" w:rsidP="00AB4E57"/>
    <w:p w14:paraId="397BA441" w14:textId="77777777" w:rsidR="005B0928" w:rsidRDefault="005B0928" w:rsidP="00AB4E57"/>
    <w:p w14:paraId="119761D1" w14:textId="77777777" w:rsidR="005B0928" w:rsidRDefault="005B0928" w:rsidP="00AB4E57"/>
    <w:p w14:paraId="64B65487" w14:textId="77777777" w:rsidR="005B0928" w:rsidRDefault="005B0928" w:rsidP="00AB4E57"/>
    <w:p w14:paraId="00375E79" w14:textId="77777777" w:rsidR="005B0928" w:rsidRDefault="005B0928" w:rsidP="00AB4E57"/>
    <w:p w14:paraId="207DFD16" w14:textId="77777777" w:rsidR="005B0928" w:rsidRDefault="005B0928" w:rsidP="00AB4E57"/>
    <w:p w14:paraId="5A664939" w14:textId="77777777" w:rsidR="005B0928" w:rsidRDefault="005B0928" w:rsidP="00AB4E57"/>
    <w:p w14:paraId="7849A0BC" w14:textId="77777777" w:rsidR="005B0928" w:rsidRDefault="005B0928" w:rsidP="00AB4E57"/>
    <w:p w14:paraId="3A47F85D" w14:textId="77777777" w:rsidR="005B0928" w:rsidRDefault="005B0928" w:rsidP="00AB4E57"/>
    <w:p w14:paraId="71C19CD6" w14:textId="77777777" w:rsidR="005B0928" w:rsidRDefault="005B0928" w:rsidP="00AB4E57"/>
    <w:p w14:paraId="7D9E0150" w14:textId="77777777" w:rsidR="005B0928" w:rsidRDefault="005B0928" w:rsidP="00AB4E57"/>
    <w:p w14:paraId="2DC14745" w14:textId="1F800E23" w:rsidR="003C11AB" w:rsidRPr="003C4E4F" w:rsidRDefault="003C11AB" w:rsidP="006C6852">
      <w:pPr>
        <w:pStyle w:val="Heading1"/>
        <w:numPr>
          <w:ilvl w:val="0"/>
          <w:numId w:val="7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94411818"/>
      <w:r w:rsidRPr="003C4E4F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B15C2E1" w14:textId="7C43FE15" w:rsidR="003C11AB" w:rsidRPr="002A4C0B" w:rsidRDefault="003C11AB" w:rsidP="00F76599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="00F76599" w:rsidRPr="00F76599">
        <w:rPr>
          <w:rFonts w:ascii="Arial" w:hAnsi="Arial" w:cs="Arial"/>
        </w:rPr>
        <w:t>on</w:t>
      </w:r>
      <w:proofErr w:type="spellEnd"/>
      <w:r w:rsidR="00F76599" w:rsidRPr="00F76599">
        <w:rPr>
          <w:rFonts w:ascii="Arial" w:hAnsi="Arial" w:cs="Arial"/>
        </w:rPr>
        <w:t xml:space="preserve"> EUTRA band </w:t>
      </w:r>
      <w:r w:rsidR="004D728A">
        <w:rPr>
          <w:rFonts w:ascii="Arial" w:hAnsi="Arial" w:cs="Arial"/>
        </w:rPr>
        <w:t>1</w:t>
      </w:r>
      <w:r w:rsidR="00F76599" w:rsidRPr="00F76599">
        <w:rPr>
          <w:rFonts w:ascii="Arial" w:hAnsi="Arial" w:cs="Arial"/>
        </w:rPr>
        <w:t xml:space="preserve"> using ciphering algorithm eea1 and integrity algorithm eia1</w:t>
      </w:r>
    </w:p>
    <w:p w14:paraId="38A078A9" w14:textId="6BD43689" w:rsidR="003C11AB" w:rsidRPr="003C4E4F" w:rsidRDefault="003C11AB" w:rsidP="006C6852">
      <w:pPr>
        <w:pStyle w:val="Heading1"/>
        <w:numPr>
          <w:ilvl w:val="0"/>
          <w:numId w:val="7"/>
        </w:numPr>
        <w:autoSpaceDN w:val="0"/>
        <w:rPr>
          <w:rFonts w:cs="Arial"/>
          <w:b/>
        </w:rPr>
      </w:pPr>
      <w:bookmarkStart w:id="18" w:name="_Toc121172017"/>
      <w:bookmarkStart w:id="19" w:name="_Toc194411819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464973B9" w14:textId="4E71199A" w:rsidR="00FA22FE" w:rsidRPr="003C4E4F" w:rsidRDefault="00FA22FE" w:rsidP="00FA22FE">
      <w:pPr>
        <w:pStyle w:val="Heading2"/>
        <w:numPr>
          <w:ilvl w:val="1"/>
          <w:numId w:val="9"/>
        </w:numPr>
        <w:overflowPunct w:val="0"/>
        <w:autoSpaceDE w:val="0"/>
        <w:autoSpaceDN w:val="0"/>
        <w:adjustRightInd w:val="0"/>
        <w:spacing w:before="480"/>
        <w:rPr>
          <w:rFonts w:cs="Arial"/>
          <w:b w:val="0"/>
        </w:rPr>
      </w:pPr>
      <w:bookmarkStart w:id="20" w:name="_Toc189508208"/>
      <w:bookmarkStart w:id="21" w:name="_Hlk120026754"/>
      <w:bookmarkStart w:id="22" w:name="_Toc194411820"/>
      <w:r w:rsidRPr="003548EB">
        <w:rPr>
          <w:rFonts w:cs="Arial"/>
        </w:rPr>
        <w:t>Qualcomm Snapdragon® X80 5G Modem-RF System, Qualcomm Technologies’ 6th generation modem-to-antenna 5G solution UE</w:t>
      </w:r>
      <w:bookmarkEnd w:id="20"/>
      <w:bookmarkEnd w:id="22"/>
    </w:p>
    <w:bookmarkEnd w:id="21"/>
    <w:p w14:paraId="0A6D64C1" w14:textId="16F1B891" w:rsidR="00AD4102" w:rsidRPr="00A504C0" w:rsidRDefault="000425B2" w:rsidP="00A504C0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Qualcomm Snapdragon® X80 5G Modem-RF System, Qualcomm Technologies’ 6th generation modem-to-antenna 5G solution UE </w:t>
      </w:r>
      <w:r w:rsidR="00AD4102" w:rsidRPr="00A504C0">
        <w:rPr>
          <w:rFonts w:ascii="Arial" w:hAnsi="Arial" w:cs="Arial"/>
        </w:rPr>
        <w:t>passed this test case on Rohde &amp; Schwarz CMW500. The documentation below is enclosed as evidence of the successful test case run [1]:</w:t>
      </w:r>
    </w:p>
    <w:p w14:paraId="7FBD4089" w14:textId="77777777" w:rsidR="002E1724" w:rsidRPr="003C4E4F" w:rsidRDefault="002E1724" w:rsidP="002E172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1A61BE4F" w14:textId="322D2E43" w:rsidR="002E1724" w:rsidRPr="001D5966" w:rsidRDefault="002E1724" w:rsidP="002E1724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13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5</w:t>
      </w:r>
      <w:r w:rsidRPr="00AD4102">
        <w:rPr>
          <w:rFonts w:ascii="Arial" w:hAnsi="Arial" w:cs="Arial"/>
        </w:rPr>
        <w:t>_</w:t>
      </w:r>
      <w:r w:rsidR="005B0928">
        <w:rPr>
          <w:rFonts w:ascii="Arial" w:hAnsi="Arial" w:cs="Arial"/>
        </w:rPr>
        <w:t>3b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Q</w:t>
      </w:r>
      <w:r w:rsidR="004333AA">
        <w:rPr>
          <w:rFonts w:ascii="Arial" w:hAnsi="Arial" w:cs="Arial"/>
        </w:rPr>
        <w:t>ualcomm</w:t>
      </w:r>
      <w:r w:rsidRPr="00AD4102">
        <w:rPr>
          <w:rFonts w:ascii="Arial" w:hAnsi="Arial" w:cs="Arial"/>
        </w:rPr>
        <w:t>.log</w:t>
      </w:r>
    </w:p>
    <w:p w14:paraId="44BEC91C" w14:textId="77777777" w:rsidR="005B26FC" w:rsidRPr="00AB3F52" w:rsidRDefault="005B26FC" w:rsidP="005B26FC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66362397" w14:textId="77777777" w:rsidR="005B26FC" w:rsidRDefault="005B26FC" w:rsidP="005B26FC">
      <w:pPr>
        <w:overflowPunct w:val="0"/>
        <w:autoSpaceDE w:val="0"/>
        <w:autoSpaceDN w:val="0"/>
        <w:adjustRightInd w:val="0"/>
        <w:rPr>
          <w:rFonts w:cs="Arial"/>
          <w:b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39F98C0B" w14:textId="77777777" w:rsidR="003C11AB" w:rsidRPr="00AD4102" w:rsidRDefault="003C11AB" w:rsidP="00A504C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357E58B0" w14:textId="77777777" w:rsidR="003C11AB" w:rsidRPr="003C4E4F" w:rsidRDefault="003C11AB" w:rsidP="006C6852">
      <w:pPr>
        <w:pStyle w:val="Heading1"/>
        <w:numPr>
          <w:ilvl w:val="0"/>
          <w:numId w:val="8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94411821"/>
      <w:r w:rsidRPr="003C4E4F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3C11AB" w:rsidRPr="003C4E4F" w14:paraId="48410E43" w14:textId="77777777" w:rsidTr="004D728A">
        <w:trPr>
          <w:trHeight w:val="499"/>
        </w:trPr>
        <w:tc>
          <w:tcPr>
            <w:tcW w:w="787" w:type="dxa"/>
            <w:hideMark/>
          </w:tcPr>
          <w:p w14:paraId="4B1D37D8" w14:textId="77777777" w:rsidR="003C11AB" w:rsidRPr="005B26FC" w:rsidRDefault="003C11AB" w:rsidP="00B31085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5B26FC">
              <w:rPr>
                <w:rFonts w:ascii="Arial" w:hAnsi="Arial" w:cs="Arial"/>
                <w:bCs/>
                <w:sz w:val="18"/>
                <w:szCs w:val="18"/>
              </w:rPr>
              <w:t>[1]</w:t>
            </w:r>
          </w:p>
        </w:tc>
        <w:tc>
          <w:tcPr>
            <w:tcW w:w="8518" w:type="dxa"/>
            <w:hideMark/>
          </w:tcPr>
          <w:p w14:paraId="3AF4467D" w14:textId="1FEB506D" w:rsidR="003C11AB" w:rsidRPr="005B26FC" w:rsidRDefault="004D728A" w:rsidP="005B26F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</w:pPr>
            <w:r w:rsidRPr="005B26FC">
              <w:rPr>
                <w:rFonts w:ascii="Arial" w:hAnsi="Arial" w:cs="Arial"/>
                <w:bCs/>
                <w:sz w:val="18"/>
                <w:szCs w:val="18"/>
              </w:rPr>
              <w:t>R5s</w:t>
            </w:r>
            <w:r w:rsidR="00A62344">
              <w:rPr>
                <w:rFonts w:ascii="Arial" w:hAnsi="Arial" w:cs="Arial"/>
                <w:bCs/>
                <w:sz w:val="18"/>
                <w:szCs w:val="18"/>
              </w:rPr>
              <w:t>250120</w:t>
            </w:r>
            <w:r w:rsidRPr="005B26FC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="00AD4102" w:rsidRPr="005B26FC">
              <w:rPr>
                <w:rFonts w:ascii="Arial" w:hAnsi="Arial" w:cs="Arial"/>
                <w:bCs/>
                <w:sz w:val="18"/>
                <w:szCs w:val="18"/>
              </w:rPr>
              <w:t>This archive comprises Execution log files, PICS/PIXIT files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111A9" w14:textId="77777777" w:rsidR="0015732F" w:rsidRDefault="0015732F">
      <w:r>
        <w:separator/>
      </w:r>
    </w:p>
  </w:endnote>
  <w:endnote w:type="continuationSeparator" w:id="0">
    <w:p w14:paraId="0A168688" w14:textId="77777777" w:rsidR="0015732F" w:rsidRDefault="0015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B24FC" w14:textId="77777777" w:rsidR="008529CE" w:rsidRDefault="008529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DDBDE" w14:textId="77777777" w:rsidR="008529CE" w:rsidRDefault="008529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A938D" w14:textId="77777777" w:rsidR="008529CE" w:rsidRDefault="008529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2643E" w14:textId="77777777" w:rsidR="0015732F" w:rsidRDefault="0015732F">
      <w:r>
        <w:separator/>
      </w:r>
    </w:p>
  </w:footnote>
  <w:footnote w:type="continuationSeparator" w:id="0">
    <w:p w14:paraId="608BA0F5" w14:textId="77777777" w:rsidR="0015732F" w:rsidRDefault="00157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4064FE0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065C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7205DE" wp14:editId="1A57F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68165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681503"/>
                          </w:sdtPr>
                          <w:sdtEndPr/>
                          <w:sdtContent>
                            <w:p w14:paraId="21F00EA1" w14:textId="50823D9C" w:rsidR="00E065C7" w:rsidRPr="00A11327" w:rsidRDefault="001323A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205D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681503"/>
                    </w:sdtPr>
                    <w:sdtEndPr/>
                    <w:sdtContent>
                      <w:p w14:paraId="21F00EA1" w14:textId="50823D9C" w:rsidR="00E065C7" w:rsidRPr="00A11327" w:rsidRDefault="001323A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A3D76" w14:textId="4A88C9AD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DDA4B" wp14:editId="349C776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12B208C" w14:textId="215833FE" w:rsidR="00E065C7" w:rsidRPr="00A11327" w:rsidRDefault="001323A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DDA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12B208C" w14:textId="215833FE" w:rsidR="00E065C7" w:rsidRPr="00A11327" w:rsidRDefault="001323A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2B3A0" w14:textId="234F6277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812D46" wp14:editId="71B299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750642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7968891"/>
                          </w:sdtPr>
                          <w:sdtEndPr/>
                          <w:sdtContent>
                            <w:p w14:paraId="5A4CCC9B" w14:textId="66DEE72A" w:rsidR="00E065C7" w:rsidRPr="00A11327" w:rsidRDefault="001323A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12D4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7968891"/>
                    </w:sdtPr>
                    <w:sdtEndPr/>
                    <w:sdtContent>
                      <w:p w14:paraId="5A4CCC9B" w14:textId="66DEE72A" w:rsidR="00E065C7" w:rsidRPr="00A11327" w:rsidRDefault="001323A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495CC95B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A582CD" wp14:editId="7397A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30401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83491149"/>
                          </w:sdtPr>
                          <w:sdtEndPr/>
                          <w:sdtContent>
                            <w:p w14:paraId="5D954244" w14:textId="376A1330" w:rsidR="00E065C7" w:rsidRPr="00A11327" w:rsidRDefault="001323A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582C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83491149"/>
                    </w:sdtPr>
                    <w:sdtEndPr/>
                    <w:sdtContent>
                      <w:p w14:paraId="5D954244" w14:textId="376A1330" w:rsidR="00E065C7" w:rsidRPr="00A11327" w:rsidRDefault="001323A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1CE61B28" w:rsidR="00695808" w:rsidRDefault="00695808">
    <w:pPr>
      <w:pStyle w:val="Header"/>
      <w:tabs>
        <w:tab w:val="right" w:pos="9639"/>
      </w:tabs>
    </w:pPr>
    <w:r>
      <w:tab/>
    </w:r>
    <w:r w:rsidR="00E065C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AC8A99" wp14:editId="704DEA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945161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50086260"/>
                          </w:sdtPr>
                          <w:sdtEndPr/>
                          <w:sdtContent>
                            <w:p w14:paraId="60B91543" w14:textId="638F5E94" w:rsidR="00E065C7" w:rsidRPr="00A11327" w:rsidRDefault="001323A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AC8A9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50086260"/>
                    </w:sdtPr>
                    <w:sdtEndPr/>
                    <w:sdtContent>
                      <w:p w14:paraId="60B91543" w14:textId="638F5E94" w:rsidR="00E065C7" w:rsidRPr="00A11327" w:rsidRDefault="001323A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BE871A3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5C6C8F" wp14:editId="37BD64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43306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8115916"/>
                          </w:sdtPr>
                          <w:sdtEndPr/>
                          <w:sdtContent>
                            <w:p w14:paraId="6F5F4BD9" w14:textId="7CA3209B" w:rsidR="00E065C7" w:rsidRPr="00A11327" w:rsidRDefault="001323A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C6C8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8115916"/>
                    </w:sdtPr>
                    <w:sdtEndPr/>
                    <w:sdtContent>
                      <w:p w14:paraId="6F5F4BD9" w14:textId="7CA3209B" w:rsidR="00E065C7" w:rsidRPr="00A11327" w:rsidRDefault="001323A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56B12"/>
    <w:multiLevelType w:val="multilevel"/>
    <w:tmpl w:val="DB0E27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49A32E1"/>
    <w:multiLevelType w:val="hybridMultilevel"/>
    <w:tmpl w:val="58EA9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C2E76"/>
    <w:multiLevelType w:val="multilevel"/>
    <w:tmpl w:val="4CF4883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3" w15:restartNumberingAfterBreak="0">
    <w:nsid w:val="0DA94094"/>
    <w:multiLevelType w:val="multilevel"/>
    <w:tmpl w:val="4C56D65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95F36"/>
    <w:multiLevelType w:val="hybridMultilevel"/>
    <w:tmpl w:val="CE8C90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705376"/>
    <w:multiLevelType w:val="hybridMultilevel"/>
    <w:tmpl w:val="94FE6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5F6117D"/>
    <w:multiLevelType w:val="hybridMultilevel"/>
    <w:tmpl w:val="15802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10DCF"/>
    <w:multiLevelType w:val="hybridMultilevel"/>
    <w:tmpl w:val="F7AAC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C970D56"/>
    <w:multiLevelType w:val="multilevel"/>
    <w:tmpl w:val="AC966A4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3" w15:restartNumberingAfterBreak="0">
    <w:nsid w:val="572D18EB"/>
    <w:multiLevelType w:val="hybridMultilevel"/>
    <w:tmpl w:val="6BECD8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A413A"/>
    <w:multiLevelType w:val="hybridMultilevel"/>
    <w:tmpl w:val="1312F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AD40F0"/>
    <w:multiLevelType w:val="hybridMultilevel"/>
    <w:tmpl w:val="06C28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57D12"/>
    <w:multiLevelType w:val="hybridMultilevel"/>
    <w:tmpl w:val="5E4CF63A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00" w:hanging="360"/>
      </w:p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8" w15:restartNumberingAfterBreak="0">
    <w:nsid w:val="7D946FFE"/>
    <w:multiLevelType w:val="hybridMultilevel"/>
    <w:tmpl w:val="DF6002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7"/>
  </w:num>
  <w:num w:numId="4" w16cid:durableId="1666471321">
    <w:abstractNumId w:val="4"/>
  </w:num>
  <w:num w:numId="5" w16cid:durableId="984312953">
    <w:abstractNumId w:val="3"/>
  </w:num>
  <w:num w:numId="6" w16cid:durableId="989552005">
    <w:abstractNumId w:val="0"/>
  </w:num>
  <w:num w:numId="7" w16cid:durableId="2124298790">
    <w:abstractNumId w:val="2"/>
  </w:num>
  <w:num w:numId="8" w16cid:durableId="1801343860">
    <w:abstractNumId w:val="12"/>
  </w:num>
  <w:num w:numId="9" w16cid:durableId="551385565">
    <w:abstractNumId w:val="17"/>
  </w:num>
  <w:num w:numId="10" w16cid:durableId="738020649">
    <w:abstractNumId w:val="15"/>
  </w:num>
  <w:num w:numId="11" w16cid:durableId="318584024">
    <w:abstractNumId w:val="18"/>
  </w:num>
  <w:num w:numId="12" w16cid:durableId="2141068477">
    <w:abstractNumId w:val="9"/>
  </w:num>
  <w:num w:numId="13" w16cid:durableId="325939439">
    <w:abstractNumId w:val="13"/>
  </w:num>
  <w:num w:numId="14" w16cid:durableId="436220697">
    <w:abstractNumId w:val="6"/>
  </w:num>
  <w:num w:numId="15" w16cid:durableId="681712330">
    <w:abstractNumId w:val="14"/>
  </w:num>
  <w:num w:numId="16" w16cid:durableId="1687445420">
    <w:abstractNumId w:val="10"/>
  </w:num>
  <w:num w:numId="17" w16cid:durableId="1930237162">
    <w:abstractNumId w:val="5"/>
  </w:num>
  <w:num w:numId="18" w16cid:durableId="1397556377">
    <w:abstractNumId w:val="1"/>
  </w:num>
  <w:num w:numId="19" w16cid:durableId="963580602">
    <w:abstractNumId w:val="8"/>
  </w:num>
  <w:num w:numId="20" w16cid:durableId="162060625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86"/>
    <w:rsid w:val="000425B2"/>
    <w:rsid w:val="000670F5"/>
    <w:rsid w:val="00070E09"/>
    <w:rsid w:val="000A6394"/>
    <w:rsid w:val="000A6E44"/>
    <w:rsid w:val="000B45BF"/>
    <w:rsid w:val="000B7FED"/>
    <w:rsid w:val="000C038A"/>
    <w:rsid w:val="000C3BDF"/>
    <w:rsid w:val="000C6598"/>
    <w:rsid w:val="000D44B3"/>
    <w:rsid w:val="000D6337"/>
    <w:rsid w:val="00110714"/>
    <w:rsid w:val="00126755"/>
    <w:rsid w:val="00131175"/>
    <w:rsid w:val="001323A5"/>
    <w:rsid w:val="00145D43"/>
    <w:rsid w:val="0015732F"/>
    <w:rsid w:val="00176C8E"/>
    <w:rsid w:val="00192C46"/>
    <w:rsid w:val="001A08B3"/>
    <w:rsid w:val="001A240B"/>
    <w:rsid w:val="001A7B60"/>
    <w:rsid w:val="001B5058"/>
    <w:rsid w:val="001B52F0"/>
    <w:rsid w:val="001B7A65"/>
    <w:rsid w:val="001B7EEA"/>
    <w:rsid w:val="001C38C4"/>
    <w:rsid w:val="001E41F3"/>
    <w:rsid w:val="001F4CF4"/>
    <w:rsid w:val="0023735A"/>
    <w:rsid w:val="0025064D"/>
    <w:rsid w:val="0026004D"/>
    <w:rsid w:val="002611AE"/>
    <w:rsid w:val="002640DD"/>
    <w:rsid w:val="00275D12"/>
    <w:rsid w:val="00284FEB"/>
    <w:rsid w:val="002860C4"/>
    <w:rsid w:val="002B5741"/>
    <w:rsid w:val="002E1724"/>
    <w:rsid w:val="002E44A4"/>
    <w:rsid w:val="002E472E"/>
    <w:rsid w:val="00305409"/>
    <w:rsid w:val="00312AEA"/>
    <w:rsid w:val="003138C6"/>
    <w:rsid w:val="0034723F"/>
    <w:rsid w:val="003548EB"/>
    <w:rsid w:val="00354CC7"/>
    <w:rsid w:val="003609EF"/>
    <w:rsid w:val="0036231A"/>
    <w:rsid w:val="003730B3"/>
    <w:rsid w:val="00374DD4"/>
    <w:rsid w:val="003A254D"/>
    <w:rsid w:val="003A2C85"/>
    <w:rsid w:val="003C11AB"/>
    <w:rsid w:val="003E1A36"/>
    <w:rsid w:val="003F17A1"/>
    <w:rsid w:val="00410371"/>
    <w:rsid w:val="004242F1"/>
    <w:rsid w:val="00431D05"/>
    <w:rsid w:val="004333AA"/>
    <w:rsid w:val="00462C05"/>
    <w:rsid w:val="00470E94"/>
    <w:rsid w:val="004A48DB"/>
    <w:rsid w:val="004B75B7"/>
    <w:rsid w:val="004C2EC8"/>
    <w:rsid w:val="004D728A"/>
    <w:rsid w:val="004E44B6"/>
    <w:rsid w:val="005141D9"/>
    <w:rsid w:val="0051580D"/>
    <w:rsid w:val="00547111"/>
    <w:rsid w:val="00550AB4"/>
    <w:rsid w:val="00592D74"/>
    <w:rsid w:val="005B0928"/>
    <w:rsid w:val="005B26FC"/>
    <w:rsid w:val="005D3282"/>
    <w:rsid w:val="005E2C44"/>
    <w:rsid w:val="00621188"/>
    <w:rsid w:val="006245DD"/>
    <w:rsid w:val="006257ED"/>
    <w:rsid w:val="00653DE4"/>
    <w:rsid w:val="00665C47"/>
    <w:rsid w:val="00692D7E"/>
    <w:rsid w:val="00695808"/>
    <w:rsid w:val="006B46FB"/>
    <w:rsid w:val="006C6852"/>
    <w:rsid w:val="006D553A"/>
    <w:rsid w:val="006E21FB"/>
    <w:rsid w:val="00726077"/>
    <w:rsid w:val="0073255D"/>
    <w:rsid w:val="00740115"/>
    <w:rsid w:val="00760F46"/>
    <w:rsid w:val="00770C3D"/>
    <w:rsid w:val="00792342"/>
    <w:rsid w:val="007977A8"/>
    <w:rsid w:val="007B512A"/>
    <w:rsid w:val="007C2097"/>
    <w:rsid w:val="007D6A07"/>
    <w:rsid w:val="007F7259"/>
    <w:rsid w:val="008040A8"/>
    <w:rsid w:val="00825255"/>
    <w:rsid w:val="008279FA"/>
    <w:rsid w:val="008529CE"/>
    <w:rsid w:val="00853388"/>
    <w:rsid w:val="008626E7"/>
    <w:rsid w:val="00870EE7"/>
    <w:rsid w:val="00875860"/>
    <w:rsid w:val="008863B9"/>
    <w:rsid w:val="0088682A"/>
    <w:rsid w:val="008A45A6"/>
    <w:rsid w:val="008C4163"/>
    <w:rsid w:val="008C5668"/>
    <w:rsid w:val="008C5938"/>
    <w:rsid w:val="008D3CCC"/>
    <w:rsid w:val="008E0A17"/>
    <w:rsid w:val="008F3789"/>
    <w:rsid w:val="008F686C"/>
    <w:rsid w:val="009148DE"/>
    <w:rsid w:val="009349C0"/>
    <w:rsid w:val="00941E30"/>
    <w:rsid w:val="00952C19"/>
    <w:rsid w:val="009531B0"/>
    <w:rsid w:val="009741B3"/>
    <w:rsid w:val="009777D9"/>
    <w:rsid w:val="009843DA"/>
    <w:rsid w:val="00990799"/>
    <w:rsid w:val="00991B88"/>
    <w:rsid w:val="009A0C3B"/>
    <w:rsid w:val="009A5753"/>
    <w:rsid w:val="009A579D"/>
    <w:rsid w:val="009A7ED9"/>
    <w:rsid w:val="009B16EE"/>
    <w:rsid w:val="009E3297"/>
    <w:rsid w:val="009F734F"/>
    <w:rsid w:val="00A1188A"/>
    <w:rsid w:val="00A219AE"/>
    <w:rsid w:val="00A246B6"/>
    <w:rsid w:val="00A47E70"/>
    <w:rsid w:val="00A504C0"/>
    <w:rsid w:val="00A50CF0"/>
    <w:rsid w:val="00A62344"/>
    <w:rsid w:val="00A7671C"/>
    <w:rsid w:val="00AA2CBC"/>
    <w:rsid w:val="00AB4E57"/>
    <w:rsid w:val="00AC5820"/>
    <w:rsid w:val="00AD1CD8"/>
    <w:rsid w:val="00AD4102"/>
    <w:rsid w:val="00B0517F"/>
    <w:rsid w:val="00B100C1"/>
    <w:rsid w:val="00B14615"/>
    <w:rsid w:val="00B258BB"/>
    <w:rsid w:val="00B27603"/>
    <w:rsid w:val="00B31085"/>
    <w:rsid w:val="00B46473"/>
    <w:rsid w:val="00B67B97"/>
    <w:rsid w:val="00B86721"/>
    <w:rsid w:val="00B968C8"/>
    <w:rsid w:val="00BA3EC5"/>
    <w:rsid w:val="00BA51D9"/>
    <w:rsid w:val="00BB5DFC"/>
    <w:rsid w:val="00BB7AE5"/>
    <w:rsid w:val="00BD279D"/>
    <w:rsid w:val="00BD6BB8"/>
    <w:rsid w:val="00C357A5"/>
    <w:rsid w:val="00C55731"/>
    <w:rsid w:val="00C66BA2"/>
    <w:rsid w:val="00C743BA"/>
    <w:rsid w:val="00C870F6"/>
    <w:rsid w:val="00C907B5"/>
    <w:rsid w:val="00C93C2A"/>
    <w:rsid w:val="00C95985"/>
    <w:rsid w:val="00CB4344"/>
    <w:rsid w:val="00CB7802"/>
    <w:rsid w:val="00CC5026"/>
    <w:rsid w:val="00CC68D0"/>
    <w:rsid w:val="00CE6E65"/>
    <w:rsid w:val="00D03F9A"/>
    <w:rsid w:val="00D06D51"/>
    <w:rsid w:val="00D109FB"/>
    <w:rsid w:val="00D24991"/>
    <w:rsid w:val="00D26CB8"/>
    <w:rsid w:val="00D454F7"/>
    <w:rsid w:val="00D50255"/>
    <w:rsid w:val="00D61D2B"/>
    <w:rsid w:val="00D66520"/>
    <w:rsid w:val="00D81AB0"/>
    <w:rsid w:val="00D8217C"/>
    <w:rsid w:val="00D83942"/>
    <w:rsid w:val="00D84AE9"/>
    <w:rsid w:val="00D9124E"/>
    <w:rsid w:val="00DA5723"/>
    <w:rsid w:val="00DC161D"/>
    <w:rsid w:val="00DC319E"/>
    <w:rsid w:val="00DE34CF"/>
    <w:rsid w:val="00E065C7"/>
    <w:rsid w:val="00E13F3D"/>
    <w:rsid w:val="00E20CC1"/>
    <w:rsid w:val="00E34898"/>
    <w:rsid w:val="00EB09B7"/>
    <w:rsid w:val="00EC2D33"/>
    <w:rsid w:val="00EC6E63"/>
    <w:rsid w:val="00EE7D7C"/>
    <w:rsid w:val="00F258E7"/>
    <w:rsid w:val="00F25D98"/>
    <w:rsid w:val="00F300FB"/>
    <w:rsid w:val="00F369B3"/>
    <w:rsid w:val="00F370D2"/>
    <w:rsid w:val="00F46E0D"/>
    <w:rsid w:val="00F53CF9"/>
    <w:rsid w:val="00F76599"/>
    <w:rsid w:val="00FA22FE"/>
    <w:rsid w:val="00FB5708"/>
    <w:rsid w:val="00FB6386"/>
    <w:rsid w:val="00FD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4F32A15-A4C3-46EA-8E64-8CD4CA62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2D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C6852"/>
    <w:pPr>
      <w:pBdr>
        <w:top w:val="none" w:sz="0" w:space="0" w:color="auto"/>
      </w:pBdr>
      <w:spacing w:before="180"/>
      <w:outlineLvl w:val="1"/>
    </w:pPr>
    <w:rPr>
      <w:b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C1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065C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065C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065C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6C685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7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1131</Words>
  <Characters>6449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4</cp:revision>
  <cp:lastPrinted>1900-01-01T00:00:00Z</cp:lastPrinted>
  <dcterms:created xsi:type="dcterms:W3CDTF">2025-04-01T13:55:00Z</dcterms:created>
  <dcterms:modified xsi:type="dcterms:W3CDTF">2025-04-01T13:56:00Z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2025-04-01T13:54:44Z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42e46d64-7552-4f3f-99b7-fff8dc8cd7bb</vt:lpwstr>
  </property>
  <property fmtid="{D5CDD505-2E9C-101B-9397-08002B2CF9AE}" pid="27" name="MSIP_Label_9764cdcd-3664-4d05-9615-7cbf65a4f0a8_ContentBits">
    <vt:lpwstr>0</vt:lpwstr>
  </property>
</Properties>
</file>