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3E193" w14:textId="77777777" w:rsidR="009D713A" w:rsidRDefault="009D713A" w:rsidP="009D71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R5s250104</w:t>
      </w:r>
      <w:r>
        <w:rPr>
          <w:b/>
          <w:i/>
          <w:noProof/>
          <w:sz w:val="28"/>
        </w:rPr>
        <w:fldChar w:fldCharType="end"/>
      </w:r>
    </w:p>
    <w:p w14:paraId="01D185AB" w14:textId="77777777" w:rsidR="009D713A" w:rsidRDefault="009D713A" w:rsidP="009D713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713A" w14:paraId="0147E56C" w14:textId="77777777" w:rsidTr="008543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1AC9D" w14:textId="77777777" w:rsidR="009D713A" w:rsidRDefault="009D713A" w:rsidP="008543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713A" w14:paraId="2F3FF895" w14:textId="77777777" w:rsidTr="008543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9174F" w14:textId="77777777" w:rsidR="009D713A" w:rsidRDefault="009D713A" w:rsidP="008543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713A" w14:paraId="0BB9A41B" w14:textId="77777777" w:rsidTr="008543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04AFD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1230EA8F" w14:textId="77777777" w:rsidTr="00854377">
        <w:tc>
          <w:tcPr>
            <w:tcW w:w="142" w:type="dxa"/>
            <w:tcBorders>
              <w:left w:val="single" w:sz="4" w:space="0" w:color="auto"/>
            </w:tcBorders>
          </w:tcPr>
          <w:p w14:paraId="6BD94B44" w14:textId="77777777" w:rsidR="009D713A" w:rsidRDefault="009D713A" w:rsidP="008543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295708" w14:textId="77777777" w:rsidR="009D713A" w:rsidRPr="00410371" w:rsidRDefault="009D713A" w:rsidP="008543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FC93F6" w14:textId="77777777" w:rsidR="009D713A" w:rsidRDefault="009D713A" w:rsidP="008543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C53E33" w14:textId="77777777" w:rsidR="009D713A" w:rsidRPr="00410371" w:rsidRDefault="009D713A" w:rsidP="008543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F011DB" w14:textId="77777777" w:rsidR="009D713A" w:rsidRDefault="009D713A" w:rsidP="008543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9C49E" w14:textId="77777777" w:rsidR="009D713A" w:rsidRPr="00410371" w:rsidRDefault="009D713A" w:rsidP="008543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28B4DF" w14:textId="77777777" w:rsidR="009D713A" w:rsidRDefault="009D713A" w:rsidP="008543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AF8FD2" w14:textId="77777777" w:rsidR="009D713A" w:rsidRPr="00410371" w:rsidRDefault="009D713A" w:rsidP="00854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D7010" w14:textId="77777777" w:rsidR="009D713A" w:rsidRDefault="009D713A" w:rsidP="00854377">
            <w:pPr>
              <w:pStyle w:val="CRCoverPage"/>
              <w:spacing w:after="0"/>
              <w:rPr>
                <w:noProof/>
              </w:rPr>
            </w:pPr>
          </w:p>
        </w:tc>
      </w:tr>
      <w:tr w:rsidR="009D713A" w14:paraId="0513E16F" w14:textId="77777777" w:rsidTr="008543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33421" w14:textId="77777777" w:rsidR="009D713A" w:rsidRDefault="009D713A" w:rsidP="00854377">
            <w:pPr>
              <w:pStyle w:val="CRCoverPage"/>
              <w:spacing w:after="0"/>
              <w:rPr>
                <w:noProof/>
              </w:rPr>
            </w:pPr>
          </w:p>
        </w:tc>
      </w:tr>
      <w:tr w:rsidR="009D713A" w14:paraId="585DD1D1" w14:textId="77777777" w:rsidTr="008543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C1426" w14:textId="77777777" w:rsidR="009D713A" w:rsidRPr="00F25D98" w:rsidRDefault="009D713A" w:rsidP="008543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713A" w14:paraId="1CDE6542" w14:textId="77777777" w:rsidTr="00854377">
        <w:tc>
          <w:tcPr>
            <w:tcW w:w="9641" w:type="dxa"/>
            <w:gridSpan w:val="9"/>
          </w:tcPr>
          <w:p w14:paraId="22471ADD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DF47B5" w14:textId="77777777" w:rsidR="009D713A" w:rsidRDefault="009D713A" w:rsidP="009D71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713A" w14:paraId="56BF13D8" w14:textId="77777777" w:rsidTr="00854377">
        <w:tc>
          <w:tcPr>
            <w:tcW w:w="2835" w:type="dxa"/>
          </w:tcPr>
          <w:p w14:paraId="02CE9D1C" w14:textId="77777777" w:rsidR="009D713A" w:rsidRDefault="009D713A" w:rsidP="008543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6DF10C" w14:textId="77777777" w:rsidR="009D713A" w:rsidRDefault="009D713A" w:rsidP="008543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523D7" w14:textId="77777777" w:rsidR="009D713A" w:rsidRDefault="009D713A" w:rsidP="0085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FCCEB7" w14:textId="77777777" w:rsidR="009D713A" w:rsidRDefault="009D713A" w:rsidP="008543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313A1" w14:textId="77777777" w:rsidR="009D713A" w:rsidRDefault="009D713A" w:rsidP="0085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64D677" w14:textId="77777777" w:rsidR="009D713A" w:rsidRDefault="009D713A" w:rsidP="008543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457F1" w14:textId="77777777" w:rsidR="009D713A" w:rsidRDefault="009D713A" w:rsidP="0085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E81AE" w14:textId="77777777" w:rsidR="009D713A" w:rsidRDefault="009D713A" w:rsidP="008543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31D4D8" w14:textId="77777777" w:rsidR="009D713A" w:rsidRDefault="009D713A" w:rsidP="008543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693A34" w14:textId="77777777" w:rsidR="009D713A" w:rsidRDefault="009D713A" w:rsidP="009D71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713A" w14:paraId="632AF3B9" w14:textId="77777777" w:rsidTr="00854377">
        <w:tc>
          <w:tcPr>
            <w:tcW w:w="9640" w:type="dxa"/>
            <w:gridSpan w:val="11"/>
          </w:tcPr>
          <w:p w14:paraId="0EEADCF2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321218C3" w14:textId="77777777" w:rsidTr="008543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D4E8D0" w14:textId="77777777" w:rsidR="009D713A" w:rsidRDefault="009D713A" w:rsidP="008543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4168D" w14:textId="77777777" w:rsidR="009D713A" w:rsidRDefault="009D713A" w:rsidP="00854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6.1.2.13</w:t>
            </w:r>
            <w:r>
              <w:fldChar w:fldCharType="end"/>
            </w:r>
          </w:p>
        </w:tc>
      </w:tr>
      <w:tr w:rsidR="009D713A" w14:paraId="14D51B32" w14:textId="77777777" w:rsidTr="00854377">
        <w:tc>
          <w:tcPr>
            <w:tcW w:w="1843" w:type="dxa"/>
            <w:tcBorders>
              <w:left w:val="single" w:sz="4" w:space="0" w:color="auto"/>
            </w:tcBorders>
          </w:tcPr>
          <w:p w14:paraId="7B4CACC7" w14:textId="77777777" w:rsidR="009D713A" w:rsidRDefault="009D713A" w:rsidP="0085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D5A7C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047968A1" w14:textId="77777777" w:rsidTr="00854377">
        <w:tc>
          <w:tcPr>
            <w:tcW w:w="1843" w:type="dxa"/>
            <w:tcBorders>
              <w:left w:val="single" w:sz="4" w:space="0" w:color="auto"/>
            </w:tcBorders>
          </w:tcPr>
          <w:p w14:paraId="4E80FFF7" w14:textId="77777777" w:rsidR="009D713A" w:rsidRDefault="009D713A" w:rsidP="008543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8866A" w14:textId="77777777" w:rsidR="009D713A" w:rsidRDefault="009D713A" w:rsidP="00854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D713A" w14:paraId="4F21A2AD" w14:textId="77777777" w:rsidTr="00854377">
        <w:tc>
          <w:tcPr>
            <w:tcW w:w="1843" w:type="dxa"/>
            <w:tcBorders>
              <w:left w:val="single" w:sz="4" w:space="0" w:color="auto"/>
            </w:tcBorders>
          </w:tcPr>
          <w:p w14:paraId="40AF8CFB" w14:textId="77777777" w:rsidR="009D713A" w:rsidRDefault="009D713A" w:rsidP="008543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C03E45" w14:textId="14B2D80E" w:rsidR="009D713A" w:rsidRDefault="009D713A" w:rsidP="008543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D713A" w14:paraId="5F767762" w14:textId="77777777" w:rsidTr="00854377">
        <w:tc>
          <w:tcPr>
            <w:tcW w:w="1843" w:type="dxa"/>
            <w:tcBorders>
              <w:left w:val="single" w:sz="4" w:space="0" w:color="auto"/>
            </w:tcBorders>
          </w:tcPr>
          <w:p w14:paraId="586A96DF" w14:textId="77777777" w:rsidR="009D713A" w:rsidRDefault="009D713A" w:rsidP="0085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AC28E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3654BB99" w14:textId="77777777" w:rsidTr="00854377">
        <w:tc>
          <w:tcPr>
            <w:tcW w:w="1843" w:type="dxa"/>
            <w:tcBorders>
              <w:left w:val="single" w:sz="4" w:space="0" w:color="auto"/>
            </w:tcBorders>
          </w:tcPr>
          <w:p w14:paraId="5ECED479" w14:textId="77777777" w:rsidR="009D713A" w:rsidRDefault="009D713A" w:rsidP="008543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BA190C" w14:textId="77777777" w:rsidR="009D713A" w:rsidRDefault="009D713A" w:rsidP="00854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5FBB32" w14:textId="77777777" w:rsidR="009D713A" w:rsidRDefault="009D713A" w:rsidP="008543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D6533" w14:textId="77777777" w:rsidR="009D713A" w:rsidRDefault="009D713A" w:rsidP="008543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402EEB" w14:textId="77777777" w:rsidR="009D713A" w:rsidRDefault="009D713A" w:rsidP="00854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2025-03-27</w:t>
            </w:r>
            <w:r>
              <w:rPr>
                <w:noProof/>
              </w:rPr>
              <w:fldChar w:fldCharType="end"/>
            </w:r>
          </w:p>
        </w:tc>
      </w:tr>
      <w:tr w:rsidR="009D713A" w14:paraId="66348C27" w14:textId="77777777" w:rsidTr="00854377">
        <w:tc>
          <w:tcPr>
            <w:tcW w:w="1843" w:type="dxa"/>
            <w:tcBorders>
              <w:left w:val="single" w:sz="4" w:space="0" w:color="auto"/>
            </w:tcBorders>
          </w:tcPr>
          <w:p w14:paraId="6BADA855" w14:textId="77777777" w:rsidR="009D713A" w:rsidRDefault="009D713A" w:rsidP="0085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FB739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C4C060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50556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7A69AB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58940780" w14:textId="77777777" w:rsidTr="008543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F19581" w14:textId="77777777" w:rsidR="009D713A" w:rsidRDefault="009D713A" w:rsidP="008543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012777" w14:textId="77777777" w:rsidR="009D713A" w:rsidRDefault="009D713A" w:rsidP="008543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53E383" w14:textId="77777777" w:rsidR="009D713A" w:rsidRDefault="009D713A" w:rsidP="008543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BE5EB" w14:textId="77777777" w:rsidR="009D713A" w:rsidRDefault="009D713A" w:rsidP="008543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02D3B" w14:textId="77777777" w:rsidR="009D713A" w:rsidRDefault="009D713A" w:rsidP="00854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D713A" w14:paraId="60C1346B" w14:textId="77777777" w:rsidTr="008543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F095E3" w14:textId="77777777" w:rsidR="009D713A" w:rsidRDefault="009D713A" w:rsidP="00854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B2FDE1" w14:textId="77777777" w:rsidR="009D713A" w:rsidRDefault="009D713A" w:rsidP="008543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C28776" w14:textId="77777777" w:rsidR="009D713A" w:rsidRDefault="009D713A" w:rsidP="008543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D3BB32" w14:textId="77777777" w:rsidR="009D713A" w:rsidRPr="007C2097" w:rsidRDefault="009D713A" w:rsidP="008543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713A" w14:paraId="1951B469" w14:textId="77777777" w:rsidTr="00854377">
        <w:tc>
          <w:tcPr>
            <w:tcW w:w="1843" w:type="dxa"/>
          </w:tcPr>
          <w:p w14:paraId="6F04E31B" w14:textId="77777777" w:rsidR="009D713A" w:rsidRDefault="009D713A" w:rsidP="0085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974C7" w14:textId="77777777" w:rsidR="009D713A" w:rsidRDefault="009D713A" w:rsidP="0085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1F1AF151" w14:textId="77777777" w:rsidTr="008543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2E9DF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E0080" w14:textId="77777777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>the guard timer for this testcase is set to 360s.</w:t>
            </w:r>
          </w:p>
          <w:p w14:paraId="7A361BD1" w14:textId="77777777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D621BB" w14:textId="77777777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R5-246573 introduced Step 1A, that resulted in addition of a wait for 134s for FR2, and 34s for FR1.</w:t>
            </w:r>
          </w:p>
          <w:p w14:paraId="19D8BFB4" w14:textId="77777777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530606" w14:textId="2B3F1BC8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guard timer needs to be extended to accommodate this.</w:t>
            </w:r>
          </w:p>
        </w:tc>
      </w:tr>
      <w:tr w:rsidR="009D713A" w14:paraId="76E4929E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81CC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852FD" w14:textId="77777777" w:rsidR="009D713A" w:rsidRDefault="009D713A" w:rsidP="009D7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63053D66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9A804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F7B97" w14:textId="2F1994C2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the guard timer from 360s to 600s.</w:t>
            </w:r>
          </w:p>
        </w:tc>
      </w:tr>
      <w:tr w:rsidR="009D713A" w14:paraId="43835530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16179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53C9E" w14:textId="77777777" w:rsidR="009D713A" w:rsidRDefault="009D713A" w:rsidP="009D7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0DCCA911" w14:textId="77777777" w:rsidTr="008543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67D979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EB1ED" w14:textId="036CACCC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9D713A" w14:paraId="52143D38" w14:textId="77777777" w:rsidTr="00854377">
        <w:tc>
          <w:tcPr>
            <w:tcW w:w="2694" w:type="dxa"/>
            <w:gridSpan w:val="2"/>
          </w:tcPr>
          <w:p w14:paraId="7F7EAE17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E99C0C" w14:textId="77777777" w:rsidR="009D713A" w:rsidRDefault="009D713A" w:rsidP="009D7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595BF5E5" w14:textId="77777777" w:rsidTr="008543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D6468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1EC87" w14:textId="7B2DCB2C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6.1.2.13.NR5GC</w:t>
            </w:r>
          </w:p>
        </w:tc>
      </w:tr>
      <w:tr w:rsidR="009D713A" w14:paraId="5DF80E12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53FF6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39E2D" w14:textId="77777777" w:rsidR="009D713A" w:rsidRDefault="009D713A" w:rsidP="009D7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3A" w14:paraId="13B0FBD5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0ADB2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44162" w14:textId="77777777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5D1D86" w14:textId="77777777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427E1C" w14:textId="77777777" w:rsidR="009D713A" w:rsidRDefault="009D713A" w:rsidP="009D71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CEF9B" w14:textId="77777777" w:rsidR="009D713A" w:rsidRDefault="009D713A" w:rsidP="009D71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13A" w14:paraId="6505A596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9CAC9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54188" w14:textId="77777777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FE74E" w14:textId="56B06C6C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98091" w14:textId="77777777" w:rsidR="009D713A" w:rsidRDefault="009D713A" w:rsidP="009D71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5FD5C" w14:textId="2C175FE9" w:rsidR="009D713A" w:rsidRDefault="009D713A" w:rsidP="009D71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13A" w14:paraId="4F88DEFF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4C4D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1F386" w14:textId="77777777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83572" w14:textId="493C49F2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87211F" w14:textId="77777777" w:rsidR="009D713A" w:rsidRDefault="009D713A" w:rsidP="009D71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E5968" w14:textId="17C74AC8" w:rsidR="009D713A" w:rsidRDefault="009D713A" w:rsidP="009D71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13A" w14:paraId="2712A24B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FABE9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2EA3A" w14:textId="77777777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09214" w14:textId="28ED932B" w:rsidR="009D713A" w:rsidRDefault="009D713A" w:rsidP="009D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0EF64" w14:textId="77777777" w:rsidR="009D713A" w:rsidRDefault="009D713A" w:rsidP="009D71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BF44" w14:textId="538CAC07" w:rsidR="009D713A" w:rsidRDefault="009D713A" w:rsidP="009D71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13A" w14:paraId="4CD1EFF4" w14:textId="77777777" w:rsidTr="008543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8E433" w14:textId="77777777" w:rsidR="009D713A" w:rsidRDefault="009D713A" w:rsidP="009D71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40E8" w14:textId="77777777" w:rsidR="009D713A" w:rsidRDefault="009D713A" w:rsidP="009D713A">
            <w:pPr>
              <w:pStyle w:val="CRCoverPage"/>
              <w:spacing w:after="0"/>
              <w:rPr>
                <w:noProof/>
              </w:rPr>
            </w:pPr>
          </w:p>
        </w:tc>
      </w:tr>
      <w:tr w:rsidR="009D713A" w14:paraId="644E5A76" w14:textId="77777777" w:rsidTr="008543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EF3E28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04830" w14:textId="77777777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713A" w:rsidRPr="008863B9" w14:paraId="14BD61D1" w14:textId="77777777" w:rsidTr="008543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158FB" w14:textId="77777777" w:rsidR="009D713A" w:rsidRPr="008863B9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EF4F2E" w14:textId="77777777" w:rsidR="009D713A" w:rsidRPr="008863B9" w:rsidRDefault="009D713A" w:rsidP="009D71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13A" w14:paraId="3D33D0C6" w14:textId="77777777" w:rsidTr="008543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E5B0E" w14:textId="77777777" w:rsidR="009D713A" w:rsidRDefault="009D713A" w:rsidP="009D7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7F08A" w14:textId="77777777" w:rsidR="009D713A" w:rsidRDefault="009D713A" w:rsidP="009D71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DD127A" w14:textId="77777777" w:rsidR="009D713A" w:rsidRDefault="009D713A" w:rsidP="009D713A">
      <w:pPr>
        <w:pStyle w:val="CRCoverPage"/>
        <w:spacing w:after="0"/>
        <w:rPr>
          <w:noProof/>
          <w:sz w:val="8"/>
          <w:szCs w:val="8"/>
        </w:rPr>
      </w:pPr>
    </w:p>
    <w:p w14:paraId="5E5DE25C" w14:textId="77777777" w:rsidR="009D713A" w:rsidRDefault="009D713A" w:rsidP="009D713A">
      <w:pPr>
        <w:rPr>
          <w:noProof/>
        </w:rPr>
      </w:pPr>
    </w:p>
    <w:p w14:paraId="084E7CE2" w14:textId="77777777" w:rsidR="00CA54F0" w:rsidRDefault="00CA54F0" w:rsidP="00CA54F0">
      <w:pPr>
        <w:pStyle w:val="CRCoverPage"/>
        <w:spacing w:after="0"/>
        <w:rPr>
          <w:noProof/>
          <w:sz w:val="8"/>
          <w:szCs w:val="8"/>
        </w:rPr>
      </w:pPr>
    </w:p>
    <w:p w14:paraId="62542AB1" w14:textId="77777777" w:rsidR="00CA54F0" w:rsidRDefault="00CA54F0" w:rsidP="00CA54F0">
      <w:pPr>
        <w:rPr>
          <w:noProof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3262751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1"/>
    </w:p>
    <w:p w14:paraId="36D78038" w14:textId="0DB8312D" w:rsidR="00302A1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02A17" w:rsidRPr="006159EE">
        <w:rPr>
          <w:rFonts w:ascii="Arial" w:hAnsi="Arial" w:cs="Arial"/>
          <w:iCs/>
          <w:noProof/>
        </w:rPr>
        <w:t>Table of Contents</w:t>
      </w:r>
      <w:r w:rsidR="00302A17">
        <w:rPr>
          <w:noProof/>
        </w:rPr>
        <w:tab/>
      </w:r>
      <w:r w:rsidR="00302A17">
        <w:rPr>
          <w:noProof/>
        </w:rPr>
        <w:fldChar w:fldCharType="begin"/>
      </w:r>
      <w:r w:rsidR="00302A17">
        <w:rPr>
          <w:noProof/>
        </w:rPr>
        <w:instrText xml:space="preserve"> PAGEREF _Toc193262751 \h </w:instrText>
      </w:r>
      <w:r w:rsidR="00302A17">
        <w:rPr>
          <w:noProof/>
        </w:rPr>
      </w:r>
      <w:r w:rsidR="00302A17">
        <w:rPr>
          <w:noProof/>
        </w:rPr>
        <w:fldChar w:fldCharType="separate"/>
      </w:r>
      <w:r w:rsidR="00302A17">
        <w:rPr>
          <w:noProof/>
        </w:rPr>
        <w:t>2</w:t>
      </w:r>
      <w:r w:rsidR="00302A17">
        <w:rPr>
          <w:noProof/>
        </w:rPr>
        <w:fldChar w:fldCharType="end"/>
      </w:r>
    </w:p>
    <w:p w14:paraId="045EB7D1" w14:textId="731A8140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BE8DBD" w14:textId="2C5CC2AB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9506A11" w14:textId="30B134DC" w:rsidR="00302A17" w:rsidRDefault="00302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D02094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3262752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9326275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9326275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38C692AD" w:rsidR="00273EC8" w:rsidRPr="005B42A4" w:rsidRDefault="00893E6A" w:rsidP="00962FDE">
            <w:pPr>
              <w:spacing w:after="0"/>
              <w:rPr>
                <w:rFonts w:ascii="Arial" w:hAnsi="Arial" w:cs="Arial"/>
              </w:rPr>
            </w:pPr>
            <w:r w:rsidRPr="00893E6A">
              <w:rPr>
                <w:rFonts w:ascii="Arial" w:hAnsi="Arial" w:cs="Arial"/>
              </w:rPr>
              <w:t>TC_6_1_2_13_NR5</w:t>
            </w:r>
            <w:proofErr w:type="gramStart"/>
            <w:r w:rsidRPr="00893E6A">
              <w:rPr>
                <w:rFonts w:ascii="Arial" w:hAnsi="Arial" w:cs="Arial"/>
              </w:rPr>
              <w:t>GC(</w:t>
            </w:r>
            <w:proofErr w:type="gramEnd"/>
            <w:r w:rsidRPr="00893E6A">
              <w:rPr>
                <w:rFonts w:ascii="Arial" w:hAnsi="Arial" w:cs="Arial"/>
              </w:rPr>
              <w:t>)</w:t>
            </w:r>
          </w:p>
        </w:tc>
      </w:tr>
      <w:tr w:rsidR="00E07BAF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F596EEF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>In the current TTCN implementation after step 24 when the SS releases the rrc connection, the UL grant is stopped and not restarted.</w:t>
            </w:r>
          </w:p>
          <w:p w14:paraId="4501798D" w14:textId="77777777" w:rsidR="00561D62" w:rsidRPr="00561D62" w:rsidRDefault="00561D62" w:rsidP="00561D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4A0EEF0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>This results in UE not getting any UL grant in case UE follows optional Steps 26a1-26a13.</w:t>
            </w:r>
          </w:p>
          <w:p w14:paraId="0CFB496D" w14:textId="77777777" w:rsidR="00561D62" w:rsidRPr="00561D62" w:rsidRDefault="00561D62" w:rsidP="00561D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A48DE08" w14:textId="1F3CA514" w:rsidR="00E07BAF" w:rsidRPr="00561D62" w:rsidRDefault="00561D62" w:rsidP="00561D62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61D62"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E07BAF" w:rsidRPr="00E12CDE" w14:paraId="582D388E" w14:textId="77777777" w:rsidTr="00A03A20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DB4CBA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 xml:space="preserve">Called the function f_NR_ULGrantConfiguration_Start after Step </w:t>
            </w:r>
          </w:p>
          <w:p w14:paraId="1E9F1675" w14:textId="461B51D0" w:rsidR="00E07BAF" w:rsidRPr="00561D62" w:rsidRDefault="00561D62" w:rsidP="00561D62">
            <w:pPr>
              <w:pStyle w:val="CRCoverPage"/>
              <w:spacing w:after="0"/>
              <w:rPr>
                <w:rFonts w:cs="Arial"/>
              </w:rPr>
            </w:pPr>
            <w:r w:rsidRPr="00561D62">
              <w:rPr>
                <w:rFonts w:cs="Arial"/>
                <w:noProof/>
              </w:rPr>
              <w:t>Please see below.</w:t>
            </w:r>
          </w:p>
        </w:tc>
      </w:tr>
      <w:tr w:rsidR="00E07BAF" w:rsidRPr="00E12CDE" w14:paraId="339281A7" w14:textId="77777777" w:rsidTr="00A03A20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6E35DE1" w:rsidR="00E07BAF" w:rsidRPr="000D7399" w:rsidRDefault="00893E6A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NR5GC_Testsuite.ttcn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5AF96D3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testcase TC_6_1_2_13_NR5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GC(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 runs on MTC_NR5GC system SYSTEM_NR5GC {</w:t>
            </w:r>
          </w:p>
          <w:p w14:paraId="2C39F299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@purpose</w:t>
            </w:r>
          </w:p>
          <w:p w14:paraId="461C982C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  Cell reselection using cell status and cell reservations / Access Identity 0, 1, 2 and 12 to 14 - 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cellReservedForOperatorUse</w:t>
            </w:r>
            <w:proofErr w:type="spellEnd"/>
          </w:p>
          <w:p w14:paraId="5206997D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NR5GC_PTC        v_NR5GC    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: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= null;</w:t>
            </w:r>
          </w:p>
          <w:p w14:paraId="623B3184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IMS_PTC          v_IMS1     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: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= null;</w:t>
            </w:r>
          </w:p>
          <w:p w14:paraId="13E77E61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IMS_PTC          v_IMS2     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: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= null;</w:t>
            </w:r>
          </w:p>
          <w:p w14:paraId="32E81885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0D017286" w14:textId="59090E53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GuardTimer</w:t>
            </w:r>
            <w:proofErr w:type="spell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= int2float(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36</w:t>
            </w: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0); </w:t>
            </w:r>
          </w:p>
          <w:p w14:paraId="0B9327BE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27686C2E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v_NR5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GC :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= NR5GC_PTC.create("NR5GC") alive;</w:t>
            </w:r>
          </w:p>
          <w:p w14:paraId="6C0AF77A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7BC4EA32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f_MTC_ConnectPTCs_NR5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GC(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system, v_NR5GC, v_IMS1, v_IMS2);</w:t>
            </w:r>
          </w:p>
          <w:p w14:paraId="4C596923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D234FFD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v_NR5GC.start(f_TC_6_1_2_13_NR5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GC(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6EC06271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58D7878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t_GuardTimer.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start</w:t>
            </w:r>
            <w:proofErr w:type="spell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F537153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3F2F8646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f_MTC_MainLoop_NR5GC(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t_GuardTimer</w:t>
            </w:r>
            <w:proofErr w:type="spellEnd"/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B72381C" w14:textId="1D3EEE7E" w:rsidR="00302A17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FB6F72D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testcase TC_6_1_2_13_NR5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GC(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 runs on MTC_NR5GC system SYSTEM_NR5GC {</w:t>
            </w:r>
          </w:p>
          <w:p w14:paraId="093552BE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@purpose</w:t>
            </w:r>
          </w:p>
          <w:p w14:paraId="5DB3EAE2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  Cell reselection using cell status and cell reservations / Access Identity 0, 1, 2 and 12 to 14 - 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cellReservedForOperatorUse</w:t>
            </w:r>
            <w:proofErr w:type="spellEnd"/>
          </w:p>
          <w:p w14:paraId="5A46D237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NR5GC_PTC        v_NR5GC    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: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= null;</w:t>
            </w:r>
          </w:p>
          <w:p w14:paraId="69FB7A52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IMS_PTC          v_IMS1     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: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= null;</w:t>
            </w:r>
          </w:p>
          <w:p w14:paraId="6F907CAB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IMS_PTC          v_IMS2     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: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= null;</w:t>
            </w:r>
          </w:p>
          <w:p w14:paraId="150BA702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7B12A701" w14:textId="56B90ED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GuardTimer</w:t>
            </w:r>
            <w:proofErr w:type="spell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r w:rsidRPr="00893E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int2float(600);</w:t>
            </w: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//WA#WI1398735 360 --&gt;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600</w:t>
            </w:r>
          </w:p>
          <w:p w14:paraId="159DC2CF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04732F9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v_NR5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GC :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= NR5GC_PTC.create("NR5GC") alive;</w:t>
            </w:r>
          </w:p>
          <w:p w14:paraId="267B6801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751B744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f_MTC_ConnectPTCs_NR5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GC(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system, v_NR5GC, v_IMS1, v_IMS2);</w:t>
            </w:r>
          </w:p>
          <w:p w14:paraId="44F0A1CA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5E7BA669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v_NR5GC.start(f_TC_6_1_2_13_NR5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GC(</w:t>
            </w:r>
            <w:proofErr w:type="gram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48ABF6CA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08278BC3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t_GuardTimer.</w:t>
            </w:r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start</w:t>
            </w:r>
            <w:proofErr w:type="spellEnd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0296C49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002C326C" w14:textId="77777777" w:rsidR="00893E6A" w:rsidRPr="00893E6A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f_MTC_MainLoop_NR5GC(</w:t>
            </w:r>
            <w:proofErr w:type="spell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t_GuardTimer</w:t>
            </w:r>
            <w:proofErr w:type="spellEnd"/>
            <w:proofErr w:type="gramStart"/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625C754" w14:textId="3A96FD20" w:rsidR="0093623F" w:rsidRPr="005B42A4" w:rsidRDefault="00893E6A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3E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A6A3497" w14:textId="77777777" w:rsidR="00F04ADC" w:rsidRPr="002A077B" w:rsidRDefault="00F04ADC" w:rsidP="00F04AD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01038" w14:textId="77777777" w:rsidR="0062025F" w:rsidRDefault="00620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80551" w14:textId="77777777" w:rsidR="0062025F" w:rsidRDefault="006202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46A1A" w14:textId="77777777" w:rsidR="0062025F" w:rsidRDefault="006202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390D5" w14:textId="77777777" w:rsidR="00CD6A2A" w:rsidRDefault="00CD6A2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EECFF" w14:textId="77777777" w:rsidR="00CD6A2A" w:rsidRDefault="00CD6A2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2FCB98" w14:textId="77777777" w:rsidR="0062025F" w:rsidRDefault="006202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7BB3D" w14:textId="77777777" w:rsidR="0062025F" w:rsidRDefault="006202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2A17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343"/>
    <w:rsid w:val="00473941"/>
    <w:rsid w:val="00474060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1D62"/>
    <w:rsid w:val="0056461A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2F3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2CC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3E6A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C52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13A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3E7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4A9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A54F0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5DBA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A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2025-03-27T09:06:00Z</dcterms:created>
  <dcterms:modified xsi:type="dcterms:W3CDTF">2025-03-27T09:06:00Z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