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23733" w14:textId="77777777" w:rsidR="0074408B" w:rsidRDefault="0074408B" w:rsidP="00744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R5s250087</w:t>
      </w:r>
      <w:r>
        <w:rPr>
          <w:b/>
          <w:i/>
          <w:noProof/>
          <w:sz w:val="28"/>
        </w:rPr>
        <w:fldChar w:fldCharType="end"/>
      </w:r>
    </w:p>
    <w:p w14:paraId="129C7BB1" w14:textId="77777777" w:rsidR="0074408B" w:rsidRDefault="0074408B" w:rsidP="007440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08B" w14:paraId="35F3104A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F8D0" w14:textId="77777777" w:rsidR="0074408B" w:rsidRDefault="0074408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408B" w14:paraId="3F224AE1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4C0B9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408B" w14:paraId="7D10873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F7321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4BA825CC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7E2014BB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83C5A" w14:textId="77777777" w:rsidR="0074408B" w:rsidRPr="00410371" w:rsidRDefault="0074408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C00A42" w14:textId="77777777" w:rsidR="0074408B" w:rsidRDefault="0074408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65D57" w14:textId="77777777" w:rsidR="0074408B" w:rsidRPr="00410371" w:rsidRDefault="0074408B" w:rsidP="002E23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7CADE" w14:textId="77777777" w:rsidR="0074408B" w:rsidRDefault="0074408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E6EA8" w14:textId="77777777" w:rsidR="0074408B" w:rsidRPr="00410371" w:rsidRDefault="0074408B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27EBDC" w14:textId="77777777" w:rsidR="0074408B" w:rsidRDefault="0074408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0460B" w14:textId="77777777" w:rsidR="0074408B" w:rsidRPr="00410371" w:rsidRDefault="0074408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BD5DC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345CFE6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EEAE3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1840AA1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55E54" w14:textId="77777777" w:rsidR="0074408B" w:rsidRPr="00F25D98" w:rsidRDefault="0074408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408B" w14:paraId="4ECD524F" w14:textId="77777777" w:rsidTr="002E23A8">
        <w:tc>
          <w:tcPr>
            <w:tcW w:w="9641" w:type="dxa"/>
            <w:gridSpan w:val="9"/>
          </w:tcPr>
          <w:p w14:paraId="03C8F0DF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B7C7D" w14:textId="77777777" w:rsidR="0074408B" w:rsidRDefault="0074408B" w:rsidP="00744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08B" w14:paraId="224A15E9" w14:textId="77777777" w:rsidTr="002E23A8">
        <w:tc>
          <w:tcPr>
            <w:tcW w:w="2835" w:type="dxa"/>
          </w:tcPr>
          <w:p w14:paraId="40438E71" w14:textId="77777777" w:rsidR="0074408B" w:rsidRDefault="0074408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BC6661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09592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6BF1C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E4A1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C7785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20123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224AB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8643B" w14:textId="77777777" w:rsidR="0074408B" w:rsidRDefault="0074408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74365" w14:textId="77777777" w:rsidR="0074408B" w:rsidRDefault="0074408B" w:rsidP="00744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08B" w14:paraId="529D92FB" w14:textId="77777777" w:rsidTr="002E23A8">
        <w:tc>
          <w:tcPr>
            <w:tcW w:w="9640" w:type="dxa"/>
            <w:gridSpan w:val="11"/>
          </w:tcPr>
          <w:p w14:paraId="56213290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AB30E5F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C8AC4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4440B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f_NR_CheckDataPath_CA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74408B" w14:paraId="7AF2C5D4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23B421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2E4DC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5BFA6F0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E9C4429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FB355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4408B" w14:paraId="2A759923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473FD9B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1AE5" w14:textId="2423F9C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4408B" w14:paraId="2F3F424A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C80944D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63DD7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06F63BED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8DEDAFD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3E80A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699017" w14:textId="77777777" w:rsidR="0074408B" w:rsidRDefault="0074408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98EA2" w14:textId="77777777" w:rsidR="0074408B" w:rsidRDefault="0074408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1B33E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2025-03-05</w:t>
            </w:r>
            <w:r>
              <w:rPr>
                <w:noProof/>
              </w:rPr>
              <w:fldChar w:fldCharType="end"/>
            </w:r>
          </w:p>
        </w:tc>
      </w:tr>
      <w:tr w:rsidR="0074408B" w14:paraId="4153B676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F65A3E1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4CABB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4F93A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A0D2B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8286D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F2D3040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BB70A" w14:textId="77777777" w:rsidR="0074408B" w:rsidRDefault="0074408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9E33B" w14:textId="77777777" w:rsidR="0074408B" w:rsidRDefault="0074408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3E27" w14:textId="77777777" w:rsidR="0074408B" w:rsidRDefault="0074408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03156" w14:textId="77777777" w:rsidR="0074408B" w:rsidRDefault="0074408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1A1E9" w14:textId="77777777" w:rsidR="0074408B" w:rsidRDefault="0074408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4408B" w14:paraId="28C08852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0E176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F66062" w14:textId="77777777" w:rsidR="0074408B" w:rsidRDefault="0074408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DC5462" w14:textId="77777777" w:rsidR="0074408B" w:rsidRDefault="0074408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9E2A11" w14:textId="77777777" w:rsidR="0074408B" w:rsidRPr="007C2097" w:rsidRDefault="0074408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408B" w14:paraId="5D671E0E" w14:textId="77777777" w:rsidTr="002E23A8">
        <w:tc>
          <w:tcPr>
            <w:tcW w:w="1843" w:type="dxa"/>
          </w:tcPr>
          <w:p w14:paraId="7D3A89D4" w14:textId="77777777" w:rsidR="0074408B" w:rsidRDefault="0074408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67444" w14:textId="77777777" w:rsidR="0074408B" w:rsidRDefault="0074408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089CFB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8F89E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6A388" w14:textId="77777777" w:rsidR="0074408B" w:rsidRPr="00AD5DBC" w:rsidRDefault="0074408B" w:rsidP="0074408B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The </w:t>
            </w:r>
            <w:r w:rsidRPr="00EF7F59">
              <w:rPr>
                <w:b/>
                <w:bCs/>
                <w:noProof/>
                <w:sz w:val="20"/>
              </w:rPr>
              <w:t>TTCN CR R5s240675</w:t>
            </w:r>
            <w:r>
              <w:rPr>
                <w:noProof/>
                <w:sz w:val="20"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  <w:sz w:val="20"/>
              </w:rPr>
              <w:t xml:space="preserve"> A similar situation exists in the function </w:t>
            </w:r>
            <w:r w:rsidRPr="00EF7F59">
              <w:rPr>
                <w:noProof/>
                <w:sz w:val="20"/>
              </w:rPr>
              <w:t>f_NR_CheckDataPath_CA</w:t>
            </w:r>
            <w:r>
              <w:rPr>
                <w:noProof/>
                <w:sz w:val="20"/>
              </w:rPr>
              <w:t>.</w:t>
            </w:r>
          </w:p>
          <w:p w14:paraId="0566B712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14:paraId="4D1961D7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2600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8A04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1777DDF6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B48B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1D652" w14:textId="179C7492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74408B" w14:paraId="55E211C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D57F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D4CA5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53871966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110F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544A5" w14:textId="6830C88C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Confirmant UE may fail the case due to timing issues</w:t>
            </w:r>
          </w:p>
        </w:tc>
      </w:tr>
      <w:tr w:rsidR="0074408B" w14:paraId="3BAA6D4B" w14:textId="77777777" w:rsidTr="002E23A8">
        <w:tc>
          <w:tcPr>
            <w:tcW w:w="2694" w:type="dxa"/>
            <w:gridSpan w:val="2"/>
          </w:tcPr>
          <w:p w14:paraId="00E6456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09D97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60331F9A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FA782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EC83" w14:textId="328A95F3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ENDC CA Test cases involving Scell Activation MAC CE</w:t>
            </w:r>
          </w:p>
        </w:tc>
      </w:tr>
      <w:tr w:rsidR="0074408B" w14:paraId="7CCC1890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031C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1D604" w14:textId="77777777" w:rsidR="0074408B" w:rsidRDefault="0074408B" w:rsidP="00744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08B" w14:paraId="7B081598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4699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C1FD8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1E6727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81A28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06C51" w14:textId="7777777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214BBE3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74F0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FD37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01927" w14:textId="4D65238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1D9BA" w14:textId="77777777" w:rsidR="0074408B" w:rsidRDefault="0074408B" w:rsidP="00744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7F1F" w14:textId="4373EB57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1AD276B5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C809E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F2249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3225" w14:textId="3C10336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7974D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420FE" w14:textId="51184CA2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31ACAD13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CDB5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044F6" w14:textId="77777777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271A7" w14:textId="5490D5F3" w:rsidR="0074408B" w:rsidRDefault="0074408B" w:rsidP="00744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ED6CF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36D15" w14:textId="2C40CF80" w:rsidR="0074408B" w:rsidRDefault="0074408B" w:rsidP="00744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08B" w14:paraId="7B8C1DB4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81B3" w14:textId="77777777" w:rsidR="0074408B" w:rsidRDefault="0074408B" w:rsidP="007440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9B06" w14:textId="77777777" w:rsidR="0074408B" w:rsidRDefault="0074408B" w:rsidP="0074408B">
            <w:pPr>
              <w:pStyle w:val="CRCoverPage"/>
              <w:spacing w:after="0"/>
              <w:rPr>
                <w:noProof/>
              </w:rPr>
            </w:pPr>
          </w:p>
        </w:tc>
      </w:tr>
      <w:tr w:rsidR="0074408B" w14:paraId="4F37962E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C6B24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71B84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408B" w:rsidRPr="008863B9" w14:paraId="77FF3086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94D09" w14:textId="77777777" w:rsidR="0074408B" w:rsidRPr="008863B9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D2272" w14:textId="77777777" w:rsidR="0074408B" w:rsidRPr="008863B9" w:rsidRDefault="0074408B" w:rsidP="007440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408B" w14:paraId="4B980EF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57EF7" w14:textId="77777777" w:rsidR="0074408B" w:rsidRDefault="0074408B" w:rsidP="00744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48DFD" w14:textId="77777777" w:rsidR="0074408B" w:rsidRDefault="0074408B" w:rsidP="00744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2A3FF" w14:textId="77777777" w:rsidR="0074408B" w:rsidRDefault="0074408B" w:rsidP="0074408B">
      <w:pPr>
        <w:pStyle w:val="CRCoverPage"/>
        <w:spacing w:after="0"/>
        <w:rPr>
          <w:noProof/>
          <w:sz w:val="8"/>
          <w:szCs w:val="8"/>
        </w:rPr>
      </w:pPr>
    </w:p>
    <w:p w14:paraId="014B4CA0" w14:textId="77777777" w:rsidR="0074408B" w:rsidRDefault="0074408B" w:rsidP="0074408B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0586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D920C4" w14:textId="25B99279" w:rsidR="00FB3DB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B3DB5" w:rsidRPr="00070DF4">
        <w:rPr>
          <w:rFonts w:ascii="Arial" w:hAnsi="Arial" w:cs="Arial"/>
          <w:iCs/>
          <w:noProof/>
        </w:rPr>
        <w:t>Table of Contents</w:t>
      </w:r>
      <w:r w:rsidR="00FB3DB5">
        <w:rPr>
          <w:noProof/>
        </w:rPr>
        <w:tab/>
      </w:r>
      <w:r w:rsidR="00FB3DB5">
        <w:rPr>
          <w:noProof/>
        </w:rPr>
        <w:fldChar w:fldCharType="begin"/>
      </w:r>
      <w:r w:rsidR="00FB3DB5">
        <w:rPr>
          <w:noProof/>
        </w:rPr>
        <w:instrText xml:space="preserve"> PAGEREF _Toc192058617 \h </w:instrText>
      </w:r>
      <w:r w:rsidR="00FB3DB5">
        <w:rPr>
          <w:noProof/>
        </w:rPr>
      </w:r>
      <w:r w:rsidR="00FB3DB5">
        <w:rPr>
          <w:noProof/>
        </w:rPr>
        <w:fldChar w:fldCharType="separate"/>
      </w:r>
      <w:r w:rsidR="00FB3DB5">
        <w:rPr>
          <w:noProof/>
        </w:rPr>
        <w:t>2</w:t>
      </w:r>
      <w:r w:rsidR="00FB3DB5">
        <w:rPr>
          <w:noProof/>
        </w:rPr>
        <w:fldChar w:fldCharType="end"/>
      </w:r>
    </w:p>
    <w:p w14:paraId="6BCAEBC6" w14:textId="66F1B60B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C3EC69" w14:textId="7A5C22DC" w:rsidR="00FB3DB5" w:rsidRDefault="00FB3DB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515E20" w14:textId="3F366998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f_NR_CheckDataPath_CA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94AD44" w14:textId="23AEE535" w:rsidR="00FB3DB5" w:rsidRDefault="00FB3DB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070DF4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070DF4">
        <w:rPr>
          <w:rFonts w:cs="Arial"/>
          <w:b/>
          <w:bCs/>
          <w:noProof/>
          <w:color w:val="000000"/>
          <w:lang w:val="en-US" w:eastAsia="en-GB"/>
        </w:rPr>
        <w:t>Change to the function f_NR_CheckDataPath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_Toc192058621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57C7FA0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05861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05861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43E3ECBF" w14:textId="226F7816" w:rsidR="00EF7F59" w:rsidRPr="003D65E8" w:rsidRDefault="00EF7F59" w:rsidP="00EF7F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82823883"/>
      <w:bookmarkStart w:id="7" w:name="_Toc192058620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proofErr w:type="spellStart"/>
      <w:r w:rsidRPr="008A1DE8">
        <w:rPr>
          <w:rFonts w:cs="Arial"/>
          <w:b/>
          <w:bCs/>
          <w:color w:val="000000"/>
          <w:lang w:val="en-US" w:eastAsia="en-GB"/>
        </w:rPr>
        <w:t>f_NR_CheckDataPath_CA</w:t>
      </w:r>
      <w:bookmarkEnd w:id="6"/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F7F59" w14:paraId="4E3B4C60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57E" w14:textId="77777777" w:rsidR="00EF7F59" w:rsidRDefault="00EF7F59" w:rsidP="00CB6D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1EE7" w14:textId="77777777" w:rsidR="00EF7F59" w:rsidRPr="00E13853" w:rsidRDefault="00EF7F59" w:rsidP="00CB6D21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f_NR5GC_CheckDataPath_CA</w:t>
            </w:r>
          </w:p>
        </w:tc>
      </w:tr>
      <w:tr w:rsidR="00EF7F59" w14:paraId="7F45120B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CB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C5F" w14:textId="2C36A311" w:rsidR="00EF7F59" w:rsidRPr="00803546" w:rsidRDefault="00EF7F59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14:paraId="1B25AD00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21AA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F5C" w14:textId="6DC55B8E" w:rsidR="00EF7F59" w:rsidRPr="00FB2EB7" w:rsidRDefault="00EF7F59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EF7F59" w:rsidRPr="005F25F7" w14:paraId="25242BB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A727" w14:textId="77777777" w:rsidR="00EF7F59" w:rsidRDefault="00EF7F59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7F5" w14:textId="36A0E64B" w:rsidR="00EF7F59" w:rsidRPr="005F25F7" w:rsidRDefault="00EF7F59" w:rsidP="00CB6D21">
            <w:pPr>
              <w:rPr>
                <w:rFonts w:ascii="Arial" w:hAnsi="Arial" w:cs="Arial"/>
              </w:rPr>
            </w:pPr>
            <w:proofErr w:type="spellStart"/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ENDC_</w:t>
            </w:r>
            <w:proofErr w:type="gramStart"/>
            <w:r w:rsidRPr="005F25F7">
              <w:rPr>
                <w:rFonts w:ascii="Arial" w:hAnsi="Arial" w:cs="Arial"/>
              </w:rPr>
              <w:t>CA.ttcn</w:t>
            </w:r>
            <w:proofErr w:type="spellEnd"/>
            <w:proofErr w:type="gramEnd"/>
          </w:p>
        </w:tc>
      </w:tr>
      <w:tr w:rsidR="00EF7F59" w:rsidRPr="00F9354B" w14:paraId="054AA4B9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22A" w14:textId="53A0B5E0" w:rsidR="00EF7F59" w:rsidRPr="004C4EFE" w:rsidRDefault="00EF7F59" w:rsidP="00CB6D21">
            <w:pPr>
              <w:rPr>
                <w:rFonts w:ascii="Arial" w:hAnsi="Arial"/>
                <w:b/>
                <w:bCs/>
                <w:highlight w:val="cy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3AA" w14:textId="39BAF047" w:rsidR="00EF7F59" w:rsidRPr="004C4EFE" w:rsidRDefault="00EF7F59" w:rsidP="00CB6D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9DF705" w14:textId="77777777" w:rsidR="00EF7F59" w:rsidRDefault="00EF7F59" w:rsidP="00EF7F59">
      <w:pPr>
        <w:rPr>
          <w:rFonts w:ascii="Arial" w:hAnsi="Arial"/>
          <w:b/>
        </w:rPr>
      </w:pPr>
    </w:p>
    <w:p w14:paraId="161A3BEF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6CD305E3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9A6" w14:textId="67F34E1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2F6B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5A3F791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StepNo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14:paraId="50153D4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ActivateSCell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59DD738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tsc_NR_SCellIndex_2,</w:t>
            </w:r>
          </w:p>
          <w:p w14:paraId="1FA724D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p_UL_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6A3C470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257DE75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/@sic R5-213516 sic@</w:t>
            </w:r>
          </w:p>
          <w:p w14:paraId="6A20712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7FEE4761" w14:textId="014C97DE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35515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The SS transmits an Activation MAC control element to activate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F7F6A2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61910E6" w14:textId="6D40E62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f_SS_CellConfig_ActivateSCell_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AA05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768E01" w14:textId="78EAE71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 {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3B3274E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Steps 2</w:t>
            </w:r>
          </w:p>
          <w:p w14:paraId="19BCD3F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CheckDataPath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  // for DL @sic R5s210681 sic@</w:t>
            </w:r>
          </w:p>
          <w:p w14:paraId="7C1D383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803B09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9A53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0B7B28B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ED4AEC0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040A1D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8C8C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1D05E8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6D1C00" w14:textId="1B42EE61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14:paraId="1DD7FD7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2DABE56B" w14:textId="0222E944" w:rsidR="00EF7F59" w:rsidRPr="00850B74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5342742" w14:textId="1F76A2F1" w:rsidR="00EF7F59" w:rsidRPr="00850B74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695B97E" w14:textId="77777777" w:rsidR="00EF7F59" w:rsidRPr="00CD057D" w:rsidRDefault="00EF7F59" w:rsidP="00EF7F59">
      <w:pPr>
        <w:rPr>
          <w:rFonts w:ascii="Arial" w:hAnsi="Arial"/>
          <w:b/>
          <w:color w:val="000000"/>
        </w:rPr>
      </w:pPr>
    </w:p>
    <w:p w14:paraId="68FA037E" w14:textId="77777777" w:rsidR="00EF7F59" w:rsidRDefault="00EF7F59" w:rsidP="00EF7F59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7F59" w:rsidRPr="00504291" w14:paraId="7E95FFE2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BC7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module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NR_CommonFunctions_ENDC_CA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E91334A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>all;</w:t>
            </w:r>
            <w:proofErr w:type="gramEnd"/>
          </w:p>
          <w:p w14:paraId="2369A3C8" w14:textId="38EA2BEA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CommonAspDefs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</w:t>
            </w:r>
          </w:p>
          <w:p w14:paraId="44D9EB31" w14:textId="3CB42881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7208B04" w14:textId="1B49634B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Common4G5G_Timing all; //WA#</w:t>
            </w:r>
          </w:p>
          <w:p w14:paraId="31F26C3F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40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NR_Timing</w:t>
            </w:r>
            <w:proofErr w:type="spellEnd"/>
            <w:r w:rsidRPr="00B54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</w:t>
            </w:r>
          </w:p>
          <w:p w14:paraId="5983F547" w14:textId="77777777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63A6A0" w14:textId="06F530B1" w:rsid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   </w:t>
            </w:r>
            <w:r w:rsidRPr="00B54026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 xml:space="preserve">&lt;&lt;SKIPPED CODE&gt;&gt;  </w:t>
            </w:r>
          </w:p>
          <w:p w14:paraId="61398879" w14:textId="77777777" w:rsidR="00B54026" w:rsidRPr="00B54026" w:rsidRDefault="00B54026" w:rsidP="00B540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</w:p>
          <w:p w14:paraId="3942622D" w14:textId="3ABB817F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f_NR_CheckDataPath_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BD319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6F242E2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StepNo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14:paraId="5A0B156F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ActivateSCell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764234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SCellIndex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tsc_NR_SCellIndex_2,</w:t>
            </w:r>
          </w:p>
          <w:p w14:paraId="64F7BC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p_UL_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0F12FE1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66AA3DE6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/@sic R5-213516 sic@</w:t>
            </w:r>
          </w:p>
          <w:p w14:paraId="2C158B54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MacBearerRouting_Type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on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518EE9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MacBearerRouting_Type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92B276" w14:textId="26557F0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</w:t>
            </w:r>
          </w:p>
          <w:p w14:paraId="00D55567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39FFB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The SS transmits an Activation MAC control element to activate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313411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4B58E4E" w14:textId="38F70BC8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f_SS_CellConfig_ActivateSCell_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//WA#</w:t>
            </w:r>
          </w:p>
          <w:p w14:paraId="4420E7D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6C013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  {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73773068" w14:textId="788BC222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Add 20ms before sending data (longest k1=7slots=7ms in SCS15kHz allowing a 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retransmission )</w:t>
            </w:r>
            <w:proofErr w:type="gramEnd"/>
          </w:p>
          <w:p w14:paraId="3E890409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20);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96CA9A8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48B56A7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CheckDataPath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  // for DL @sic R5s210681 sic@</w:t>
            </w:r>
          </w:p>
          <w:p w14:paraId="72C17E2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0411060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219B41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504DDC7C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6107303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0191E7E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B3B0E5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7E963B52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6EBBF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2EB4DA" w14:textId="24A38153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v_TimingInfo</w:t>
            </w:r>
            <w:proofErr w:type="spellEnd"/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F7F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5DCBDCD" w14:textId="77777777" w:rsidR="00EF7F59" w:rsidRPr="00EF7F59" w:rsidRDefault="00EF7F59" w:rsidP="00EF7F5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79EFC643" w14:textId="7F2169EE" w:rsidR="00EF7F59" w:rsidRPr="00F212AA" w:rsidRDefault="00EF7F59" w:rsidP="00CB6D2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7F59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5B867191" w14:textId="77777777" w:rsidR="00EF7F59" w:rsidRDefault="00EF7F59" w:rsidP="00EF7F59">
      <w:pPr>
        <w:rPr>
          <w:highlight w:val="cyan"/>
          <w:lang w:eastAsia="zh-CN"/>
        </w:rPr>
      </w:pPr>
    </w:p>
    <w:p w14:paraId="64F42D50" w14:textId="17BC9D5A" w:rsidR="00FB3DB5" w:rsidRPr="003D65E8" w:rsidRDefault="00FB3DB5" w:rsidP="00FB3D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92058621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proofErr w:type="spellStart"/>
      <w:r w:rsidRPr="008A1DE8">
        <w:rPr>
          <w:rFonts w:cs="Arial"/>
          <w:b/>
          <w:bCs/>
          <w:color w:val="000000"/>
          <w:lang w:val="en-US" w:eastAsia="en-GB"/>
        </w:rPr>
        <w:t>f_NR_CheckDataPath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3DB5" w14:paraId="2ACC29BD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B38" w14:textId="77777777" w:rsidR="00FB3DB5" w:rsidRDefault="00FB3DB5" w:rsidP="00CB6D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8F10" w14:textId="50A0BDDC" w:rsidR="00FB3DB5" w:rsidRPr="00E13853" w:rsidRDefault="00FB3DB5" w:rsidP="00CB6D21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</w:t>
            </w:r>
          </w:p>
        </w:tc>
      </w:tr>
      <w:tr w:rsidR="00FB3DB5" w14:paraId="3EE868E2" w14:textId="77777777" w:rsidTr="00CB6D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F1BA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01" w14:textId="77777777" w:rsidR="00FB3DB5" w:rsidRPr="00803546" w:rsidRDefault="00FB3DB5" w:rsidP="00CB6D2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EF7F59">
              <w:rPr>
                <w:b/>
                <w:bCs/>
                <w:noProof/>
              </w:rPr>
              <w:t>TTCN CR R5s240675</w:t>
            </w:r>
            <w:r>
              <w:rPr>
                <w:noProof/>
              </w:rPr>
              <w:t xml:space="preserve"> proposed changes for function f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_NR5GC_CheckDataPath_CA</w:t>
            </w:r>
            <w:r>
              <w:rPr>
                <w:rFonts w:cs="Arial"/>
                <w:b/>
                <w:bCs/>
                <w:noProof/>
                <w:lang w:val="en-SG"/>
              </w:rPr>
              <w:t>.</w:t>
            </w:r>
            <w:r>
              <w:rPr>
                <w:noProof/>
              </w:rPr>
              <w:t xml:space="preserve"> A similar situation exists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14:paraId="65E8629E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CF1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1764" w14:textId="77777777" w:rsidR="00FB3DB5" w:rsidRPr="00FB2EB7" w:rsidRDefault="00FB3DB5" w:rsidP="00CB6D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I</w:t>
            </w:r>
            <w:r w:rsidRPr="00EF7F59">
              <w:rPr>
                <w:noProof/>
              </w:rPr>
              <w:t>mplemented the MCC160 proposed implementation of TTCN CR R5s240675</w:t>
            </w:r>
            <w:r>
              <w:rPr>
                <w:noProof/>
              </w:rPr>
              <w:t xml:space="preserve"> in the function </w:t>
            </w:r>
            <w:r w:rsidRPr="00EF7F59">
              <w:rPr>
                <w:noProof/>
              </w:rPr>
              <w:t>f_NR_CheckDataPath_CA</w:t>
            </w:r>
          </w:p>
        </w:tc>
      </w:tr>
      <w:tr w:rsidR="00FB3DB5" w:rsidRPr="005F25F7" w14:paraId="3395F928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B04" w14:textId="77777777" w:rsidR="00FB3DB5" w:rsidRDefault="00FB3DB5" w:rsidP="00CB6D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659" w14:textId="33D5E120" w:rsidR="00FB3DB5" w:rsidRPr="005F25F7" w:rsidRDefault="00FB3DB5" w:rsidP="00CB6D21">
            <w:pPr>
              <w:rPr>
                <w:rFonts w:ascii="Arial" w:hAnsi="Arial" w:cs="Arial"/>
              </w:rPr>
            </w:pPr>
            <w:proofErr w:type="spellStart"/>
            <w:r w:rsidRPr="005F25F7">
              <w:rPr>
                <w:rFonts w:ascii="Arial" w:hAnsi="Arial" w:cs="Arial"/>
              </w:rPr>
              <w:t>NR_CommonFunctions_</w:t>
            </w:r>
            <w:r>
              <w:rPr>
                <w:rFonts w:ascii="Arial" w:hAnsi="Arial" w:cs="Arial"/>
              </w:rPr>
              <w:t>ENDC</w:t>
            </w:r>
            <w:r w:rsidRPr="005F25F7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FB3DB5" w:rsidRPr="00F9354B" w14:paraId="30AF6E4B" w14:textId="77777777" w:rsidTr="00CB6D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F8C" w14:textId="77777777" w:rsidR="00FB3DB5" w:rsidRPr="004C4EFE" w:rsidRDefault="00FB3DB5" w:rsidP="00CB6D21">
            <w:pPr>
              <w:rPr>
                <w:rFonts w:ascii="Arial" w:hAnsi="Arial"/>
                <w:b/>
                <w:bCs/>
                <w:highlight w:val="cy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36F" w14:textId="77777777" w:rsidR="00FB3DB5" w:rsidRPr="004C4EFE" w:rsidRDefault="00FB3DB5" w:rsidP="00CB6D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5270C56" w14:textId="77777777" w:rsidR="00FB3DB5" w:rsidRDefault="00FB3DB5" w:rsidP="00FB3DB5">
      <w:pPr>
        <w:rPr>
          <w:rFonts w:ascii="Arial" w:hAnsi="Arial"/>
          <w:b/>
        </w:rPr>
      </w:pPr>
    </w:p>
    <w:p w14:paraId="561117F5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04401C3F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947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CheckDataPath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90C2D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p_PdnIndex,</w:t>
            </w:r>
          </w:p>
          <w:p w14:paraId="7D8F7B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DataPathCheck_BearerType_Type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47D512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p_DRBId,</w:t>
            </w:r>
          </w:p>
          <w:p w14:paraId="569FAE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E7A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0806A9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StepNo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14:paraId="1986C9E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1,</w:t>
            </w:r>
          </w:p>
          <w:p w14:paraId="62FD481C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omit)  MacBearerRouting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_Type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9C4512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omit)  MacBearerRouting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_Type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6B6A56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698381B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* implementation as according to @sic R5s190117 R5s190161 sic@ */</w:t>
            </w:r>
          </w:p>
          <w:p w14:paraId="751376A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06BCFC6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1B2CCE5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for ENDC CA test cases sic@ */</w:t>
            </w:r>
          </w:p>
          <w:p w14:paraId="20F3E8C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deleted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4835A44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f_LoopbackModeBorPing_GetDataTX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EB57E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7B97661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A35981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5197D4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DE716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5450EA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54F8C6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CA620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A1F5DC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5CFD0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A639A5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A248F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cas_NR_DRB_COMMON_REQ_PDCP_SDUList_DC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AEEE9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car_NR_DRB_COMMON_IND_PDCP_SDUList_DC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0494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B4643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CheckDataPathCommon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87793" w14:textId="1A76BB33" w:rsidR="00FB3DB5" w:rsidRPr="00850B74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A884832" w14:textId="77777777" w:rsidR="00FB3DB5" w:rsidRPr="00CD057D" w:rsidRDefault="00FB3DB5" w:rsidP="00FB3DB5">
      <w:pPr>
        <w:rPr>
          <w:rFonts w:ascii="Arial" w:hAnsi="Arial"/>
          <w:b/>
          <w:color w:val="000000"/>
        </w:rPr>
      </w:pPr>
    </w:p>
    <w:p w14:paraId="49467F8E" w14:textId="77777777" w:rsidR="00FB3DB5" w:rsidRDefault="00FB3DB5" w:rsidP="00FB3DB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3DB5" w:rsidRPr="00504291" w14:paraId="59E7F868" w14:textId="77777777" w:rsidTr="00CB6D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A4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CheckDataPath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53BBBDE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PDN_Index_Type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p_PdnIndex,</w:t>
            </w:r>
          </w:p>
          <w:p w14:paraId="64704A6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DataPathCheck_BearerType_Type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E2962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p_DRBId,</w:t>
            </w:r>
          </w:p>
          <w:p w14:paraId="09A7160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041B4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(omit)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A97306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StepNo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"",</w:t>
            </w:r>
          </w:p>
          <w:p w14:paraId="5528054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= 1,</w:t>
            </w:r>
          </w:p>
          <w:p w14:paraId="7B5F614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omit)  MacBearerRouting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_Type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5242E5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template (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omit)  MacBearerRouting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_Type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811E2EC" w14:textId="4A26F044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TimingInfo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14:paraId="513B371F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) 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67BE93B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* implementation as according to @sic R5s190117 R5s190161 sic@ */</w:t>
            </w:r>
          </w:p>
          <w:p w14:paraId="15361CE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R5-193981, R5-193983: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57FF13E5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Rs190936: split into 2 functions */</w:t>
            </w:r>
          </w:p>
          <w:p w14:paraId="6FAB137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R5-203666: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for ENDC CA test cases sic@ */</w:t>
            </w:r>
          </w:p>
          <w:p w14:paraId="11162C20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R5-213516: added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deleted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p_UL_Cell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1AA77928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f_LoopbackModeBorPing_GetDataTX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p_PdnIndex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p_BearerType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p_SequenceNumber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DFA97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075A522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NR_DRB_COMMON_REQ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4CCDD7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NR_DRB_COMMON_IND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9816554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RlcBearerRouting_Type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4193881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699A9C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12BC9D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DAA8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48E85E6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B3BC9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57E119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26364E8" w14:textId="52DC416F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cas_NR_DRB_COMMON_REQ_PDCP_SDUList_DC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p_RlcRoutingDL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p_TimingInfo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v_PDCP_Data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FB3D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2A22F68B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car_NR_DRB_COMMON_IND_PDCP_SDUList_DC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v_RlcRoutingUL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p_MacBearerRoutingCA_UL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58F94E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0F1C3" w14:textId="77777777" w:rsidR="00FB3DB5" w:rsidRPr="00FB3DB5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CheckDataPathCommon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v_SduTX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v_DRB_DL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v_DRB_UL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B64E55" w14:textId="3C27AA2B" w:rsidR="00FB3DB5" w:rsidRPr="00F212AA" w:rsidRDefault="00FB3DB5" w:rsidP="00FB3DB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B3D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3318C58" w14:textId="77777777" w:rsidR="00FB3DB5" w:rsidRDefault="00FB3DB5" w:rsidP="00FB3DB5">
      <w:pPr>
        <w:rPr>
          <w:highlight w:val="cyan"/>
          <w:lang w:eastAsia="zh-CN"/>
        </w:rPr>
      </w:pPr>
    </w:p>
    <w:p w14:paraId="378351BF" w14:textId="77777777" w:rsidR="00EF7F59" w:rsidRPr="00EF7F59" w:rsidRDefault="00EF7F59" w:rsidP="00EF7F59"/>
    <w:sectPr w:rsidR="00EF7F59" w:rsidRPr="00EF7F5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5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3"/>
  </w:num>
  <w:num w:numId="2" w16cid:durableId="791752271">
    <w:abstractNumId w:val="13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21"/>
  </w:num>
  <w:num w:numId="8" w16cid:durableId="49496477">
    <w:abstractNumId w:val="26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23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0"/>
  </w:num>
  <w:num w:numId="16" w16cid:durableId="156658403">
    <w:abstractNumId w:val="17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452990981">
    <w:abstractNumId w:val="14"/>
  </w:num>
  <w:num w:numId="22" w16cid:durableId="1662542292">
    <w:abstractNumId w:val="19"/>
  </w:num>
  <w:num w:numId="23" w16cid:durableId="1314218732">
    <w:abstractNumId w:val="18"/>
  </w:num>
  <w:num w:numId="24" w16cid:durableId="701630240">
    <w:abstractNumId w:val="27"/>
  </w:num>
  <w:num w:numId="25" w16cid:durableId="950086284">
    <w:abstractNumId w:val="24"/>
  </w:num>
  <w:num w:numId="26" w16cid:durableId="244458301">
    <w:abstractNumId w:val="4"/>
  </w:num>
  <w:num w:numId="27" w16cid:durableId="372773801">
    <w:abstractNumId w:val="30"/>
  </w:num>
  <w:num w:numId="28" w16cid:durableId="1095856528">
    <w:abstractNumId w:val="16"/>
  </w:num>
  <w:num w:numId="29" w16cid:durableId="931426950">
    <w:abstractNumId w:val="22"/>
  </w:num>
  <w:num w:numId="30" w16cid:durableId="829633720">
    <w:abstractNumId w:val="29"/>
  </w:num>
  <w:num w:numId="31" w16cid:durableId="1377779360">
    <w:abstractNumId w:val="15"/>
  </w:num>
  <w:num w:numId="32" w16cid:durableId="1366442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9B8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3597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06CB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0573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A07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864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08B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192"/>
    <w:rsid w:val="007E4690"/>
    <w:rsid w:val="007E4AE0"/>
    <w:rsid w:val="007E6207"/>
    <w:rsid w:val="007E651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17D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6401"/>
    <w:rsid w:val="00887BA7"/>
    <w:rsid w:val="00891E25"/>
    <w:rsid w:val="00893132"/>
    <w:rsid w:val="00894393"/>
    <w:rsid w:val="00894EFE"/>
    <w:rsid w:val="00896FA9"/>
    <w:rsid w:val="00896FDF"/>
    <w:rsid w:val="008974E7"/>
    <w:rsid w:val="00897F73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3C8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458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66B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5DBC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18F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026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2DB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DFE"/>
    <w:rsid w:val="00C95985"/>
    <w:rsid w:val="00C9684B"/>
    <w:rsid w:val="00C979AE"/>
    <w:rsid w:val="00C97E21"/>
    <w:rsid w:val="00C97E79"/>
    <w:rsid w:val="00CA03F9"/>
    <w:rsid w:val="00CA15EC"/>
    <w:rsid w:val="00CA2FE7"/>
    <w:rsid w:val="00CB0108"/>
    <w:rsid w:val="00CB34D9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CA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109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39AD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EF7F5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DB5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00FF7AD6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1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F7A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49</cp:revision>
  <cp:lastPrinted>1900-12-31T16:00:00Z</cp:lastPrinted>
  <dcterms:created xsi:type="dcterms:W3CDTF">2024-12-16T13:23:00Z</dcterms:created>
  <dcterms:modified xsi:type="dcterms:W3CDTF">2025-03-05T13:55:00Z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