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F889F" w14:textId="77777777" w:rsidR="005F3CBB" w:rsidRDefault="005F3CBB" w:rsidP="005F3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R5s250086</w:t>
      </w:r>
      <w:r>
        <w:rPr>
          <w:b/>
          <w:i/>
          <w:noProof/>
          <w:sz w:val="28"/>
        </w:rPr>
        <w:fldChar w:fldCharType="end"/>
      </w:r>
    </w:p>
    <w:p w14:paraId="4E68E50C" w14:textId="77777777" w:rsidR="005F3CBB" w:rsidRDefault="005F3CBB" w:rsidP="005F3C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BB" w14:paraId="78F32BA3" w14:textId="77777777" w:rsidTr="002E23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7DA6C" w14:textId="77777777" w:rsidR="005F3CBB" w:rsidRDefault="005F3CBB" w:rsidP="002E23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3CBB" w14:paraId="14EEC051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DF438" w14:textId="77777777" w:rsidR="005F3CBB" w:rsidRDefault="005F3CB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BB" w14:paraId="1A1EE033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4B134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27F18788" w14:textId="77777777" w:rsidTr="002E23A8">
        <w:tc>
          <w:tcPr>
            <w:tcW w:w="142" w:type="dxa"/>
            <w:tcBorders>
              <w:left w:val="single" w:sz="4" w:space="0" w:color="auto"/>
            </w:tcBorders>
          </w:tcPr>
          <w:p w14:paraId="2D8BC2DE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F9D48" w14:textId="77777777" w:rsidR="005F3CBB" w:rsidRPr="00410371" w:rsidRDefault="005F3CBB" w:rsidP="002E2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1BCCF" w14:textId="77777777" w:rsidR="005F3CBB" w:rsidRDefault="005F3CB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50905" w14:textId="77777777" w:rsidR="005F3CBB" w:rsidRPr="00410371" w:rsidRDefault="005F3CBB" w:rsidP="002E23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27EB05" w14:textId="77777777" w:rsidR="005F3CBB" w:rsidRDefault="005F3CBB" w:rsidP="002E23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00670" w14:textId="77777777" w:rsidR="005F3CBB" w:rsidRPr="00410371" w:rsidRDefault="005F3CBB" w:rsidP="002E2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B3FEE8" w14:textId="77777777" w:rsidR="005F3CBB" w:rsidRDefault="005F3CBB" w:rsidP="002E23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6ECD1" w14:textId="77777777" w:rsidR="005F3CBB" w:rsidRPr="00410371" w:rsidRDefault="005F3CBB" w:rsidP="002E2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7BBEE" w14:textId="77777777" w:rsidR="005F3CBB" w:rsidRDefault="005F3CB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5F3CBB" w14:paraId="4A3E9BCF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93FB9" w14:textId="77777777" w:rsidR="005F3CBB" w:rsidRDefault="005F3CB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5F3CBB" w14:paraId="279D7110" w14:textId="77777777" w:rsidTr="002E23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EC3AED" w14:textId="77777777" w:rsidR="005F3CBB" w:rsidRPr="00F25D98" w:rsidRDefault="005F3CBB" w:rsidP="002E23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BB" w14:paraId="5645D4AC" w14:textId="77777777" w:rsidTr="002E23A8">
        <w:tc>
          <w:tcPr>
            <w:tcW w:w="9641" w:type="dxa"/>
            <w:gridSpan w:val="9"/>
          </w:tcPr>
          <w:p w14:paraId="5E0739EB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FC9E54" w14:textId="77777777" w:rsidR="005F3CBB" w:rsidRDefault="005F3CBB" w:rsidP="005F3C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BB" w14:paraId="2EBB5821" w14:textId="77777777" w:rsidTr="002E23A8">
        <w:tc>
          <w:tcPr>
            <w:tcW w:w="2835" w:type="dxa"/>
          </w:tcPr>
          <w:p w14:paraId="2952E02C" w14:textId="77777777" w:rsidR="005F3CBB" w:rsidRDefault="005F3CBB" w:rsidP="002E23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EC1C9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D3901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08DF0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22155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A57825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EFB1B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F42894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59393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30A8C7" w14:textId="77777777" w:rsidR="005F3CBB" w:rsidRDefault="005F3CBB" w:rsidP="005F3C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BB" w14:paraId="3E927FCC" w14:textId="77777777" w:rsidTr="002E23A8">
        <w:tc>
          <w:tcPr>
            <w:tcW w:w="9640" w:type="dxa"/>
            <w:gridSpan w:val="11"/>
          </w:tcPr>
          <w:p w14:paraId="39C7BC60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4434970C" w14:textId="77777777" w:rsidTr="002E23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3D958C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EC691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f_TC_6_2_3_21_GERAN </w:t>
            </w:r>
            <w:r>
              <w:fldChar w:fldCharType="end"/>
            </w:r>
          </w:p>
        </w:tc>
      </w:tr>
      <w:tr w:rsidR="005F3CBB" w14:paraId="69EB29A0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30937044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6B06E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022EF471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DA8CBC5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CF1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F3CBB" w14:paraId="08D69666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5E645330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844DC" w14:textId="772293FC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3CBB" w14:paraId="5AC4BD6C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B547ECE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15DB4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738B7E3F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8A3BBD0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903C3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C22A93" w14:textId="77777777" w:rsidR="005F3CBB" w:rsidRDefault="005F3CBB" w:rsidP="002E2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84854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BB354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2025-03-05</w:t>
            </w:r>
            <w:r>
              <w:rPr>
                <w:noProof/>
              </w:rPr>
              <w:fldChar w:fldCharType="end"/>
            </w:r>
          </w:p>
        </w:tc>
      </w:tr>
      <w:tr w:rsidR="005F3CBB" w14:paraId="70F63102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97723D5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68069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93AC6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096DE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58B3CB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4375D8CB" w14:textId="77777777" w:rsidTr="002E23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C317C2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33508" w14:textId="77777777" w:rsidR="005F3CBB" w:rsidRDefault="005F3CBB" w:rsidP="002E23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C65FA7" w14:textId="77777777" w:rsidR="005F3CBB" w:rsidRDefault="005F3CBB" w:rsidP="002E2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06B27" w14:textId="77777777" w:rsidR="005F3CBB" w:rsidRDefault="005F3CBB" w:rsidP="002E2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B76B4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F3CBB" w14:paraId="037C5B3B" w14:textId="77777777" w:rsidTr="002E23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0AB1D3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4A979" w14:textId="77777777" w:rsidR="005F3CBB" w:rsidRDefault="005F3CBB" w:rsidP="002E2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634D0" w14:textId="77777777" w:rsidR="005F3CBB" w:rsidRDefault="005F3CBB" w:rsidP="002E2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4EFB3" w14:textId="77777777" w:rsidR="005F3CBB" w:rsidRPr="007C2097" w:rsidRDefault="005F3CBB" w:rsidP="002E2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3CBB" w14:paraId="2AB5F7C9" w14:textId="77777777" w:rsidTr="002E23A8">
        <w:tc>
          <w:tcPr>
            <w:tcW w:w="1843" w:type="dxa"/>
          </w:tcPr>
          <w:p w14:paraId="54C4988F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1D93A6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6692D96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FA181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E5623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function </w:t>
            </w:r>
            <w:r w:rsidRPr="001D0F6A">
              <w:rPr>
                <w:noProof/>
                <w:lang w:eastAsia="zh-CN"/>
              </w:rPr>
              <w:t xml:space="preserve">f_TC_6_2_3_21_GERAN </w:t>
            </w:r>
            <w:r>
              <w:rPr>
                <w:noProof/>
                <w:lang w:eastAsia="zh-CN"/>
              </w:rPr>
              <w:t>, at Step 5 the timer t_Wait is started, but not stopped when the coordination message is received.</w:t>
            </w:r>
          </w:p>
          <w:p w14:paraId="0B8B59DB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C02D190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results in the SS trasnmitting the data until t_Wait expires.</w:t>
            </w:r>
          </w:p>
          <w:p w14:paraId="132E8B8F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undefined behaviour at UE side, and causes TC failure.</w:t>
            </w:r>
          </w:p>
          <w:p w14:paraId="01139048" w14:textId="7BACA55E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Hence this needs to be corrected. </w:t>
            </w:r>
          </w:p>
        </w:tc>
      </w:tr>
      <w:tr w:rsidR="005F3CBB" w14:paraId="23BCCBD0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DD39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5975D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32CE208E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3BC50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C030E" w14:textId="2950FEBC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Stopped </w:t>
            </w:r>
            <w:proofErr w:type="spellStart"/>
            <w:r>
              <w:rPr>
                <w:lang w:eastAsia="zh-CN"/>
              </w:rPr>
              <w:t>t_Wait</w:t>
            </w:r>
            <w:proofErr w:type="spellEnd"/>
            <w:r>
              <w:rPr>
                <w:lang w:eastAsia="zh-CN"/>
              </w:rPr>
              <w:t xml:space="preserve"> upon reception of the coordination message at Step 5. Please see below.</w:t>
            </w:r>
          </w:p>
        </w:tc>
      </w:tr>
      <w:tr w:rsidR="005F3CBB" w14:paraId="7A523276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3B3B7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23BEF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1D2DF2B1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6D5C6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3DEFB" w14:textId="2349483E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5F3CBB" w14:paraId="5B457A27" w14:textId="77777777" w:rsidTr="002E23A8">
        <w:tc>
          <w:tcPr>
            <w:tcW w:w="2694" w:type="dxa"/>
            <w:gridSpan w:val="2"/>
          </w:tcPr>
          <w:p w14:paraId="06C429ED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9105D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343AA690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C171E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F916C" w14:textId="4D65331C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6.2.3.21</w:t>
            </w:r>
          </w:p>
        </w:tc>
      </w:tr>
      <w:tr w:rsidR="005F3CBB" w14:paraId="0485C801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4C358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6E96D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283B2D8C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673D4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65EF6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95E021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426E2" w14:textId="77777777" w:rsidR="005F3CBB" w:rsidRDefault="005F3CBB" w:rsidP="005F3C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47E39" w14:textId="77777777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7A3B3F5D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095D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DC6C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2F871" w14:textId="204CEFE3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21139" w14:textId="77777777" w:rsidR="005F3CBB" w:rsidRDefault="005F3CBB" w:rsidP="005F3C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3B6915" w14:textId="0494268F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5C4D66E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D2D6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745EB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20A9C" w14:textId="429BA8FD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DCC06" w14:textId="77777777" w:rsidR="005F3CBB" w:rsidRDefault="005F3CBB" w:rsidP="005F3C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8FBB7" w14:textId="4297E0BD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1ABFFF9A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2B54B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1C93F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26F45" w14:textId="68AEBD5C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8DCC" w14:textId="77777777" w:rsidR="005F3CBB" w:rsidRDefault="005F3CBB" w:rsidP="005F3C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9BE1" w14:textId="5795939E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110C5C54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D69F8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743AF" w14:textId="77777777" w:rsidR="005F3CBB" w:rsidRDefault="005F3CBB" w:rsidP="005F3CBB">
            <w:pPr>
              <w:pStyle w:val="CRCoverPage"/>
              <w:spacing w:after="0"/>
              <w:rPr>
                <w:noProof/>
              </w:rPr>
            </w:pPr>
          </w:p>
        </w:tc>
      </w:tr>
      <w:tr w:rsidR="005F3CBB" w14:paraId="1FE1398D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ECE7F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498A7" w14:textId="77777777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BB" w:rsidRPr="008863B9" w14:paraId="4A546F8F" w14:textId="77777777" w:rsidTr="002E23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9ABDE" w14:textId="77777777" w:rsidR="005F3CBB" w:rsidRPr="008863B9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F32EBA" w14:textId="77777777" w:rsidR="005F3CBB" w:rsidRPr="008863B9" w:rsidRDefault="005F3CBB" w:rsidP="005F3C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BB" w14:paraId="0701110F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8A08F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45F1A" w14:textId="77777777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4DB9D0" w14:textId="77777777" w:rsidR="005F3CBB" w:rsidRDefault="005F3CBB" w:rsidP="005F3CBB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80404344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21B91F3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E36B6B" w:rsidRPr="00A65C04">
        <w:rPr>
          <w:rFonts w:ascii="Arial" w:hAnsi="Arial" w:cs="Arial"/>
          <w:lang w:val="en-US"/>
        </w:rPr>
        <w:t>iwd-TTCN3-B2024-06_D24wk50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80404345"/>
      <w:r>
        <w:rPr>
          <w:b/>
        </w:rPr>
        <w:t>Corrections required</w:t>
      </w:r>
      <w:bookmarkEnd w:id="39"/>
      <w:bookmarkEnd w:id="40"/>
      <w:bookmarkEnd w:id="41"/>
    </w:p>
    <w:p w14:paraId="24CDE8E0" w14:textId="61526119" w:rsidR="0000252C" w:rsidRPr="00805E38" w:rsidRDefault="00805E38" w:rsidP="00805E38">
      <w:pPr>
        <w:pStyle w:val="Heading2"/>
      </w:pPr>
      <w:bookmarkStart w:id="42" w:name="_Toc180404346"/>
      <w:bookmarkEnd w:id="35"/>
      <w:bookmarkEnd w:id="36"/>
      <w:bookmarkEnd w:id="37"/>
      <w:bookmarkEnd w:id="38"/>
      <w:r>
        <w:t xml:space="preserve">2.1 </w:t>
      </w:r>
      <w:r w:rsidRPr="00805E38">
        <w:t>Change 1</w:t>
      </w:r>
      <w:bookmarkEnd w:id="42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DF42A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DF42AC" w:rsidRPr="00B76627" w:rsidRDefault="00DF42AC" w:rsidP="00DF42A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3206F89" w:rsidR="00DF42AC" w:rsidRPr="00DD02E9" w:rsidRDefault="002B747F" w:rsidP="00DF42AC">
            <w:pPr>
              <w:spacing w:after="0"/>
              <w:rPr>
                <w:rFonts w:ascii="Tahoma" w:hAnsi="Tahoma"/>
              </w:rPr>
            </w:pPr>
            <w:r w:rsidRPr="002B747F">
              <w:rPr>
                <w:rFonts w:ascii="Tahoma" w:hAnsi="Tahoma"/>
                <w:noProof/>
                <w:lang w:eastAsia="zh-CN"/>
              </w:rPr>
              <w:t>f_TC_6_2_3_21_GERAN</w:t>
            </w:r>
          </w:p>
        </w:tc>
      </w:tr>
      <w:tr w:rsidR="00EB567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EB567F" w:rsidRPr="00B76627" w:rsidRDefault="00EB567F" w:rsidP="00EB567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297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function </w:t>
            </w:r>
            <w:r w:rsidRPr="001D0F6A">
              <w:rPr>
                <w:noProof/>
                <w:lang w:eastAsia="zh-CN"/>
              </w:rPr>
              <w:t xml:space="preserve">f_TC_6_2_3_21_GERAN </w:t>
            </w:r>
            <w:r>
              <w:rPr>
                <w:noProof/>
                <w:lang w:eastAsia="zh-CN"/>
              </w:rPr>
              <w:t>, at Step 5 the timer t_Wait is started, but not stopped when the coordination message is received.</w:t>
            </w:r>
          </w:p>
          <w:p w14:paraId="24FCB35A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795BE4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results in the SS trasnmitting the data until t_Wait expires.</w:t>
            </w:r>
          </w:p>
          <w:p w14:paraId="03C6E54A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undefined behaviour at UE side, and causes TC failure.</w:t>
            </w:r>
          </w:p>
          <w:p w14:paraId="6BB078D3" w14:textId="005708DA" w:rsidR="00EB567F" w:rsidRPr="00AF1B5E" w:rsidRDefault="002B747F" w:rsidP="002B747F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 xml:space="preserve">Hence this needs to be corrected. </w:t>
            </w:r>
          </w:p>
        </w:tc>
      </w:tr>
      <w:tr w:rsidR="008872BB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8B2" w14:textId="77777777" w:rsidR="00CD73DA" w:rsidRDefault="00CD73DA" w:rsidP="008872B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Stopped </w:t>
            </w:r>
            <w:proofErr w:type="spellStart"/>
            <w:r>
              <w:rPr>
                <w:lang w:eastAsia="zh-CN"/>
              </w:rPr>
              <w:t>t_Wait</w:t>
            </w:r>
            <w:proofErr w:type="spellEnd"/>
            <w:r>
              <w:rPr>
                <w:lang w:eastAsia="zh-CN"/>
              </w:rPr>
              <w:t xml:space="preserve"> upon reception of the coordination message at Step 5. </w:t>
            </w:r>
          </w:p>
          <w:p w14:paraId="66133E28" w14:textId="41BAC29E" w:rsidR="008872BB" w:rsidRPr="00803B22" w:rsidRDefault="00CD73DA" w:rsidP="008872BB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lang w:eastAsia="zh-CN"/>
              </w:rPr>
              <w:t>Please see below.</w:t>
            </w:r>
          </w:p>
        </w:tc>
      </w:tr>
      <w:tr w:rsidR="008872BB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30077A2C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4B264B">
              <w:rPr>
                <w:rFonts w:ascii="Arial" w:hAnsi="Arial" w:cs="Arial"/>
                <w:color w:val="000000"/>
              </w:rPr>
              <w:t>I</w:t>
            </w:r>
            <w:r w:rsidR="00D0783A">
              <w:rPr>
                <w:rFonts w:ascii="Arial" w:hAnsi="Arial" w:cs="Arial"/>
                <w:color w:val="000000"/>
              </w:rPr>
              <w:t>nterRat_CellReselection_GtoE_GERAN.ttcn</w:t>
            </w:r>
            <w:proofErr w:type="spellEnd"/>
          </w:p>
        </w:tc>
      </w:tr>
      <w:tr w:rsidR="008872BB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8872BB" w:rsidRPr="006C4E11" w:rsidRDefault="008872BB" w:rsidP="008872B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17B09A55" w14:textId="77777777" w:rsidTr="00E36B6B">
        <w:tc>
          <w:tcPr>
            <w:tcW w:w="10343" w:type="dxa"/>
          </w:tcPr>
          <w:p w14:paraId="30CF8D19" w14:textId="77777777" w:rsidR="00E36B6B" w:rsidRDefault="00B66587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  <w:p w14:paraId="63BBC47E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//@siclog "Step 5"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@</w:t>
            </w:r>
          </w:p>
          <w:p w14:paraId="356DF0F6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t_Wait.start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; // start timer so not here all day</w:t>
            </w:r>
          </w:p>
          <w:p w14:paraId="55C1E961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0B230A2E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EUTRA.receive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cmr_IRAT_Trigger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) {} // Trigger received, so can finish loop now</w:t>
            </w:r>
          </w:p>
          <w:p w14:paraId="5A4A3551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t_Wait.timeout</w:t>
            </w:r>
            <w:proofErr w:type="spellEnd"/>
          </w:p>
          <w:p w14:paraId="6BEC3D83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100C9AB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f_GERAN_SetVerdictFailOrInconc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(__FILE__, __LINE__, "UE not camped on EUTRA");</w:t>
            </w:r>
          </w:p>
          <w:p w14:paraId="7645815B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38070E6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[else]</w:t>
            </w:r>
          </w:p>
          <w:p w14:paraId="517816AC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{ // Keep sending data until one of the 2 above shall happen</w:t>
            </w:r>
          </w:p>
          <w:p w14:paraId="070AACA3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G_SN.send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cas_G_SN_UnitData_REQ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 xml:space="preserve">(1,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v_NSAPI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cs_SNData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)); // @sic R5140300 sic@</w:t>
            </w:r>
          </w:p>
          <w:p w14:paraId="3F8DAF20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lastRenderedPageBreak/>
              <w:t xml:space="preserve">          </w:t>
            </w:r>
            <w:proofErr w:type="spellStart"/>
            <w:r w:rsidRPr="00B66587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B66587">
              <w:rPr>
                <w:rFonts w:ascii="Arial" w:hAnsi="Arial" w:cs="Arial"/>
                <w:lang w:val="en-US" w:eastAsia="zh-CN"/>
              </w:rPr>
              <w:t>(0.5); // To slow down the rate of data being sent to the SS @sic R5s120660 sic@</w:t>
            </w:r>
          </w:p>
          <w:p w14:paraId="39842429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1D6C01F4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12AF2C6" w14:textId="5393A4F0" w:rsidR="00B66587" w:rsidRPr="00E36B6B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}</w:t>
            </w: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</w:tc>
      </w:tr>
    </w:tbl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2B18BDC7" w14:textId="77777777" w:rsidTr="00E36B6B">
        <w:tc>
          <w:tcPr>
            <w:tcW w:w="10343" w:type="dxa"/>
          </w:tcPr>
          <w:p w14:paraId="6807306D" w14:textId="77777777" w:rsidR="00E36B6B" w:rsidRDefault="00B66587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76D031C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//@siclog "Step 5"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C13926A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t_Wait.start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; // start timer so not here all day</w:t>
            </w:r>
          </w:p>
          <w:p w14:paraId="05E4B99D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alt {</w:t>
            </w:r>
          </w:p>
          <w:p w14:paraId="32B16BF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EUTRA.receive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cmr_IRAT_Trigger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 xml:space="preserve">) </w:t>
            </w:r>
          </w:p>
          <w:p w14:paraId="5B88AC57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64B907A0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7A6A26">
              <w:rPr>
                <w:rFonts w:ascii="Arial" w:hAnsi="Arial" w:cs="Arial"/>
                <w:bCs/>
                <w:highlight w:val="green"/>
                <w:lang w:eastAsia="en-GB"/>
              </w:rPr>
              <w:t>t_Wait.stop</w:t>
            </w:r>
            <w:proofErr w:type="spellEnd"/>
            <w:r w:rsidRPr="007A6A26">
              <w:rPr>
                <w:rFonts w:ascii="Arial" w:hAnsi="Arial" w:cs="Arial"/>
                <w:bCs/>
                <w:highlight w:val="green"/>
                <w:lang w:eastAsia="en-GB"/>
              </w:rPr>
              <w:t>;</w:t>
            </w:r>
            <w:r w:rsidRPr="00B66587">
              <w:rPr>
                <w:rFonts w:ascii="Arial" w:hAnsi="Arial" w:cs="Arial"/>
                <w:bCs/>
                <w:lang w:eastAsia="en-GB"/>
              </w:rPr>
              <w:t xml:space="preserve"> //WA#WI1371638</w:t>
            </w:r>
          </w:p>
          <w:p w14:paraId="2966834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} // Trigger received, so can finish loop now</w:t>
            </w:r>
          </w:p>
          <w:p w14:paraId="5CC81CA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[]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t_Wait.timeout</w:t>
            </w:r>
            <w:proofErr w:type="spellEnd"/>
          </w:p>
          <w:p w14:paraId="040114C8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388700C4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f_GERAN_SetVerdictFailOrInconc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(__FILE__, __LINE__, "UE not camped on EUTRA");</w:t>
            </w:r>
          </w:p>
          <w:p w14:paraId="2E353D51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4B7E054C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[else]</w:t>
            </w:r>
          </w:p>
          <w:p w14:paraId="3C9E0947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{ // Keep sending data until one of the 2 above shall happen</w:t>
            </w:r>
          </w:p>
          <w:p w14:paraId="15D6CC60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G_SN.send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 xml:space="preserve"> (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cas_G_SN_UnitData_REQ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 xml:space="preserve">(1,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v_NSAPI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cs_SNData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)); // @sic R5140300 sic@</w:t>
            </w:r>
          </w:p>
          <w:p w14:paraId="6C6B41B5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B66587">
              <w:rPr>
                <w:rFonts w:ascii="Arial" w:hAnsi="Arial" w:cs="Arial"/>
                <w:bCs/>
                <w:lang w:eastAsia="en-GB"/>
              </w:rPr>
              <w:t>f_Delay</w:t>
            </w:r>
            <w:proofErr w:type="spellEnd"/>
            <w:r w:rsidRPr="00B66587">
              <w:rPr>
                <w:rFonts w:ascii="Arial" w:hAnsi="Arial" w:cs="Arial"/>
                <w:bCs/>
                <w:lang w:eastAsia="en-GB"/>
              </w:rPr>
              <w:t>(0.5); // To slow down the rate of data being sent to the SS @sic R5s120660 sic@</w:t>
            </w:r>
          </w:p>
          <w:p w14:paraId="69C4BDDA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repeat;</w:t>
            </w:r>
          </w:p>
          <w:p w14:paraId="3BB45333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67FEED2F" w14:textId="0FE8A0CD" w:rsid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8E382AB" w14:textId="2A8DEF19" w:rsidR="00B66587" w:rsidRPr="00E36B6B" w:rsidRDefault="00B66587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70EF6" w14:textId="77777777" w:rsidR="00FE070A" w:rsidRDefault="00FE070A">
      <w:r>
        <w:separator/>
      </w:r>
    </w:p>
  </w:endnote>
  <w:endnote w:type="continuationSeparator" w:id="0">
    <w:p w14:paraId="73CCB63C" w14:textId="77777777" w:rsidR="00FE070A" w:rsidRDefault="00FE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C48FA" w14:textId="77777777" w:rsidR="00E36B6B" w:rsidRDefault="00E36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03FA7" w14:textId="77777777" w:rsidR="00E36B6B" w:rsidRDefault="00E36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05AD9" w14:textId="77777777" w:rsidR="00E36B6B" w:rsidRDefault="00E36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8FBA3" w14:textId="77777777" w:rsidR="00FE070A" w:rsidRDefault="00FE070A">
      <w:r>
        <w:separator/>
      </w:r>
    </w:p>
  </w:footnote>
  <w:footnote w:type="continuationSeparator" w:id="0">
    <w:p w14:paraId="068ABB50" w14:textId="77777777" w:rsidR="00FE070A" w:rsidRDefault="00FE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38DE"/>
    <w:rsid w:val="00124836"/>
    <w:rsid w:val="00124E7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0F6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B747F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264B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62DA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3CBB"/>
    <w:rsid w:val="005F70CB"/>
    <w:rsid w:val="005F7E45"/>
    <w:rsid w:val="00601BAD"/>
    <w:rsid w:val="00601BD7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A6A26"/>
    <w:rsid w:val="007B4A67"/>
    <w:rsid w:val="007B4B6E"/>
    <w:rsid w:val="007B512A"/>
    <w:rsid w:val="007C040D"/>
    <w:rsid w:val="007C09B1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117D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872BB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9F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3D84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4D8F"/>
    <w:rsid w:val="00B55A2D"/>
    <w:rsid w:val="00B5776D"/>
    <w:rsid w:val="00B578D9"/>
    <w:rsid w:val="00B57BE7"/>
    <w:rsid w:val="00B60D2F"/>
    <w:rsid w:val="00B61662"/>
    <w:rsid w:val="00B6474D"/>
    <w:rsid w:val="00B66587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D73DA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0783A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57AC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5B25"/>
    <w:rsid w:val="00E16FB0"/>
    <w:rsid w:val="00E17388"/>
    <w:rsid w:val="00E20360"/>
    <w:rsid w:val="00E20620"/>
    <w:rsid w:val="00E20847"/>
    <w:rsid w:val="00E217AA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B6B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5E2B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E76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2025-02-21T09:42:00Z</dcterms:created>
  <dcterms:modified xsi:type="dcterms:W3CDTF">2025-03-05T11:48:00Z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