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68D31" w14:textId="6C7C3C04" w:rsidR="00214A9E" w:rsidRPr="00214A9E" w:rsidRDefault="00214A9E" w:rsidP="00214A9E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214A9E">
        <w:rPr>
          <w:rFonts w:ascii="Arial" w:hAnsi="Arial" w:cs="Arial"/>
          <w:b/>
          <w:noProof/>
          <w:sz w:val="24"/>
        </w:rPr>
        <w:t>3GPP TSG-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TSG/WGRef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RAN5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 xml:space="preserve"> Meeting #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MtgSeq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2024</w:t>
      </w:r>
      <w:r w:rsidRPr="00214A9E">
        <w:rPr>
          <w:rFonts w:ascii="Arial" w:hAnsi="Arial" w:cs="Arial"/>
        </w:rPr>
        <w:fldChar w:fldCharType="end"/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MtgTitle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-TTCN email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i/>
          <w:noProof/>
          <w:sz w:val="28"/>
        </w:rPr>
        <w:tab/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Tdoc#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i/>
          <w:noProof/>
          <w:sz w:val="28"/>
        </w:rPr>
        <w:t>R5s240</w:t>
      </w:r>
      <w:r w:rsidR="00632047">
        <w:rPr>
          <w:rFonts w:ascii="Arial" w:hAnsi="Arial" w:cs="Arial"/>
          <w:b/>
          <w:i/>
          <w:noProof/>
          <w:sz w:val="28"/>
        </w:rPr>
        <w:t>340</w:t>
      </w:r>
      <w:r w:rsidRPr="00214A9E">
        <w:rPr>
          <w:rFonts w:ascii="Arial" w:hAnsi="Arial" w:cs="Arial"/>
          <w:b/>
          <w:i/>
          <w:noProof/>
          <w:sz w:val="28"/>
        </w:rPr>
        <w:fldChar w:fldCharType="end"/>
      </w:r>
    </w:p>
    <w:p w14:paraId="3913580F" w14:textId="77777777" w:rsidR="00214A9E" w:rsidRPr="00214A9E" w:rsidRDefault="00214A9E" w:rsidP="00214A9E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Location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Online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 xml:space="preserve">, 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Country  \* MERGEFORMAT </w:instrText>
      </w:r>
      <w:r w:rsidRPr="00214A9E">
        <w:rPr>
          <w:rFonts w:ascii="Arial" w:hAnsi="Arial" w:cs="Arial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 xml:space="preserve">, 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StartDate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8th Dec 2023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  <w:r w:rsidRPr="00214A9E">
        <w:rPr>
          <w:rFonts w:ascii="Arial" w:hAnsi="Arial" w:cs="Arial"/>
          <w:b/>
          <w:noProof/>
          <w:sz w:val="24"/>
        </w:rPr>
        <w:t xml:space="preserve"> - </w:t>
      </w:r>
      <w:r w:rsidRPr="00214A9E">
        <w:rPr>
          <w:rFonts w:ascii="Arial" w:hAnsi="Arial" w:cs="Arial"/>
        </w:rPr>
        <w:fldChar w:fldCharType="begin"/>
      </w:r>
      <w:r w:rsidRPr="00214A9E">
        <w:rPr>
          <w:rFonts w:ascii="Arial" w:hAnsi="Arial" w:cs="Arial"/>
        </w:rPr>
        <w:instrText xml:space="preserve"> DOCPROPERTY  EndDate  \* MERGEFORMAT </w:instrText>
      </w:r>
      <w:r w:rsidRPr="00214A9E">
        <w:rPr>
          <w:rFonts w:ascii="Arial" w:hAnsi="Arial" w:cs="Arial"/>
        </w:rPr>
        <w:fldChar w:fldCharType="separate"/>
      </w:r>
      <w:r w:rsidRPr="00214A9E">
        <w:rPr>
          <w:rFonts w:ascii="Arial" w:hAnsi="Arial" w:cs="Arial"/>
          <w:b/>
          <w:noProof/>
          <w:sz w:val="24"/>
        </w:rPr>
        <w:t>31st Dec 2024</w:t>
      </w:r>
      <w:r w:rsidRPr="00214A9E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A9E" w:rsidRPr="00214A9E" w14:paraId="6BF3C6C1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60753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14A9E">
              <w:rPr>
                <w:rFonts w:ascii="Arial" w:hAnsi="Arial" w:cs="Arial"/>
                <w:i/>
                <w:noProof/>
                <w:sz w:val="14"/>
              </w:rPr>
              <w:t>CR-Form-v12.2</w:t>
            </w:r>
          </w:p>
        </w:tc>
      </w:tr>
      <w:tr w:rsidR="00214A9E" w:rsidRPr="00214A9E" w14:paraId="23C5B714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CBE85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214A9E" w:rsidRPr="00214A9E" w14:paraId="6077A2F5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D4E09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25A30E71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68B37C39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B19423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Spec#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8CDF1A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7C0DD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Cr#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3390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8E9EA6" w14:textId="77777777" w:rsidR="00214A9E" w:rsidRPr="00214A9E" w:rsidRDefault="00214A9E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692145" w14:textId="14BE54A4" w:rsidR="00214A9E" w:rsidRPr="00214A9E" w:rsidRDefault="00632047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</w:tcPr>
          <w:p w14:paraId="592E1B2C" w14:textId="77777777" w:rsidR="00214A9E" w:rsidRPr="00214A9E" w:rsidRDefault="00214A9E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D54F49" w14:textId="189BFF59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Version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17.</w:t>
            </w:r>
            <w:r w:rsidR="00632047">
              <w:rPr>
                <w:rFonts w:ascii="Arial" w:hAnsi="Arial" w:cs="Arial"/>
                <w:b/>
                <w:noProof/>
                <w:sz w:val="28"/>
              </w:rPr>
              <w:t>10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t>.0</w:t>
            </w:r>
            <w:r w:rsidRPr="00214A9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4F775E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3EA57E2D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DCEDA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3995AAA9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E65D49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14A9E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14A9E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214A9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14A9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14A9E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14A9E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214A9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14A9E" w:rsidRPr="00214A9E" w14:paraId="2F448FD9" w14:textId="77777777" w:rsidTr="001F0862">
        <w:tc>
          <w:tcPr>
            <w:tcW w:w="9641" w:type="dxa"/>
            <w:gridSpan w:val="9"/>
          </w:tcPr>
          <w:p w14:paraId="3DC0FA06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744F3F3C" w14:textId="77777777" w:rsidR="00214A9E" w:rsidRPr="00214A9E" w:rsidRDefault="00214A9E" w:rsidP="00214A9E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A9E" w:rsidRPr="00214A9E" w14:paraId="227A86E0" w14:textId="77777777" w:rsidTr="001F0862">
        <w:tc>
          <w:tcPr>
            <w:tcW w:w="2835" w:type="dxa"/>
          </w:tcPr>
          <w:p w14:paraId="1F39E4F9" w14:textId="77777777" w:rsidR="00214A9E" w:rsidRPr="00214A9E" w:rsidRDefault="00214A9E" w:rsidP="001F0862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1E7D2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72214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33B59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14A9E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89641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91C0C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14A9E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5C96F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D6F54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4D8B6" w14:textId="77777777" w:rsidR="00214A9E" w:rsidRPr="00214A9E" w:rsidRDefault="00214A9E" w:rsidP="001F0862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51950129" w14:textId="77777777" w:rsidR="00214A9E" w:rsidRPr="00214A9E" w:rsidRDefault="00214A9E" w:rsidP="00214A9E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A9E" w:rsidRPr="00214A9E" w14:paraId="14412D28" w14:textId="77777777" w:rsidTr="001F0862">
        <w:tc>
          <w:tcPr>
            <w:tcW w:w="9640" w:type="dxa"/>
            <w:gridSpan w:val="11"/>
          </w:tcPr>
          <w:p w14:paraId="5C5A6E2A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3510CBF5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6E2097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Title:</w:t>
            </w:r>
            <w:r w:rsidRPr="00214A9E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4F827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CrTitle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</w:rPr>
              <w:t>Correction to NR5GC testcase 7.1.1.9.1</w:t>
            </w:r>
            <w:r w:rsidRPr="00214A9E">
              <w:rPr>
                <w:rFonts w:ascii="Arial" w:hAnsi="Arial" w:cs="Arial"/>
              </w:rPr>
              <w:fldChar w:fldCharType="end"/>
            </w:r>
          </w:p>
        </w:tc>
      </w:tr>
      <w:tr w:rsidR="00214A9E" w:rsidRPr="00214A9E" w14:paraId="6AB8E2E9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606D3D09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CB639A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09BDE676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1E5E7EC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FF3C6C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SourceIfWg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ROHDE &amp; SCHWARZ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14A9E" w:rsidRPr="00214A9E" w14:paraId="437155E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53EEDA5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2FB64B" w14:textId="65305926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t>R5</w:t>
            </w: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SourceIfTsg  \* MERGEFORMAT </w:instrText>
            </w:r>
            <w:r w:rsidRPr="00214A9E">
              <w:rPr>
                <w:rFonts w:ascii="Arial" w:hAnsi="Arial" w:cs="Arial"/>
              </w:rPr>
              <w:fldChar w:fldCharType="end"/>
            </w:r>
          </w:p>
        </w:tc>
      </w:tr>
      <w:tr w:rsidR="00214A9E" w:rsidRPr="00214A9E" w14:paraId="068FADEC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6DF96604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BA543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2783C8AD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10FDB26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72548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RelatedWis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TEI15_Test, 5GS_NR_LTE-UEConTest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3E2B3F" w14:textId="77777777" w:rsidR="00214A9E" w:rsidRPr="00214A9E" w:rsidRDefault="00214A9E" w:rsidP="001F0862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E05E6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525B0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ResDate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2024-03-13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14A9E" w:rsidRPr="00214A9E" w14:paraId="35F7691F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05B65284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88583C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DDE2D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118CD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9129A5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271D333D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889D5B" w14:textId="77777777" w:rsidR="00214A9E" w:rsidRPr="00214A9E" w:rsidRDefault="00214A9E" w:rsidP="001F0862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0996C1" w14:textId="77777777" w:rsidR="00214A9E" w:rsidRPr="00214A9E" w:rsidRDefault="00214A9E" w:rsidP="001F0862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Cat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b/>
                <w:noProof/>
              </w:rPr>
              <w:t>F</w:t>
            </w:r>
            <w:r w:rsidRPr="00214A9E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95D20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68DDD" w14:textId="77777777" w:rsidR="00214A9E" w:rsidRPr="00214A9E" w:rsidRDefault="00214A9E" w:rsidP="001F0862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06DD" w14:textId="77777777" w:rsidR="00214A9E" w:rsidRPr="00214A9E" w:rsidRDefault="00214A9E" w:rsidP="001F0862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</w:rPr>
              <w:fldChar w:fldCharType="begin"/>
            </w:r>
            <w:r w:rsidRPr="00214A9E">
              <w:rPr>
                <w:rFonts w:ascii="Arial" w:hAnsi="Arial" w:cs="Arial"/>
              </w:rPr>
              <w:instrText xml:space="preserve"> DOCPROPERTY  Release  \* MERGEFORMAT </w:instrText>
            </w:r>
            <w:r w:rsidRPr="00214A9E">
              <w:rPr>
                <w:rFonts w:ascii="Arial" w:hAnsi="Arial" w:cs="Arial"/>
              </w:rPr>
              <w:fldChar w:fldCharType="separate"/>
            </w:r>
            <w:r w:rsidRPr="00214A9E">
              <w:rPr>
                <w:rFonts w:ascii="Arial" w:hAnsi="Arial" w:cs="Arial"/>
                <w:noProof/>
              </w:rPr>
              <w:t>Rel-17</w:t>
            </w:r>
            <w:r w:rsidRPr="00214A9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214A9E" w:rsidRPr="00214A9E" w14:paraId="02FF7D43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374AB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DF7EDE" w14:textId="77777777" w:rsidR="00214A9E" w:rsidRPr="00214A9E" w:rsidRDefault="00214A9E" w:rsidP="001F0862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14A9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14A9E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D12CDB6" w14:textId="77777777" w:rsidR="00214A9E" w:rsidRPr="00214A9E" w:rsidRDefault="00214A9E" w:rsidP="001F0862">
            <w:pPr>
              <w:pStyle w:val="CRCoverPage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214A9E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14A9E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214A9E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6A8866" w14:textId="77777777" w:rsidR="00214A9E" w:rsidRPr="00214A9E" w:rsidRDefault="00214A9E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14A9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214A9E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214A9E" w:rsidRPr="00214A9E" w14:paraId="682BEC2C" w14:textId="77777777" w:rsidTr="001F0862">
        <w:tc>
          <w:tcPr>
            <w:tcW w:w="1843" w:type="dxa"/>
          </w:tcPr>
          <w:p w14:paraId="1E751C67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CF6394" w14:textId="77777777" w:rsidR="00214A9E" w:rsidRPr="00214A9E" w:rsidRDefault="00214A9E" w:rsidP="001F0862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305E3AD3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031CB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32279" w14:textId="05128253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  <w:lang w:eastAsia="zh-CN"/>
              </w:rPr>
              <w:t>TTCN</w:t>
            </w:r>
            <w:r w:rsidRPr="00214A9E">
              <w:rPr>
                <w:rFonts w:ascii="Arial" w:hAnsi="Arial" w:cs="Arial"/>
                <w:noProof/>
              </w:rPr>
              <w:t xml:space="preserve"> will send a Status PDU by calling function f_NR_TxSTATUS_PDU if receive UE loop back step1 data in step4Aa. When Initialization of RLC variables, use constant value of </w:t>
            </w:r>
            <w:r w:rsidRPr="00214A9E">
              <w:rPr>
                <w:rFonts w:ascii="Arial" w:hAnsi="Arial" w:cs="Arial"/>
              </w:rPr>
              <w:t>AM_SN_Size =18 which not consider the suitation of Redcap device that should use 12 bit SN.</w:t>
            </w:r>
          </w:p>
        </w:tc>
      </w:tr>
      <w:tr w:rsidR="00214A9E" w:rsidRPr="00214A9E" w14:paraId="1EDF7F97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37357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C9D68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188CF1B7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E9167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D1C8C" w14:textId="321E7083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lang w:val="en-US"/>
              </w:rPr>
              <w:t>Add condition to decide what SN to use before step4Aa.</w:t>
            </w:r>
          </w:p>
        </w:tc>
      </w:tr>
      <w:tr w:rsidR="00214A9E" w:rsidRPr="00214A9E" w14:paraId="5D646E9E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1BE90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8864A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7E3EBB1C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483E7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53352" w14:textId="54CF1A92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>A conformant UE can fail the test cases</w:t>
            </w:r>
          </w:p>
        </w:tc>
      </w:tr>
      <w:tr w:rsidR="00214A9E" w:rsidRPr="00214A9E" w14:paraId="35458F1E" w14:textId="77777777" w:rsidTr="001F0862">
        <w:tc>
          <w:tcPr>
            <w:tcW w:w="2694" w:type="dxa"/>
            <w:gridSpan w:val="2"/>
          </w:tcPr>
          <w:p w14:paraId="479D17C9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A6422C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4DA29201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03290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08EC9" w14:textId="082252C3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color w:val="000000"/>
              </w:rPr>
              <w:t>7.1.1.9.1.NR5GC</w:t>
            </w:r>
          </w:p>
        </w:tc>
      </w:tr>
      <w:tr w:rsidR="00214A9E" w:rsidRPr="00214A9E" w14:paraId="73CF0E7C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81A29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08304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4A2AB0F5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BA9AC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92AC9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CB522A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1BD360" w14:textId="77777777" w:rsidR="00214A9E" w:rsidRPr="00214A9E" w:rsidRDefault="00214A9E" w:rsidP="00214A9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88D39C" w14:textId="77777777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1C8F9D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38410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E4A94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FF7C3" w14:textId="1F0879EC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0F889" w14:textId="77777777" w:rsidR="00214A9E" w:rsidRPr="00214A9E" w:rsidRDefault="00214A9E" w:rsidP="00214A9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 xml:space="preserve"> Other core specifications</w:t>
            </w:r>
            <w:r w:rsidRPr="00214A9E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B93FC" w14:textId="0AD8F387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D06102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4CDDF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AC305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87CF2" w14:textId="233A1965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E197F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4DEDA" w14:textId="40034B06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2A4B613E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5D85E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A7D32" w14:textId="77777777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221" w14:textId="06ECF62F" w:rsidR="00214A9E" w:rsidRPr="00214A9E" w:rsidRDefault="00214A9E" w:rsidP="00214A9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14A9E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5CA51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14A9E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F743F" w14:textId="5961FBDF" w:rsidR="00214A9E" w:rsidRPr="00214A9E" w:rsidRDefault="00214A9E" w:rsidP="00214A9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1CD50BC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E3E86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15A97" w14:textId="77777777" w:rsidR="00214A9E" w:rsidRPr="00214A9E" w:rsidRDefault="00214A9E" w:rsidP="00214A9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4B32DCC2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F1C20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70409" w14:textId="77777777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214A9E" w:rsidRPr="00214A9E" w14:paraId="14831A5F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BD251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D07771" w14:textId="77777777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214A9E" w:rsidRPr="00214A9E" w14:paraId="4866D5C6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76CC8" w14:textId="77777777" w:rsidR="00214A9E" w:rsidRPr="00214A9E" w:rsidRDefault="00214A9E" w:rsidP="00214A9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14A9E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4E5F6" w14:textId="77777777" w:rsidR="00214A9E" w:rsidRPr="00214A9E" w:rsidRDefault="00214A9E" w:rsidP="00214A9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2C23EABE" w14:textId="77777777" w:rsidR="00214A9E" w:rsidRDefault="00214A9E" w:rsidP="00214A9E">
      <w:pPr>
        <w:pStyle w:val="CRCoverPage"/>
        <w:spacing w:after="0"/>
        <w:rPr>
          <w:noProof/>
          <w:sz w:val="8"/>
          <w:szCs w:val="8"/>
        </w:rPr>
      </w:pPr>
    </w:p>
    <w:p w14:paraId="59F31AC1" w14:textId="77777777" w:rsidR="00214A9E" w:rsidRDefault="00214A9E" w:rsidP="00214A9E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 w:rsidSect="008B109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95967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C72B08A" w14:textId="7A7879BB" w:rsidR="00E335DA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335DA" w:rsidRPr="00245A69">
        <w:rPr>
          <w:rFonts w:ascii="Arial" w:hAnsi="Arial" w:cs="Arial"/>
          <w:iCs/>
        </w:rPr>
        <w:t>Table of Contents</w:t>
      </w:r>
      <w:r w:rsidR="00E335DA">
        <w:tab/>
      </w:r>
      <w:r w:rsidR="00E335DA">
        <w:fldChar w:fldCharType="begin"/>
      </w:r>
      <w:r w:rsidR="00E335DA">
        <w:instrText xml:space="preserve"> PAGEREF _Toc153959675 \h </w:instrText>
      </w:r>
      <w:r w:rsidR="00E335DA">
        <w:fldChar w:fldCharType="separate"/>
      </w:r>
      <w:r w:rsidR="00E335DA">
        <w:t>3</w:t>
      </w:r>
      <w:r w:rsidR="00E335DA">
        <w:fldChar w:fldCharType="end"/>
      </w:r>
    </w:p>
    <w:p w14:paraId="16EB7BDF" w14:textId="581D0D87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_Toc153959676 \h </w:instrText>
      </w:r>
      <w:r>
        <w:fldChar w:fldCharType="separate"/>
      </w:r>
      <w:r>
        <w:t>3</w:t>
      </w:r>
      <w:r>
        <w:fldChar w:fldCharType="end"/>
      </w:r>
    </w:p>
    <w:p w14:paraId="62FBD667" w14:textId="09F7C2FA" w:rsidR="00E335DA" w:rsidRDefault="00E335D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45A6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45A6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_Toc153959677 \h </w:instrText>
      </w:r>
      <w:r>
        <w:fldChar w:fldCharType="separate"/>
      </w:r>
      <w:r>
        <w:t>3</w:t>
      </w:r>
      <w:r>
        <w:fldChar w:fldCharType="end"/>
      </w:r>
    </w:p>
    <w:p w14:paraId="725D16B1" w14:textId="7D463EA7" w:rsidR="00E335DA" w:rsidRDefault="00E335D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45A69">
        <w:rPr>
          <w:b/>
          <w:bCs/>
        </w:rPr>
        <w:t>2.1</w:t>
      </w:r>
      <w:r>
        <w:t xml:space="preserve"> Change 1</w:t>
      </w:r>
      <w:r>
        <w:tab/>
      </w:r>
      <w:r>
        <w:fldChar w:fldCharType="begin"/>
      </w:r>
      <w:r>
        <w:instrText xml:space="preserve"> PAGEREF _Toc153959678 \h </w:instrText>
      </w:r>
      <w:r>
        <w:fldChar w:fldCharType="separate"/>
      </w:r>
      <w:r>
        <w:t>3</w:t>
      </w:r>
      <w:r>
        <w:fldChar w:fldCharType="end"/>
      </w:r>
    </w:p>
    <w:p w14:paraId="25F511A4" w14:textId="742EA4B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53959676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348FAC78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iwd-TTCN3-B2022-09_D23wk</w:t>
      </w:r>
      <w:r w:rsidR="00D13472">
        <w:rPr>
          <w:rFonts w:ascii="Arial" w:hAnsi="Arial" w:cs="Arial"/>
          <w:lang w:eastAsia="ja-JP"/>
        </w:rPr>
        <w:t>49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53959677"/>
      <w:r>
        <w:rPr>
          <w:b/>
        </w:rPr>
        <w:t>Corrections required</w:t>
      </w:r>
      <w:bookmarkEnd w:id="39"/>
      <w:bookmarkEnd w:id="40"/>
      <w:bookmarkEnd w:id="41"/>
    </w:p>
    <w:bookmarkEnd w:id="35"/>
    <w:bookmarkEnd w:id="36"/>
    <w:bookmarkEnd w:id="37"/>
    <w:bookmarkEnd w:id="38"/>
    <w:p w14:paraId="5D4AC0A4" w14:textId="6D66ECAA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24CDE8E0" w14:textId="0A1AB689" w:rsidR="0000252C" w:rsidRPr="002D00F9" w:rsidRDefault="0000252C" w:rsidP="00803B22">
      <w:pPr>
        <w:pStyle w:val="Heading2"/>
      </w:pPr>
      <w:bookmarkStart w:id="42" w:name="_Toc153959678"/>
      <w:r>
        <w:rPr>
          <w:b/>
          <w:bCs/>
        </w:rPr>
        <w:t>2</w:t>
      </w:r>
      <w:r w:rsidRPr="002D00F9">
        <w:rPr>
          <w:b/>
          <w:bCs/>
        </w:rPr>
        <w:t>.1</w:t>
      </w:r>
      <w:r w:rsidRPr="002D00F9">
        <w:t xml:space="preserve"> Change </w:t>
      </w:r>
      <w:r w:rsidR="00D47C3C">
        <w:t>1</w:t>
      </w:r>
      <w:bookmarkEnd w:id="42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00252C" w:rsidRPr="00B76627" w14:paraId="4BA3C366" w14:textId="77777777" w:rsidTr="00803B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207AAEA9" w:rsidR="0000252C" w:rsidRPr="00803B22" w:rsidRDefault="00BD6CEB" w:rsidP="00CF28C6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>function fl_TC_7_1_1_9_1_NR_TestBody</w:t>
            </w:r>
          </w:p>
        </w:tc>
      </w:tr>
      <w:tr w:rsidR="0000252C" w:rsidRPr="00B76627" w14:paraId="6C18186E" w14:textId="77777777" w:rsidTr="00803B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09FD7664" w:rsidR="00D13472" w:rsidRPr="00803B22" w:rsidRDefault="00DE3D91" w:rsidP="00961457">
            <w:pPr>
              <w:pStyle w:val="CRCoverPage"/>
              <w:spacing w:after="0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TTCN</w:t>
            </w:r>
            <w:r>
              <w:rPr>
                <w:rFonts w:ascii="Arial" w:hAnsi="Arial" w:cs="Arial"/>
                <w:noProof/>
              </w:rPr>
              <w:t xml:space="preserve"> will send a Status PDU by calling function </w:t>
            </w:r>
            <w:r w:rsidRPr="00650E94">
              <w:rPr>
                <w:rFonts w:ascii="Arial" w:hAnsi="Arial" w:cs="Arial"/>
                <w:noProof/>
              </w:rPr>
              <w:t>f_NR_TxSTATUS_PDU</w:t>
            </w:r>
            <w:r>
              <w:rPr>
                <w:rFonts w:ascii="Arial" w:hAnsi="Arial" w:cs="Arial"/>
                <w:noProof/>
              </w:rPr>
              <w:t xml:space="preserve"> if receive UE loop back step1 data in step4Aa. When </w:t>
            </w:r>
            <w:r w:rsidRPr="00650E94">
              <w:rPr>
                <w:rFonts w:ascii="Arial" w:hAnsi="Arial" w:cs="Arial"/>
                <w:noProof/>
              </w:rPr>
              <w:t>Initialization of RLC variables</w:t>
            </w:r>
            <w:r>
              <w:rPr>
                <w:rFonts w:ascii="Arial" w:hAnsi="Arial" w:cs="Arial"/>
                <w:noProof/>
              </w:rPr>
              <w:t xml:space="preserve">, use constant value of </w:t>
            </w:r>
            <w:r>
              <w:t>AM_SN_Size =18 which not consider the suitation of Redcap device that should use 12 bit SN.</w:t>
            </w:r>
          </w:p>
        </w:tc>
      </w:tr>
      <w:tr w:rsidR="0000252C" w:rsidRPr="00B76627" w14:paraId="0B447D65" w14:textId="77777777" w:rsidTr="00803B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3E28" w14:textId="5A04C491" w:rsidR="00D13472" w:rsidRPr="00803B22" w:rsidRDefault="0017594D" w:rsidP="00CF28C6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Add condition to decide what SN to use before step4Aa.</w:t>
            </w:r>
          </w:p>
        </w:tc>
      </w:tr>
      <w:tr w:rsidR="0000252C" w:rsidRPr="00B76627" w14:paraId="09F3FF68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33" w14:textId="01DD27E1" w:rsidR="0000252C" w:rsidRPr="00803B22" w:rsidRDefault="00BD6CEB" w:rsidP="00CF28C6">
            <w:pPr>
              <w:spacing w:after="0"/>
              <w:rPr>
                <w:rFonts w:ascii="Arial" w:hAnsi="Arial" w:cs="Arial"/>
                <w:color w:val="000000"/>
              </w:rPr>
            </w:pPr>
            <w:r w:rsidRPr="00BD6CEB">
              <w:rPr>
                <w:rFonts w:ascii="Arial" w:hAnsi="Arial" w:cs="Arial"/>
                <w:color w:val="000000"/>
              </w:rPr>
              <w:t>MAC_NR5GC.ttcn</w:t>
            </w:r>
          </w:p>
        </w:tc>
      </w:tr>
      <w:tr w:rsidR="006C4E11" w:rsidRPr="00B76627" w14:paraId="7106F7E1" w14:textId="77777777" w:rsidTr="00803B22">
        <w:trPr>
          <w:trHeight w:val="30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6C4E11" w:rsidRPr="006C4E11" w:rsidRDefault="006C4E11" w:rsidP="00CF28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6C4E11" w:rsidRPr="00803B22" w:rsidRDefault="006C4E11" w:rsidP="00CF28C6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0491AE02" w:rsidR="00D81F50" w:rsidRDefault="006365D3" w:rsidP="00D81F50">
      <w:pPr>
        <w:spacing w:after="0"/>
        <w:rPr>
          <w:rFonts w:ascii="Tahoma" w:hAnsi="Tahoma"/>
          <w:b/>
          <w:lang w:eastAsia="en-GB"/>
        </w:rPr>
      </w:pPr>
      <w:r>
        <w:rPr>
          <w:b/>
          <w:lang w:eastAsia="en-GB"/>
        </w:rPr>
        <w:t xml:space="preserve"> </w:t>
      </w:r>
      <w:r w:rsidR="00D81F50">
        <w:rPr>
          <w:rFonts w:ascii="Tahoma" w:hAnsi="Tahoma"/>
          <w:b/>
          <w:lang w:eastAsia="en-GB"/>
        </w:rPr>
        <w:t>Before Change: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714"/>
      </w:tblGrid>
      <w:tr w:rsidR="00FE1F75" w:rsidRPr="0036513C" w14:paraId="27564BC4" w14:textId="77777777" w:rsidTr="00803B22">
        <w:tc>
          <w:tcPr>
            <w:tcW w:w="9629" w:type="dxa"/>
          </w:tcPr>
          <w:p w14:paraId="2B8FEF51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>function fl_TC_7_1_1_9_1_NR_TestBody(DRB_Identity p_NR_DRB_Id,</w:t>
            </w:r>
          </w:p>
          <w:p w14:paraId="4BDCB225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                                    template (value) NR_RadioBearerList_Type p_NR_RadioBearerList) runs on NR5GC_PTC</w:t>
            </w:r>
          </w:p>
          <w:p w14:paraId="6CAB065D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{ //@sic R5-206320 R5-213132 sic@</w:t>
            </w:r>
          </w:p>
          <w:p w14:paraId="781FFE37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B6_Type v_LCID := int2bit( f_NR_LogicalChannelId_DRB(p_NR_DRB_Id),6);</w:t>
            </w:r>
          </w:p>
          <w:p w14:paraId="7E687B7D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template (value) NR_RLC_BearerToAddModList_Type v_RLC_BearerConfigList;</w:t>
            </w:r>
          </w:p>
          <w:p w14:paraId="09565FD4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template (value) NR_RLC_BearerToAddModList_Type v_NR_RLC_BearerToAddModList;       //@sic R5s201457 sic@</w:t>
            </w:r>
          </w:p>
          <w:p w14:paraId="51A6ED67" w14:textId="77777777" w:rsidR="00BD6CEB" w:rsidRP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RLC_Config.am.ul_AM_RLC.t_PollRetransmit  v_T_PollRetransmit := f_NR_UL_AM_T_PollRetransmit(f_NR_CellInfo_GetIsFR1(nr_Cell1));</w:t>
            </w:r>
          </w:p>
          <w:p w14:paraId="27B9AEF1" w14:textId="77777777" w:rsid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RLC_Config.am.dl_AM_RLC.t_Reassembly v_T_Reassembly:= f_NR_DL_A</w:t>
            </w:r>
          </w:p>
          <w:p w14:paraId="582E2E3E" w14:textId="77777777" w:rsidR="00BD6CEB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1600D83" w14:textId="19792932" w:rsidR="00FE1F75" w:rsidRPr="00FA6A31" w:rsidRDefault="00BD6CEB" w:rsidP="00BD6C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FA6A31">
              <w:rPr>
                <w:rFonts w:ascii="Arial" w:hAnsi="Arial" w:cs="Arial"/>
                <w:b/>
                <w:lang w:val="en-US" w:eastAsia="zh-CN"/>
              </w:rPr>
              <w:lastRenderedPageBreak/>
              <w:t xml:space="preserve"> &lt;Code Skipped&gt;</w:t>
            </w:r>
          </w:p>
          <w:p w14:paraId="2661CF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>// @siclog "Step 4a - Void" WA#WI=1221582</w:t>
            </w:r>
          </w:p>
          <w:p w14:paraId="1164F3E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//Initialization of RLC variables</w:t>
            </w:r>
          </w:p>
          <w:p w14:paraId="68EC981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v_RLC_Rec := f_NR_InitRLC_Record();</w:t>
            </w:r>
          </w:p>
          <w:p w14:paraId="579286C9" w14:textId="44DF31EC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>v_RLC_Rec.AM_RX_Next := 1;</w:t>
            </w:r>
          </w:p>
          <w:p w14:paraId="680FE55E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5"/>
              <w:rPr>
                <w:rFonts w:ascii="Arial" w:hAnsi="Arial" w:cs="Arial"/>
                <w:lang w:val="en-US" w:eastAsia="zh-CN"/>
              </w:rPr>
            </w:pPr>
          </w:p>
          <w:p w14:paraId="08BEF9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 @siclog "Step 4Aa" siclog@</w:t>
            </w:r>
          </w:p>
          <w:p w14:paraId="21793F9D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//@sic R5-232641 R5s230370 sic@</w:t>
            </w:r>
          </w:p>
          <w:p w14:paraId="438A414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t_Watchdog.start(1.0);</w:t>
            </w:r>
          </w:p>
          <w:p w14:paraId="29F61E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61FFBD9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DRB.receive(car_NR_DRB_COMMON_IND_RLC_PDUList(nr_Cell1, p_NR_DRB_Id,  cr_TimingInfo_Any, ?))</w:t>
            </w:r>
          </w:p>
          <w:p w14:paraId="2B1897E1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98766A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f_NR_TxSTATUS_PDU(v_RLC_Rec, p_NR_DRB_Id);</w:t>
            </w:r>
          </w:p>
          <w:p w14:paraId="0A7A25A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// @siclog "UE has looped back step1 data" siclog@</w:t>
            </w:r>
          </w:p>
          <w:p w14:paraId="0B0363B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v_IsDataRecvd := true;</w:t>
            </w:r>
          </w:p>
          <w:p w14:paraId="1C153A7A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t_Watchdog.stop;</w:t>
            </w:r>
          </w:p>
          <w:p w14:paraId="7571095F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C81846A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t_Watchdog.timeout</w:t>
            </w:r>
          </w:p>
          <w:p w14:paraId="5FC19692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 }</w:t>
            </w:r>
          </w:p>
          <w:p w14:paraId="61BBB332" w14:textId="20BA447F" w:rsid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FAF794F" w14:textId="7EB0DA82" w:rsidR="00BD6CEB" w:rsidRPr="00E335DA" w:rsidRDefault="00BD6CEB" w:rsidP="00A1742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14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Default="007867BA" w:rsidP="007867BA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7867BA" w:rsidRPr="005E74CE" w14:paraId="3BC76BB3" w14:textId="77777777" w:rsidTr="00FA6A31">
        <w:trPr>
          <w:trHeight w:val="8382"/>
        </w:trPr>
        <w:tc>
          <w:tcPr>
            <w:tcW w:w="10435" w:type="dxa"/>
          </w:tcPr>
          <w:p w14:paraId="2294C9E4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>function fl_TC_7_1_1_9_1_NR_TestBody(DRB_Identity p_NR_DRB_Id,</w:t>
            </w:r>
          </w:p>
          <w:p w14:paraId="4111E327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                                    template (value) NR_RadioBearerList_Type p_NR_RadioBearerList) runs on NR5GC_PTC</w:t>
            </w:r>
          </w:p>
          <w:p w14:paraId="66443944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{ //@sic R5-206320 R5-213132 sic@</w:t>
            </w:r>
          </w:p>
          <w:p w14:paraId="6255C755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B6_Type v_LCID := int2bit( f_NR_LogicalChannelId_DRB(p_NR_DRB_Id),6);</w:t>
            </w:r>
          </w:p>
          <w:p w14:paraId="0FCCFBB9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template (value) NR_RLC_BearerToAddModList_Type v_RLC_BearerConfigList;</w:t>
            </w:r>
          </w:p>
          <w:p w14:paraId="45E194A4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template (value) NR_RLC_BearerToAddModList_Type v_NR_RLC_BearerToAddModList;       //@sic R5s201457 sic@</w:t>
            </w:r>
          </w:p>
          <w:p w14:paraId="7A102666" w14:textId="77777777" w:rsidR="00FA6A31" w:rsidRPr="00BD6CEB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RLC_Config.am.ul_AM_RLC.t_PollRetransmit  v_T_PollRetransmit := f_NR_UL_AM_T_PollRetransmit(f_NR_CellInfo_GetIsFR1(nr_Cell1));</w:t>
            </w:r>
          </w:p>
          <w:p w14:paraId="589E1A8D" w14:textId="77777777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D6CEB">
              <w:rPr>
                <w:rFonts w:ascii="Arial" w:hAnsi="Arial" w:cs="Arial"/>
                <w:lang w:val="en-US" w:eastAsia="zh-CN"/>
              </w:rPr>
              <w:t xml:space="preserve">   var RLC_Config.am.dl_AM_RLC.t_Reassembly v_T_Reassembly:= f_NR_DL_A</w:t>
            </w:r>
          </w:p>
          <w:p w14:paraId="446D8B08" w14:textId="77777777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97B9CC1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val="en-US" w:eastAsia="zh-CN"/>
              </w:rPr>
            </w:pPr>
            <w:r w:rsidRPr="00FA6A31">
              <w:rPr>
                <w:rFonts w:ascii="Arial" w:hAnsi="Arial" w:cs="Arial"/>
                <w:b/>
                <w:lang w:val="en-US" w:eastAsia="zh-CN"/>
              </w:rPr>
              <w:t xml:space="preserve"> &lt;Code Skipped&gt;</w:t>
            </w:r>
          </w:p>
          <w:p w14:paraId="563972B3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>// @siclog "Step 4a - Void" WA#WI=1221582</w:t>
            </w:r>
          </w:p>
          <w:p w14:paraId="74F22E04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//Initialization of RLC variables</w:t>
            </w:r>
          </w:p>
          <w:p w14:paraId="09DC4C5D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v_RLC_Rec := f_NR_InitRLC_Record();</w:t>
            </w:r>
          </w:p>
          <w:p w14:paraId="636A3777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v_RLC_Rec.AM_RX_Next := 1;</w:t>
            </w:r>
          </w:p>
          <w:p w14:paraId="7CDECC75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A56AADB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>if(f_NR_38508_SetSNFieldLengthAM() == size12){</w:t>
            </w:r>
          </w:p>
          <w:p w14:paraId="39E53AE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  v_RLC_Rec.AM_SN_Size :=12;  </w:t>
            </w:r>
          </w:p>
          <w:p w14:paraId="2A114AE5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}else{</w:t>
            </w:r>
          </w:p>
          <w:p w14:paraId="7472F5A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    v_RLC_Rec.AM_SN_Size :=18; </w:t>
            </w:r>
          </w:p>
          <w:p w14:paraId="7946E5ED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highlight w:val="yellow"/>
                <w:lang w:val="en-US" w:eastAsia="zh-CN"/>
              </w:rPr>
              <w:t xml:space="preserve">    }</w:t>
            </w:r>
          </w:p>
          <w:p w14:paraId="2FEFA26B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 @siclog "Step 4Aa" siclog@</w:t>
            </w:r>
          </w:p>
          <w:p w14:paraId="1736BD50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//@sic R5-232641 R5s230370 sic@</w:t>
            </w:r>
          </w:p>
          <w:p w14:paraId="2A0962C2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t_Watchdog.start(1.0);</w:t>
            </w:r>
          </w:p>
          <w:p w14:paraId="451E64E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3A119CC7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DRB.receive(car_NR_DRB_COMMON_IND_RLC_PDUList(nr_Cell1, p_NR_DRB_Id,  cr_TimingInfo_Any, ?))</w:t>
            </w:r>
          </w:p>
          <w:p w14:paraId="50B8543C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A8468BF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f_NR_TxSTATUS_PDU(v_RLC_Rec, p_NR_DRB_Id);</w:t>
            </w:r>
          </w:p>
          <w:p w14:paraId="54B35741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// @siclog "UE has looped back step1 data" siclog@</w:t>
            </w:r>
          </w:p>
          <w:p w14:paraId="7F2739B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v_IsDataRecvd := true;</w:t>
            </w:r>
          </w:p>
          <w:p w14:paraId="1EDE3145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  t_Watchdog.stop;</w:t>
            </w:r>
          </w:p>
          <w:p w14:paraId="4D14ED6C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6E51B68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[] t_Watchdog.timeout</w:t>
            </w:r>
          </w:p>
          <w:p w14:paraId="0E593016" w14:textId="77777777" w:rsidR="00FA6A31" w:rsidRP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    { }</w:t>
            </w:r>
          </w:p>
          <w:p w14:paraId="0E968487" w14:textId="77777777" w:rsidR="00FA6A31" w:rsidRDefault="00FA6A31" w:rsidP="00FA6A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A6A31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54E66B7" w14:textId="3CB62672" w:rsidR="007867BA" w:rsidRPr="00E335DA" w:rsidRDefault="007867BA" w:rsidP="00CE3DF8">
            <w:pPr>
              <w:tabs>
                <w:tab w:val="left" w:pos="60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263E3850" w14:textId="77777777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AC254" w14:textId="77777777" w:rsidR="008B109F" w:rsidRDefault="008B109F">
      <w:r>
        <w:separator/>
      </w:r>
    </w:p>
  </w:endnote>
  <w:endnote w:type="continuationSeparator" w:id="0">
    <w:p w14:paraId="0980BD63" w14:textId="77777777" w:rsidR="008B109F" w:rsidRDefault="008B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F997" w14:textId="77777777" w:rsidR="00E335DA" w:rsidRDefault="00E33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B0289" w14:textId="77777777" w:rsidR="00E335DA" w:rsidRDefault="00E33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4F1C" w14:textId="77777777" w:rsidR="00E335DA" w:rsidRDefault="00E33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6284C" w14:textId="77777777" w:rsidR="008B109F" w:rsidRDefault="008B109F">
      <w:r>
        <w:separator/>
      </w:r>
    </w:p>
  </w:footnote>
  <w:footnote w:type="continuationSeparator" w:id="0">
    <w:p w14:paraId="00FEA7D2" w14:textId="77777777" w:rsidR="008B109F" w:rsidRDefault="008B1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0710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41071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3192927">
    <w:abstractNumId w:val="8"/>
  </w:num>
  <w:num w:numId="4" w16cid:durableId="1839492167">
    <w:abstractNumId w:val="21"/>
  </w:num>
  <w:num w:numId="5" w16cid:durableId="552742101">
    <w:abstractNumId w:val="4"/>
  </w:num>
  <w:num w:numId="6" w16cid:durableId="308098575">
    <w:abstractNumId w:val="18"/>
  </w:num>
  <w:num w:numId="7" w16cid:durableId="1014576927">
    <w:abstractNumId w:val="7"/>
  </w:num>
  <w:num w:numId="8" w16cid:durableId="1847015494">
    <w:abstractNumId w:val="26"/>
  </w:num>
  <w:num w:numId="9" w16cid:durableId="1151798382">
    <w:abstractNumId w:val="2"/>
  </w:num>
  <w:num w:numId="10" w16cid:durableId="1230111068">
    <w:abstractNumId w:val="28"/>
  </w:num>
  <w:num w:numId="11" w16cid:durableId="1183058940">
    <w:abstractNumId w:val="11"/>
  </w:num>
  <w:num w:numId="12" w16cid:durableId="1253705017">
    <w:abstractNumId w:val="5"/>
  </w:num>
  <w:num w:numId="13" w16cid:durableId="297879814">
    <w:abstractNumId w:val="19"/>
  </w:num>
  <w:num w:numId="14" w16cid:durableId="551114295">
    <w:abstractNumId w:val="17"/>
  </w:num>
  <w:num w:numId="15" w16cid:durableId="2105219605">
    <w:abstractNumId w:val="3"/>
  </w:num>
  <w:num w:numId="16" w16cid:durableId="1626498289">
    <w:abstractNumId w:val="22"/>
  </w:num>
  <w:num w:numId="17" w16cid:durableId="208886022">
    <w:abstractNumId w:val="10"/>
  </w:num>
  <w:num w:numId="18" w16cid:durableId="1740715125">
    <w:abstractNumId w:val="1"/>
  </w:num>
  <w:num w:numId="19" w16cid:durableId="917636159">
    <w:abstractNumId w:val="14"/>
  </w:num>
  <w:num w:numId="20" w16cid:durableId="1425687020">
    <w:abstractNumId w:val="13"/>
  </w:num>
  <w:num w:numId="21" w16cid:durableId="184176694">
    <w:abstractNumId w:val="24"/>
  </w:num>
  <w:num w:numId="22" w16cid:durableId="581791220">
    <w:abstractNumId w:val="27"/>
  </w:num>
  <w:num w:numId="23" w16cid:durableId="1087118172">
    <w:abstractNumId w:val="16"/>
  </w:num>
  <w:num w:numId="24" w16cid:durableId="640579454">
    <w:abstractNumId w:val="20"/>
  </w:num>
  <w:num w:numId="25" w16cid:durableId="1557619752">
    <w:abstractNumId w:val="23"/>
  </w:num>
  <w:num w:numId="26" w16cid:durableId="180436351">
    <w:abstractNumId w:val="31"/>
  </w:num>
  <w:num w:numId="27" w16cid:durableId="1394694300">
    <w:abstractNumId w:val="0"/>
  </w:num>
  <w:num w:numId="28" w16cid:durableId="1543714872">
    <w:abstractNumId w:val="6"/>
  </w:num>
  <w:num w:numId="29" w16cid:durableId="1576013760">
    <w:abstractNumId w:val="29"/>
  </w:num>
  <w:num w:numId="30" w16cid:durableId="665943366">
    <w:abstractNumId w:val="9"/>
  </w:num>
  <w:num w:numId="31" w16cid:durableId="201402843">
    <w:abstractNumId w:val="25"/>
  </w:num>
  <w:num w:numId="32" w16cid:durableId="1484196930">
    <w:abstractNumId w:val="12"/>
  </w:num>
  <w:num w:numId="33" w16cid:durableId="17770015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64D0"/>
    <w:rsid w:val="00067F4B"/>
    <w:rsid w:val="00071B36"/>
    <w:rsid w:val="00072BA6"/>
    <w:rsid w:val="00073289"/>
    <w:rsid w:val="000757B5"/>
    <w:rsid w:val="00076E09"/>
    <w:rsid w:val="00077D70"/>
    <w:rsid w:val="00085DE6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314F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41A3"/>
    <w:rsid w:val="001A7B60"/>
    <w:rsid w:val="001B0638"/>
    <w:rsid w:val="001B113C"/>
    <w:rsid w:val="001B2930"/>
    <w:rsid w:val="001B574A"/>
    <w:rsid w:val="001B7A65"/>
    <w:rsid w:val="001C2BC3"/>
    <w:rsid w:val="001C3FD6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1F4C3F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4A9E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81236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3027E8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E74CE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047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251B"/>
    <w:rsid w:val="00682B4D"/>
    <w:rsid w:val="00685A39"/>
    <w:rsid w:val="006874CE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34AA"/>
    <w:rsid w:val="006B46FB"/>
    <w:rsid w:val="006B74D8"/>
    <w:rsid w:val="006B7C54"/>
    <w:rsid w:val="006B7E16"/>
    <w:rsid w:val="006C163C"/>
    <w:rsid w:val="006C3FA2"/>
    <w:rsid w:val="006C46D7"/>
    <w:rsid w:val="006C4E11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2C1C"/>
    <w:rsid w:val="00743BED"/>
    <w:rsid w:val="00744D26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2097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3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109F"/>
    <w:rsid w:val="008B391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742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FC7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4FE1"/>
    <w:rsid w:val="00BD5520"/>
    <w:rsid w:val="00BD5550"/>
    <w:rsid w:val="00BD6BB8"/>
    <w:rsid w:val="00BD6CEB"/>
    <w:rsid w:val="00BD765A"/>
    <w:rsid w:val="00BE1956"/>
    <w:rsid w:val="00BE24A9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6909"/>
    <w:rsid w:val="00C228B6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28D2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5C7A"/>
    <w:rsid w:val="00D27DEF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1F50"/>
    <w:rsid w:val="00D83E18"/>
    <w:rsid w:val="00D875C9"/>
    <w:rsid w:val="00D878A0"/>
    <w:rsid w:val="00D9377B"/>
    <w:rsid w:val="00D93A1E"/>
    <w:rsid w:val="00D94BA1"/>
    <w:rsid w:val="00D96C63"/>
    <w:rsid w:val="00DA0A41"/>
    <w:rsid w:val="00DA13DE"/>
    <w:rsid w:val="00DA327F"/>
    <w:rsid w:val="00DA759D"/>
    <w:rsid w:val="00DB1EA4"/>
    <w:rsid w:val="00DB5DB1"/>
    <w:rsid w:val="00DB693F"/>
    <w:rsid w:val="00DC1838"/>
    <w:rsid w:val="00DC2D2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33F8"/>
    <w:rsid w:val="00E83DBF"/>
    <w:rsid w:val="00E844BD"/>
    <w:rsid w:val="00E85335"/>
    <w:rsid w:val="00E85D01"/>
    <w:rsid w:val="00E87B73"/>
    <w:rsid w:val="00E9224F"/>
    <w:rsid w:val="00EA003A"/>
    <w:rsid w:val="00EA0317"/>
    <w:rsid w:val="00EA2D1E"/>
    <w:rsid w:val="00EA3B36"/>
    <w:rsid w:val="00EA6238"/>
    <w:rsid w:val="00EB2A58"/>
    <w:rsid w:val="00EB2F04"/>
    <w:rsid w:val="00EB3043"/>
    <w:rsid w:val="00EB5698"/>
    <w:rsid w:val="00EB78CD"/>
    <w:rsid w:val="00EC02C4"/>
    <w:rsid w:val="00EC1D63"/>
    <w:rsid w:val="00ED0225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56BEB"/>
    <w:rsid w:val="00F600E0"/>
    <w:rsid w:val="00F637E7"/>
    <w:rsid w:val="00F647A3"/>
    <w:rsid w:val="00F66DC6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A6A31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6A31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A6B98-9606-4132-90D3-C6F70FE7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2024-03-13T09:30:00Z</dcterms:created>
  <dcterms:modified xsi:type="dcterms:W3CDTF">2024-04-22T15:20:00Z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