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41A07" w14:textId="77777777" w:rsidR="003D344C" w:rsidRDefault="003D344C" w:rsidP="003D34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R5s230361</w:t>
        </w:r>
      </w:fldSimple>
    </w:p>
    <w:p w14:paraId="52172B46" w14:textId="77777777" w:rsidR="003D344C" w:rsidRDefault="003D344C" w:rsidP="003D344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344C" w14:paraId="0FF249A5" w14:textId="77777777" w:rsidTr="002D7B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40720" w14:textId="77777777" w:rsidR="003D344C" w:rsidRDefault="003D344C" w:rsidP="002D7B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344C" w14:paraId="60F87092" w14:textId="7777777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FFEB73" w14:textId="77777777" w:rsidR="003D344C" w:rsidRDefault="003D344C" w:rsidP="002D7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344C" w14:paraId="3C086CD5" w14:textId="7777777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036A0E" w14:textId="77777777" w:rsidR="003D344C" w:rsidRDefault="003D344C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44C" w14:paraId="5126AA61" w14:textId="77777777" w:rsidTr="002D7B78">
        <w:tc>
          <w:tcPr>
            <w:tcW w:w="142" w:type="dxa"/>
            <w:tcBorders>
              <w:left w:val="single" w:sz="4" w:space="0" w:color="auto"/>
            </w:tcBorders>
          </w:tcPr>
          <w:p w14:paraId="2A4407BD" w14:textId="77777777" w:rsidR="003D344C" w:rsidRDefault="003D344C" w:rsidP="002D7B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E9A7C4" w14:textId="77777777" w:rsidR="003D344C" w:rsidRPr="00410371" w:rsidRDefault="003D344C" w:rsidP="002D7B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4D5D655" w14:textId="77777777" w:rsidR="003D344C" w:rsidRDefault="003D344C" w:rsidP="002D7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8C4357" w14:textId="77777777" w:rsidR="003D344C" w:rsidRPr="00410371" w:rsidRDefault="003D344C" w:rsidP="002D7B7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3074</w:t>
              </w:r>
            </w:fldSimple>
          </w:p>
        </w:tc>
        <w:tc>
          <w:tcPr>
            <w:tcW w:w="709" w:type="dxa"/>
          </w:tcPr>
          <w:p w14:paraId="42000685" w14:textId="77777777" w:rsidR="003D344C" w:rsidRDefault="003D344C" w:rsidP="002D7B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06F2B6" w14:textId="77777777" w:rsidR="003D344C" w:rsidRPr="00410371" w:rsidRDefault="003D344C" w:rsidP="002D7B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399F427" w14:textId="77777777" w:rsidR="003D344C" w:rsidRDefault="003D344C" w:rsidP="002D7B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38534F" w14:textId="77777777" w:rsidR="003D344C" w:rsidRPr="00410371" w:rsidRDefault="003D344C" w:rsidP="002D7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E0E10D" w14:textId="77777777" w:rsidR="003D344C" w:rsidRDefault="003D344C" w:rsidP="002D7B78">
            <w:pPr>
              <w:pStyle w:val="CRCoverPage"/>
              <w:spacing w:after="0"/>
              <w:rPr>
                <w:noProof/>
              </w:rPr>
            </w:pPr>
          </w:p>
        </w:tc>
      </w:tr>
      <w:tr w:rsidR="003D344C" w14:paraId="1F8F0B0D" w14:textId="7777777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33257" w14:textId="77777777" w:rsidR="003D344C" w:rsidRDefault="003D344C" w:rsidP="002D7B78">
            <w:pPr>
              <w:pStyle w:val="CRCoverPage"/>
              <w:spacing w:after="0"/>
              <w:rPr>
                <w:noProof/>
              </w:rPr>
            </w:pPr>
          </w:p>
        </w:tc>
      </w:tr>
      <w:tr w:rsidR="003D344C" w14:paraId="335408E2" w14:textId="77777777" w:rsidTr="002D7B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A7A439" w14:textId="77777777" w:rsidR="003D344C" w:rsidRPr="00F25D98" w:rsidRDefault="003D344C" w:rsidP="002D7B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344C" w14:paraId="35AC3AF6" w14:textId="77777777" w:rsidTr="002D7B78">
        <w:tc>
          <w:tcPr>
            <w:tcW w:w="9641" w:type="dxa"/>
            <w:gridSpan w:val="9"/>
          </w:tcPr>
          <w:p w14:paraId="39E58857" w14:textId="77777777" w:rsidR="003D344C" w:rsidRDefault="003D344C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5EC28A" w14:textId="77777777" w:rsidR="003D344C" w:rsidRDefault="003D344C" w:rsidP="003D34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344C" w14:paraId="591F2F07" w14:textId="77777777" w:rsidTr="002D7B78">
        <w:tc>
          <w:tcPr>
            <w:tcW w:w="2835" w:type="dxa"/>
          </w:tcPr>
          <w:p w14:paraId="6D59F36F" w14:textId="77777777" w:rsidR="003D344C" w:rsidRDefault="003D344C" w:rsidP="002D7B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DCD838" w14:textId="77777777" w:rsidR="003D344C" w:rsidRDefault="003D344C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5FAF96" w14:textId="77777777" w:rsidR="003D344C" w:rsidRDefault="003D344C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E00621" w14:textId="77777777" w:rsidR="003D344C" w:rsidRDefault="003D344C" w:rsidP="002D7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57E466" w14:textId="77777777" w:rsidR="003D344C" w:rsidRDefault="003D344C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E1F0AC" w14:textId="77777777" w:rsidR="003D344C" w:rsidRDefault="003D344C" w:rsidP="002D7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AEB99" w14:textId="77777777" w:rsidR="003D344C" w:rsidRDefault="003D344C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8D22C1" w14:textId="77777777" w:rsidR="003D344C" w:rsidRDefault="003D344C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7AF53F" w14:textId="77777777" w:rsidR="003D344C" w:rsidRDefault="003D344C" w:rsidP="002D7B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5C01C7" w14:textId="77777777" w:rsidR="003D344C" w:rsidRDefault="003D344C" w:rsidP="003D34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344C" w14:paraId="3A150893" w14:textId="77777777" w:rsidTr="002D7B78">
        <w:tc>
          <w:tcPr>
            <w:tcW w:w="9640" w:type="dxa"/>
            <w:gridSpan w:val="11"/>
          </w:tcPr>
          <w:p w14:paraId="10BCE7CB" w14:textId="77777777" w:rsidR="003D344C" w:rsidRDefault="003D344C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44C" w14:paraId="38FF1241" w14:textId="77777777" w:rsidTr="002D7B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F6C139" w14:textId="77777777" w:rsidR="003D344C" w:rsidRDefault="003D344C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F8F09" w14:textId="77777777" w:rsidR="003D344C" w:rsidRDefault="003D344C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MAC testcase 7.1.1.6.1</w:t>
              </w:r>
            </w:fldSimple>
          </w:p>
        </w:tc>
      </w:tr>
      <w:tr w:rsidR="003D344C" w14:paraId="1803D46B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2C6C141E" w14:textId="77777777" w:rsidR="003D344C" w:rsidRDefault="003D344C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4C87D5" w14:textId="77777777" w:rsidR="003D344C" w:rsidRDefault="003D344C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44C" w14:paraId="3FC5980D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65F8BEC5" w14:textId="77777777" w:rsidR="003D344C" w:rsidRDefault="003D344C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BB8AB9" w14:textId="77777777" w:rsidR="003D344C" w:rsidRDefault="003D344C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3D344C" w14:paraId="5701E65D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1A66F115" w14:textId="77777777" w:rsidR="003D344C" w:rsidRDefault="003D344C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3B7B9B" w14:textId="77777777" w:rsidR="003D344C" w:rsidRDefault="003D344C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D344C" w14:paraId="065F6489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7EEF5DC4" w14:textId="77777777" w:rsidR="003D344C" w:rsidRDefault="003D344C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ED1C31" w14:textId="77777777" w:rsidR="003D344C" w:rsidRDefault="003D344C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44C" w14:paraId="58E17B9F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14A0A25B" w14:textId="77777777" w:rsidR="003D344C" w:rsidRDefault="003D344C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813494" w14:textId="77777777" w:rsidR="003D344C" w:rsidRDefault="003D344C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4CB0276" w14:textId="77777777" w:rsidR="003D344C" w:rsidRDefault="003D344C" w:rsidP="002D7B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A2388" w14:textId="77777777" w:rsidR="003D344C" w:rsidRDefault="003D344C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A2213A" w14:textId="77777777" w:rsidR="003D344C" w:rsidRDefault="003D344C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2023-04-26</w:t>
              </w:r>
            </w:fldSimple>
          </w:p>
        </w:tc>
      </w:tr>
      <w:tr w:rsidR="003D344C" w14:paraId="070884D2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5D505C86" w14:textId="77777777" w:rsidR="003D344C" w:rsidRDefault="003D344C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FA71BE" w14:textId="77777777" w:rsidR="003D344C" w:rsidRDefault="003D344C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A89E6" w14:textId="77777777" w:rsidR="003D344C" w:rsidRDefault="003D344C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B90A67" w14:textId="77777777" w:rsidR="003D344C" w:rsidRDefault="003D344C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D1070E" w14:textId="77777777" w:rsidR="003D344C" w:rsidRDefault="003D344C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44C" w14:paraId="148CD5EA" w14:textId="77777777" w:rsidTr="002D7B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DC32F2" w14:textId="77777777" w:rsidR="003D344C" w:rsidRDefault="003D344C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9B52C4" w14:textId="77777777" w:rsidR="003D344C" w:rsidRDefault="003D344C" w:rsidP="002D7B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C315ED" w14:textId="77777777" w:rsidR="003D344C" w:rsidRDefault="003D344C" w:rsidP="002D7B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2CEE15" w14:textId="77777777" w:rsidR="003D344C" w:rsidRDefault="003D344C" w:rsidP="002D7B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B64BF5" w14:textId="77777777" w:rsidR="003D344C" w:rsidRDefault="003D344C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3D344C" w14:paraId="2E12FF2E" w14:textId="77777777" w:rsidTr="002D7B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F738A9" w14:textId="77777777" w:rsidR="003D344C" w:rsidRDefault="003D344C" w:rsidP="002D7B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45B69D" w14:textId="77777777" w:rsidR="003D344C" w:rsidRDefault="003D344C" w:rsidP="002D7B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7B6B65" w14:textId="77777777" w:rsidR="003D344C" w:rsidRDefault="003D344C" w:rsidP="002D7B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D3CAAC" w14:textId="77777777" w:rsidR="003D344C" w:rsidRPr="007C2097" w:rsidRDefault="003D344C" w:rsidP="002D7B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344C" w14:paraId="5A40F6B4" w14:textId="77777777" w:rsidTr="002D7B78">
        <w:tc>
          <w:tcPr>
            <w:tcW w:w="1843" w:type="dxa"/>
          </w:tcPr>
          <w:p w14:paraId="29D44142" w14:textId="77777777" w:rsidR="003D344C" w:rsidRDefault="003D344C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847A2" w14:textId="77777777" w:rsidR="003D344C" w:rsidRDefault="003D344C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44C" w14:paraId="45492BDD" w14:textId="7777777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4543F7" w14:textId="77777777" w:rsidR="003D344C" w:rsidRDefault="003D344C" w:rsidP="003D3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4D15C6" w14:textId="77777777" w:rsidR="003D344C" w:rsidRPr="0037699A" w:rsidRDefault="003D344C" w:rsidP="003D344C">
            <w:pPr>
              <w:pStyle w:val="CRCoverPage"/>
              <w:spacing w:after="0"/>
              <w:rPr>
                <w:noProof/>
              </w:rPr>
            </w:pPr>
            <w:r w:rsidRPr="000E443C">
              <w:rPr>
                <w:noProof/>
              </w:rPr>
              <w:t>In the current TTCN implementation of f_TC_7_1_1_6_1_NR_TestBody1, at step 13, the time slot of ACK for C-RNTI(v_TimingUL_5_CRNTI) does not take care of different SCS, this causes timing mismatches when the HARQ ACK is received at Step 13 leading to TC failure</w:t>
            </w:r>
            <w:r>
              <w:rPr>
                <w:noProof/>
              </w:rPr>
              <w:t>, when the TC is run in FDD mode or in FR2 TDD mode.</w:t>
            </w:r>
          </w:p>
        </w:tc>
      </w:tr>
      <w:tr w:rsidR="003D344C" w14:paraId="6789333C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49C72" w14:textId="77777777" w:rsidR="003D344C" w:rsidRDefault="003D344C" w:rsidP="003D34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928F1D" w14:textId="77777777" w:rsidR="003D344C" w:rsidRPr="00F12C50" w:rsidRDefault="003D344C" w:rsidP="003D344C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3D344C" w14:paraId="3153EBFD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F6DA0" w14:textId="77777777" w:rsidR="003D344C" w:rsidRDefault="003D344C" w:rsidP="003D3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9D4B05" w14:textId="77777777" w:rsidR="003D344C" w:rsidRPr="006316B2" w:rsidRDefault="003D344C" w:rsidP="003D34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 step 13, calculate the the time slot of</w:t>
            </w:r>
            <w:r>
              <w:t xml:space="preserve"> ACK for C-RNTI (</w:t>
            </w:r>
            <w:r w:rsidRPr="007C2391">
              <w:rPr>
                <w:noProof/>
              </w:rPr>
              <w:t>v_TimingUL_5_CRNTI</w:t>
            </w:r>
            <w:r>
              <w:rPr>
                <w:noProof/>
              </w:rPr>
              <w:t>) based on SCS.</w:t>
            </w:r>
          </w:p>
        </w:tc>
      </w:tr>
      <w:tr w:rsidR="003D344C" w14:paraId="13748B46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11555" w14:textId="77777777" w:rsidR="003D344C" w:rsidRDefault="003D344C" w:rsidP="003D34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EC6893" w14:textId="77777777" w:rsidR="003D344C" w:rsidRPr="00CF39F2" w:rsidRDefault="003D344C" w:rsidP="003D344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3D344C" w14:paraId="1A89A8C8" w14:textId="77777777" w:rsidTr="002D7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0FB4EC" w14:textId="77777777" w:rsidR="003D344C" w:rsidRDefault="003D344C" w:rsidP="003D3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CC049" w14:textId="77777777" w:rsidR="003D344C" w:rsidRPr="00CF39F2" w:rsidRDefault="003D344C" w:rsidP="003D344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3D344C" w14:paraId="63D001B8" w14:textId="77777777" w:rsidTr="002D7B78">
        <w:tc>
          <w:tcPr>
            <w:tcW w:w="2694" w:type="dxa"/>
            <w:gridSpan w:val="2"/>
          </w:tcPr>
          <w:p w14:paraId="2E1CC897" w14:textId="77777777" w:rsidR="003D344C" w:rsidRDefault="003D344C" w:rsidP="003D34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480AB8" w14:textId="77777777" w:rsidR="003D344C" w:rsidRDefault="003D344C" w:rsidP="003D3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44C" w14:paraId="686109F0" w14:textId="7777777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DED79F" w14:textId="77777777" w:rsidR="003D344C" w:rsidRDefault="003D344C" w:rsidP="003D3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02B831" w14:textId="77777777" w:rsidR="003D344C" w:rsidRDefault="003D344C" w:rsidP="003D34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7.1.1.6.1.NR5GC, 7.1.1.6.1.ENDC</w:t>
            </w:r>
          </w:p>
        </w:tc>
      </w:tr>
      <w:tr w:rsidR="003D344C" w14:paraId="5EF7CCB0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729BB" w14:textId="77777777" w:rsidR="003D344C" w:rsidRDefault="003D344C" w:rsidP="003D34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8DA35" w14:textId="77777777" w:rsidR="003D344C" w:rsidRDefault="003D344C" w:rsidP="003D3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44C" w14:paraId="76C95BCF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466EF" w14:textId="77777777" w:rsidR="003D344C" w:rsidRDefault="003D344C" w:rsidP="003D3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9DC75A" w14:textId="77777777" w:rsidR="003D344C" w:rsidRDefault="003D344C" w:rsidP="003D3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F58A15" w14:textId="77777777" w:rsidR="003D344C" w:rsidRDefault="003D344C" w:rsidP="003D3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BF1EEC" w14:textId="77777777" w:rsidR="003D344C" w:rsidRDefault="003D344C" w:rsidP="003D34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120EA9" w14:textId="77777777" w:rsidR="003D344C" w:rsidRDefault="003D344C" w:rsidP="003D34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344C" w14:paraId="4A1F3A81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3FC0D" w14:textId="77777777" w:rsidR="003D344C" w:rsidRDefault="003D344C" w:rsidP="003D3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94F45" w14:textId="77777777" w:rsidR="003D344C" w:rsidRDefault="003D344C" w:rsidP="003D3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2EE05" w14:textId="77777777" w:rsidR="003D344C" w:rsidRDefault="003D344C" w:rsidP="003D3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D21B7F" w14:textId="77777777" w:rsidR="003D344C" w:rsidRDefault="003D344C" w:rsidP="003D34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759D45" w14:textId="77777777" w:rsidR="003D344C" w:rsidRDefault="003D344C" w:rsidP="003D3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344C" w14:paraId="161A3124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449EC" w14:textId="77777777" w:rsidR="003D344C" w:rsidRDefault="003D344C" w:rsidP="003D34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649B28" w14:textId="77777777" w:rsidR="003D344C" w:rsidRDefault="003D344C" w:rsidP="003D3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11EC0" w14:textId="77777777" w:rsidR="003D344C" w:rsidRDefault="003D344C" w:rsidP="003D3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A25A80E" w14:textId="77777777" w:rsidR="003D344C" w:rsidRDefault="003D344C" w:rsidP="003D34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AD0809" w14:textId="77777777" w:rsidR="003D344C" w:rsidRDefault="003D344C" w:rsidP="003D3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344C" w14:paraId="122D5E4D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BECE7" w14:textId="77777777" w:rsidR="003D344C" w:rsidRDefault="003D344C" w:rsidP="003D34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BFD95" w14:textId="77777777" w:rsidR="003D344C" w:rsidRDefault="003D344C" w:rsidP="003D3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C28A8" w14:textId="77777777" w:rsidR="003D344C" w:rsidRDefault="003D344C" w:rsidP="003D3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105B3E" w14:textId="77777777" w:rsidR="003D344C" w:rsidRDefault="003D344C" w:rsidP="003D34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894BCA" w14:textId="77777777" w:rsidR="003D344C" w:rsidRDefault="003D344C" w:rsidP="003D3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344C" w14:paraId="7AF3EB10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7623F" w14:textId="77777777" w:rsidR="003D344C" w:rsidRDefault="003D344C" w:rsidP="003D34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10684" w14:textId="77777777" w:rsidR="003D344C" w:rsidRDefault="003D344C" w:rsidP="003D344C">
            <w:pPr>
              <w:pStyle w:val="CRCoverPage"/>
              <w:spacing w:after="0"/>
              <w:rPr>
                <w:noProof/>
              </w:rPr>
            </w:pPr>
          </w:p>
        </w:tc>
      </w:tr>
      <w:tr w:rsidR="003D344C" w14:paraId="1E633636" w14:textId="77777777" w:rsidTr="002D7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8DC16A" w14:textId="77777777" w:rsidR="003D344C" w:rsidRDefault="003D344C" w:rsidP="003D3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420269" w14:textId="77777777" w:rsidR="003D344C" w:rsidRDefault="003D344C" w:rsidP="003D34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344C" w:rsidRPr="008863B9" w14:paraId="52C2E5C5" w14:textId="77777777" w:rsidTr="002D7B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2374B5" w14:textId="77777777" w:rsidR="003D344C" w:rsidRPr="008863B9" w:rsidRDefault="003D344C" w:rsidP="003D3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411B58" w14:textId="77777777" w:rsidR="003D344C" w:rsidRPr="008863B9" w:rsidRDefault="003D344C" w:rsidP="003D34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344C" w14:paraId="4E8C62B9" w14:textId="7777777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F59880" w14:textId="77777777" w:rsidR="003D344C" w:rsidRDefault="003D344C" w:rsidP="003D3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8297C" w14:textId="77777777" w:rsidR="003D344C" w:rsidRDefault="003D344C" w:rsidP="003D34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B4239A" w14:textId="77777777" w:rsidR="003D344C" w:rsidRDefault="003D344C" w:rsidP="003D344C">
      <w:pPr>
        <w:rPr>
          <w:noProof/>
        </w:rPr>
      </w:pPr>
    </w:p>
    <w:p w14:paraId="6BC6C753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3D9A912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38035D" w14:textId="77777777" w:rsidR="009478EE" w:rsidRDefault="009478EE" w:rsidP="009478EE">
      <w:pPr>
        <w:rPr>
          <w:noProof/>
        </w:rPr>
      </w:pPr>
    </w:p>
    <w:p w14:paraId="4FE5C8DF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340037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D57F4CB" w14:textId="77777777" w:rsidR="000E22D7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22D7" w:rsidRPr="00962297">
        <w:rPr>
          <w:rFonts w:ascii="Arial" w:hAnsi="Arial" w:cs="Arial"/>
          <w:iCs/>
        </w:rPr>
        <w:t>Table of Contents</w:t>
      </w:r>
      <w:r w:rsidR="000E22D7">
        <w:tab/>
      </w:r>
      <w:r w:rsidR="000E22D7">
        <w:fldChar w:fldCharType="begin"/>
      </w:r>
      <w:r w:rsidR="000E22D7">
        <w:instrText xml:space="preserve"> PAGEREF _Toc133400376 \h </w:instrText>
      </w:r>
      <w:r w:rsidR="000E22D7">
        <w:fldChar w:fldCharType="separate"/>
      </w:r>
      <w:r w:rsidR="000E22D7">
        <w:t>2</w:t>
      </w:r>
      <w:r w:rsidR="000E22D7">
        <w:fldChar w:fldCharType="end"/>
      </w:r>
    </w:p>
    <w:p w14:paraId="7256EB28" w14:textId="77777777" w:rsidR="000E22D7" w:rsidRDefault="000E22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6229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6229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_Toc133400377 \h </w:instrText>
      </w:r>
      <w:r>
        <w:fldChar w:fldCharType="separate"/>
      </w:r>
      <w:r>
        <w:t>2</w:t>
      </w:r>
      <w:r>
        <w:fldChar w:fldCharType="end"/>
      </w:r>
    </w:p>
    <w:p w14:paraId="0B884E74" w14:textId="77777777" w:rsidR="000E22D7" w:rsidRDefault="000E22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6229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6229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_Toc133400378 \h </w:instrText>
      </w:r>
      <w:r>
        <w:fldChar w:fldCharType="separate"/>
      </w:r>
      <w:r>
        <w:t>2</w:t>
      </w:r>
      <w:r>
        <w:fldChar w:fldCharType="end"/>
      </w:r>
    </w:p>
    <w:p w14:paraId="0736616E" w14:textId="77777777" w:rsidR="000E22D7" w:rsidRDefault="000E22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62297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62297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_Toc133400379 \h </w:instrText>
      </w:r>
      <w:r>
        <w:fldChar w:fldCharType="separate"/>
      </w:r>
      <w:r>
        <w:t>2</w:t>
      </w:r>
      <w:r>
        <w:fldChar w:fldCharType="end"/>
      </w:r>
    </w:p>
    <w:p w14:paraId="4C446FA8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33400377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87C70C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12 related to the title of this CR</w:t>
      </w:r>
      <w:r>
        <w:rPr>
          <w:rFonts w:cs="Arial"/>
          <w:lang w:eastAsia="ja-JP"/>
        </w:rPr>
        <w:t xml:space="preserve">. </w:t>
      </w:r>
    </w:p>
    <w:p w14:paraId="59002A1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765C5281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4ED61300" w14:textId="77777777" w:rsidR="007A73E5" w:rsidRDefault="007A73E5" w:rsidP="007A73E5">
      <w:pPr>
        <w:rPr>
          <w:b/>
          <w:sz w:val="24"/>
          <w:lang w:eastAsia="ja-JP"/>
        </w:rPr>
      </w:pPr>
    </w:p>
    <w:p w14:paraId="05A3D5D3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33400378"/>
      <w:r w:rsidRPr="00854C55">
        <w:rPr>
          <w:b/>
        </w:rPr>
        <w:t>Corrections required</w:t>
      </w:r>
      <w:bookmarkEnd w:id="21"/>
      <w:bookmarkEnd w:id="22"/>
      <w:bookmarkEnd w:id="23"/>
    </w:p>
    <w:p w14:paraId="794EA590" w14:textId="77777777" w:rsidR="00FB0A08" w:rsidRPr="003D65E8" w:rsidRDefault="00E81BF6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33400379"/>
      <w:r>
        <w:rPr>
          <w:rFonts w:cs="Arial"/>
          <w:b/>
          <w:bCs/>
          <w:color w:val="000000"/>
          <w:lang w:val="en-US" w:eastAsia="en-GB"/>
        </w:rPr>
        <w:t>Change 1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0BE9AE6B" w14:textId="77777777" w:rsidTr="007C23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28211" w14:textId="77777777" w:rsidR="00FB0A08" w:rsidRDefault="00AE7268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B0A7" w14:textId="77777777" w:rsidR="00FB0A08" w:rsidRPr="00FA530C" w:rsidRDefault="007C2391" w:rsidP="002B42D8">
            <w:pPr>
              <w:pStyle w:val="CRCoverPage"/>
              <w:spacing w:after="0"/>
              <w:rPr>
                <w:noProof/>
              </w:rPr>
            </w:pPr>
            <w:r w:rsidRPr="00774472">
              <w:rPr>
                <w:noProof/>
              </w:rPr>
              <w:t>f_TC_7_1_1_6_1_NR_TestBody1</w:t>
            </w:r>
            <w:r w:rsidR="00774472">
              <w:rPr>
                <w:noProof/>
              </w:rPr>
              <w:t>()</w:t>
            </w:r>
          </w:p>
        </w:tc>
      </w:tr>
      <w:tr w:rsidR="00774472" w14:paraId="56996E34" w14:textId="77777777" w:rsidTr="007C239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F7BF" w14:textId="77777777" w:rsidR="00774472" w:rsidRDefault="00774472" w:rsidP="0077447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1FAF" w14:textId="77777777" w:rsidR="00774472" w:rsidRPr="0037699A" w:rsidRDefault="002861B2" w:rsidP="00774472">
            <w:pPr>
              <w:pStyle w:val="CRCoverPage"/>
              <w:spacing w:after="0"/>
              <w:rPr>
                <w:noProof/>
              </w:rPr>
            </w:pPr>
            <w:r w:rsidRPr="000E443C">
              <w:rPr>
                <w:noProof/>
              </w:rPr>
              <w:t>In the current TTCN implementation of f_TC_7_1_1_6_1_NR_TestBody1, at step 13, the time slot of ACK for C-RNTI(v_TimingUL_5_CRNTI) does not take care of different SCS, this causes timing mismatches when the HARQ ACK is received at Step 13 leading to TC failure</w:t>
            </w:r>
            <w:r>
              <w:rPr>
                <w:noProof/>
              </w:rPr>
              <w:t>, when the TC is run in FDD mode or in FR2 TDD mode.</w:t>
            </w:r>
          </w:p>
        </w:tc>
      </w:tr>
      <w:tr w:rsidR="00774472" w14:paraId="009BD2E4" w14:textId="77777777" w:rsidTr="007C23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993B" w14:textId="77777777" w:rsidR="00774472" w:rsidRDefault="00774472" w:rsidP="0077447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4C31" w14:textId="77777777" w:rsidR="00774472" w:rsidRPr="006316B2" w:rsidRDefault="002861B2" w:rsidP="0077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 step 13, calculate the the time slot of</w:t>
            </w:r>
            <w:r>
              <w:t xml:space="preserve"> ACK for C-RNTI (</w:t>
            </w:r>
            <w:r w:rsidRPr="007C2391">
              <w:rPr>
                <w:noProof/>
              </w:rPr>
              <w:t>v_TimingUL_5_CRNTI</w:t>
            </w:r>
            <w:r>
              <w:rPr>
                <w:noProof/>
              </w:rPr>
              <w:t>) based on SCS.</w:t>
            </w:r>
          </w:p>
        </w:tc>
      </w:tr>
      <w:tr w:rsidR="00774472" w14:paraId="26EA599D" w14:textId="77777777" w:rsidTr="0077447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1532" w14:textId="77777777" w:rsidR="00774472" w:rsidRDefault="00774472" w:rsidP="0077447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0AFD" w14:textId="77777777" w:rsidR="00774472" w:rsidRPr="00CC39F9" w:rsidRDefault="00774472" w:rsidP="00774472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774472">
              <w:rPr>
                <w:rFonts w:ascii="Arial" w:hAnsi="Arial" w:cs="Arial"/>
                <w:lang w:eastAsia="en-GB"/>
              </w:rPr>
              <w:t>MAC_SPS_TC_Common_</w:t>
            </w:r>
            <w:proofErr w:type="gramStart"/>
            <w:r w:rsidRPr="00774472">
              <w:rPr>
                <w:rFonts w:ascii="Arial" w:hAnsi="Arial" w:cs="Arial"/>
                <w:lang w:eastAsia="en-GB"/>
              </w:rPr>
              <w:t>NR.ttcn</w:t>
            </w:r>
            <w:proofErr w:type="spellEnd"/>
            <w:proofErr w:type="gramEnd"/>
          </w:p>
        </w:tc>
      </w:tr>
      <w:tr w:rsidR="00774472" w14:paraId="7F347780" w14:textId="77777777" w:rsidTr="007C23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C9D60" w14:textId="77777777" w:rsidR="00774472" w:rsidRDefault="00774472" w:rsidP="0077447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2E56" w14:textId="0268012A" w:rsidR="00774472" w:rsidRDefault="00CD7D68" w:rsidP="00774472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as improvement</w:t>
            </w:r>
          </w:p>
        </w:tc>
      </w:tr>
    </w:tbl>
    <w:p w14:paraId="1AD956AC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1EDED0FD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65043ED8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504291" w14:paraId="629984A6" w14:textId="77777777" w:rsidTr="0071228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C280" w14:textId="77777777" w:rsidR="00B676E7" w:rsidRPr="00FD3811" w:rsidRDefault="0071228C" w:rsidP="00B676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D3811">
              <w:rPr>
                <w:rFonts w:ascii="Courier New" w:hAnsi="Courier New" w:cs="Courier New"/>
                <w:color w:val="000000"/>
                <w:lang w:eastAsia="de-DE"/>
              </w:rPr>
              <w:t>function f_TC_7_1_1_6_1_NR_TestBody1(</w:t>
            </w:r>
            <w:proofErr w:type="spellStart"/>
            <w:r w:rsidRPr="00FD3811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FD381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D3811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FD3811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6591A720" w14:textId="77777777" w:rsidR="00B676E7" w:rsidRPr="00FD3811" w:rsidRDefault="00B676E7" w:rsidP="00B676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FD381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FD3811">
              <w:rPr>
                <w:rFonts w:ascii="Courier New" w:hAnsi="Courier New" w:cs="Courier New"/>
                <w:color w:val="000000"/>
                <w:lang w:val="en-US" w:eastAsia="de-DE"/>
              </w:rPr>
              <w:t>{</w:t>
            </w:r>
          </w:p>
          <w:p w14:paraId="1FC575EE" w14:textId="77777777" w:rsidR="00395AD2" w:rsidRDefault="00395AD2" w:rsidP="00395A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val="en-US" w:eastAsia="de-DE"/>
              </w:rPr>
              <w:t xml:space="preserve"> </w:t>
            </w:r>
            <w:r w:rsidR="00B676E7" w:rsidRPr="00395AD2">
              <w:rPr>
                <w:rFonts w:ascii="Courier New" w:hAnsi="Courier New" w:cs="Courier New"/>
                <w:b/>
                <w:color w:val="000000"/>
                <w:lang w:val="en-US" w:eastAsia="de-DE"/>
              </w:rPr>
              <w:t xml:space="preserve">    </w:t>
            </w:r>
            <w:r w:rsidRPr="00716B78">
              <w:rPr>
                <w:rFonts w:ascii="Courier New" w:hAnsi="Courier New" w:cs="Courier New"/>
                <w:b/>
                <w:color w:val="000000"/>
                <w:lang w:eastAsia="de-DE"/>
              </w:rPr>
              <w:t>&lt;SKIPPED CODE&gt;&gt;</w:t>
            </w:r>
          </w:p>
          <w:p w14:paraId="7549F63D" w14:textId="77777777" w:rsidR="0071228C" w:rsidRPr="0071228C" w:rsidRDefault="00B676E7" w:rsidP="007122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5AD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317866A4" w14:textId="77777777" w:rsidR="0071228C" w:rsidRPr="0071228C" w:rsidRDefault="0071228C" w:rsidP="007122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11-12" </w:t>
            </w:r>
            <w:proofErr w:type="spellStart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3066B61" w14:textId="77777777" w:rsidR="0071228C" w:rsidRPr="0071228C" w:rsidRDefault="0071228C" w:rsidP="007122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    //C-RNTI grant auto transferred by SS</w:t>
            </w:r>
          </w:p>
          <w:p w14:paraId="58526538" w14:textId="77777777" w:rsidR="0071228C" w:rsidRPr="0071228C" w:rsidRDefault="0071228C" w:rsidP="007122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</w:t>
            </w:r>
            <w:proofErr w:type="gramStart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221197  R</w:t>
            </w:r>
            <w:proofErr w:type="gramEnd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5s230088 sic@</w:t>
            </w:r>
          </w:p>
          <w:p w14:paraId="6C01EE48" w14:textId="77777777" w:rsidR="0071228C" w:rsidRPr="007C2391" w:rsidRDefault="0071228C" w:rsidP="007122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v_TimingDL_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CRNTI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f_SubFrameTiming_AddMilliSeconds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v_TimingDL,const_SPS_Period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/2 + 1);</w:t>
            </w:r>
          </w:p>
          <w:p w14:paraId="211F314D" w14:textId="77777777" w:rsidR="0071228C" w:rsidRPr="007C2391" w:rsidRDefault="0071228C" w:rsidP="007122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v_TimingUL_5_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CRNTI :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f_SubFrameTiming_AddMilliSeconds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(v_TimingUL_4,const_SPS_Period/2 -1);</w:t>
            </w:r>
          </w:p>
          <w:p w14:paraId="44B3153D" w14:textId="77777777" w:rsidR="0071228C" w:rsidRPr="0071228C" w:rsidRDefault="0071228C" w:rsidP="007122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v_TimingUL_5_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CRNTI.Slot.SlotOffset.Numerology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:= 1;</w:t>
            </w:r>
          </w:p>
          <w:p w14:paraId="25429CD4" w14:textId="77777777" w:rsidR="0071228C" w:rsidRPr="0071228C" w:rsidRDefault="0071228C" w:rsidP="007122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787386D" w14:textId="77777777" w:rsidR="0071228C" w:rsidRPr="0071228C" w:rsidRDefault="0071228C" w:rsidP="007122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    // PDCP SDU =36B +3B PDCP Header+ 1B RLC UM Header + 2B MAC Header =42B=336 bits (an allowed TB size as per 38.523-3 Annex B)</w:t>
            </w:r>
          </w:p>
          <w:p w14:paraId="698C650B" w14:textId="77777777" w:rsidR="0071228C" w:rsidRPr="0071228C" w:rsidRDefault="0071228C" w:rsidP="007122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= f_NR_RLC_UMD_FullPDU_Encvalue(f_NR_PDCP_PDU_Encvalue(f_NR_ReturnDefaultPDCP_PDU (3, crs_NR_PDCP_SDU_36B, 1)));//@sic R5-227518 sic@</w:t>
            </w:r>
          </w:p>
          <w:p w14:paraId="4A0D40B8" w14:textId="77777777" w:rsidR="0071228C" w:rsidRPr="0071228C" w:rsidRDefault="0071228C" w:rsidP="007122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= { cs_NR_MAC_SDU_SubPDU_LI8(</w:t>
            </w:r>
            <w:proofErr w:type="spellStart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, v_EncodedRlcPdu1) };</w:t>
            </w:r>
          </w:p>
          <w:p w14:paraId="7978B7FE" w14:textId="77777777" w:rsidR="0071228C" w:rsidRPr="0071228C" w:rsidRDefault="0071228C" w:rsidP="007122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273793B8" w14:textId="77777777" w:rsidR="0071228C" w:rsidRPr="0071228C" w:rsidRDefault="0071228C" w:rsidP="007122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v_TimingDL_CRNTI</w:t>
            </w:r>
            <w:proofErr w:type="spellEnd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1A2ACAD8" w14:textId="77777777" w:rsidR="0071228C" w:rsidRPr="0071228C" w:rsidRDefault="0071228C" w:rsidP="007122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6B48181" w14:textId="77777777" w:rsidR="0071228C" w:rsidRPr="0071228C" w:rsidRDefault="0071228C" w:rsidP="007122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 " </w:t>
            </w:r>
            <w:proofErr w:type="spellStart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5D9252F" w14:textId="77777777" w:rsidR="0071228C" w:rsidRPr="0071228C" w:rsidRDefault="0071228C" w:rsidP="007122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6741E2A" w14:textId="77777777" w:rsidR="00395AD2" w:rsidRDefault="00B676E7" w:rsidP="007122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676E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="00395AD2" w:rsidRPr="00716B78">
              <w:rPr>
                <w:rFonts w:ascii="Courier New" w:hAnsi="Courier New" w:cs="Courier New"/>
                <w:b/>
                <w:color w:val="000000"/>
                <w:lang w:eastAsia="de-DE"/>
              </w:rPr>
              <w:t>&lt;SKIPPED CODE&gt;&gt;</w:t>
            </w:r>
          </w:p>
          <w:p w14:paraId="5FB623E6" w14:textId="77777777" w:rsidR="00B676E7" w:rsidRPr="00B676E7" w:rsidRDefault="00B676E7" w:rsidP="00B676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676E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</w:p>
          <w:p w14:paraId="698C0518" w14:textId="77777777" w:rsidR="00B676E7" w:rsidRPr="00FD3811" w:rsidRDefault="00B676E7" w:rsidP="00B676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76E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Pr="00FD3811">
              <w:rPr>
                <w:rFonts w:ascii="Courier New" w:hAnsi="Courier New" w:cs="Courier New"/>
                <w:color w:val="000000"/>
                <w:lang w:eastAsia="de-DE"/>
              </w:rPr>
              <w:t xml:space="preserve">}//End of </w:t>
            </w:r>
            <w:r w:rsidR="0071228C" w:rsidRPr="00FD3811">
              <w:rPr>
                <w:rFonts w:ascii="Courier New" w:hAnsi="Courier New" w:cs="Courier New"/>
                <w:color w:val="000000"/>
                <w:lang w:eastAsia="de-DE"/>
              </w:rPr>
              <w:t>f_TC_7_1_1_6_1_NR_TestBody1</w:t>
            </w:r>
          </w:p>
          <w:p w14:paraId="3BAC620E" w14:textId="77777777" w:rsidR="00B676E7" w:rsidRDefault="00B676E7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5F3A81FC" w14:textId="77777777"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3682C7EC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523C66A0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FB0A08" w:rsidRPr="00CD057D" w14:paraId="063F5C7F" w14:textId="77777777" w:rsidTr="007C2391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E34F" w14:textId="77777777" w:rsidR="007C2391" w:rsidRPr="00FD381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D3811">
              <w:rPr>
                <w:rFonts w:ascii="Courier New" w:hAnsi="Courier New" w:cs="Courier New"/>
                <w:color w:val="000000"/>
                <w:lang w:eastAsia="de-DE"/>
              </w:rPr>
              <w:t>function f_TC_7_1_1_6_1_NR_TestBody1(</w:t>
            </w:r>
            <w:proofErr w:type="spellStart"/>
            <w:r w:rsidRPr="00FD3811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FD381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D3811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FD3811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31D25013" w14:textId="77777777" w:rsidR="007C2391" w:rsidRPr="00FD381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FD381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FD3811">
              <w:rPr>
                <w:rFonts w:ascii="Courier New" w:hAnsi="Courier New" w:cs="Courier New"/>
                <w:color w:val="000000"/>
                <w:lang w:val="en-US" w:eastAsia="de-DE"/>
              </w:rPr>
              <w:t>{</w:t>
            </w:r>
          </w:p>
          <w:p w14:paraId="6C56C4D6" w14:textId="77777777" w:rsid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val="en-US" w:eastAsia="de-DE"/>
              </w:rPr>
              <w:t xml:space="preserve"> </w:t>
            </w:r>
            <w:r w:rsidRPr="00395AD2">
              <w:rPr>
                <w:rFonts w:ascii="Courier New" w:hAnsi="Courier New" w:cs="Courier New"/>
                <w:b/>
                <w:color w:val="000000"/>
                <w:lang w:val="en-US" w:eastAsia="de-DE"/>
              </w:rPr>
              <w:t xml:space="preserve">    </w:t>
            </w:r>
            <w:r w:rsidRPr="00716B78">
              <w:rPr>
                <w:rFonts w:ascii="Courier New" w:hAnsi="Courier New" w:cs="Courier New"/>
                <w:b/>
                <w:color w:val="000000"/>
                <w:lang w:eastAsia="de-DE"/>
              </w:rPr>
              <w:t>&lt;SKIPPED CODE&gt;&gt;</w:t>
            </w:r>
          </w:p>
          <w:p w14:paraId="57CA4113" w14:textId="77777777" w:rsidR="007C2391" w:rsidRPr="0071228C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5AD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052F4F25" w14:textId="77777777"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11-12"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2FBFEBC" w14:textId="77777777"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 xml:space="preserve">    //C-RNTI grant auto transferred by SS</w:t>
            </w:r>
          </w:p>
          <w:p w14:paraId="18681FEE" w14:textId="77777777"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221197  R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5s230088 sic@</w:t>
            </w:r>
          </w:p>
          <w:p w14:paraId="6D9DB8B0" w14:textId="77777777"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select(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v_SCS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{</w:t>
            </w:r>
          </w:p>
          <w:p w14:paraId="56C336DD" w14:textId="77777777"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case(kHz15) {</w:t>
            </w:r>
          </w:p>
          <w:p w14:paraId="1A1CB11A" w14:textId="77777777"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v_TimingDL_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CRNTI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f_SubFrameTiming_AddMilliSeconds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v_TimingDL,const_SPS_Period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/2);</w:t>
            </w:r>
          </w:p>
          <w:p w14:paraId="59C2ECBD" w14:textId="77777777"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    v_TimingUL_5_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CRNTI :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v_TimingDL_CRNTI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14:paraId="2600F4A4" w14:textId="77777777"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v_TimingUL_5_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CRNTI.Symbol :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valueof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cs_SymbolTimingInfo_Any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0DB5F339" w14:textId="77777777"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v_TimingUL_5_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CRNTI.Subframe.Number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v_TimingDL_CRNTI.Subframe.Number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+ 7;    //FDD K1 =7</w:t>
            </w:r>
          </w:p>
          <w:p w14:paraId="18409BAA" w14:textId="77777777"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01A086F4" w14:textId="77777777"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case(kHz30) {</w:t>
            </w:r>
          </w:p>
          <w:p w14:paraId="0665E8FB" w14:textId="77777777"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v_TimingDL_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CRNTI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f_SubFrameTiming_AddMilliSeconds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v_TimingDL,const_SPS_Period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/2 + 1);</w:t>
            </w:r>
          </w:p>
          <w:p w14:paraId="0EA78A5A" w14:textId="77777777"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v_TimingUL_5_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CRNTI :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v_TimingDL_CRNTI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14:paraId="4C736144" w14:textId="77777777"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v_TimingUL_5_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CRNTI.Symbol :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valueof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cs_SymbolTimingInfo_Any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01673B9D" w14:textId="77777777"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v_TimingUL_5_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CRNTI.Subframe.Number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v_TimingDL_CRNTI.Subframe.Number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+ 2;    //TDD K1 =5</w:t>
            </w:r>
          </w:p>
          <w:p w14:paraId="7066ADC7" w14:textId="77777777"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v_TimingUL_5_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CRNTI.Slot.SlotOffset.Numerology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:= 1;</w:t>
            </w:r>
          </w:p>
          <w:p w14:paraId="2E25B0E5" w14:textId="77777777"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}</w:t>
            </w:r>
          </w:p>
          <w:p w14:paraId="76FFFB1C" w14:textId="77777777"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case(kHz120) {</w:t>
            </w:r>
          </w:p>
          <w:p w14:paraId="55514AAC" w14:textId="77777777"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v_TimingDL_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CRNTI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f_SubFrameTiming_AddMilliSeconds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v_TimingDL,const_SPS_Period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/2 + 1);</w:t>
            </w:r>
          </w:p>
          <w:p w14:paraId="2AAA78BC" w14:textId="77777777"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v_TimingUL_5_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CRNTI :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v_TimingDL_CRNTI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14:paraId="68E68C60" w14:textId="77777777"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v_TimingUL_5_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CRNTI.Symbol :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valueof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cs_SymbolTimingInfo_Any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6FA43509" w14:textId="77777777"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v_TimingUL_5_CRNTI.Subframe.Number :=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v_TimingDL_CRNTI.Subframe.Number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+ 1;    //</w:t>
            </w:r>
            <w:r w:rsidR="0077447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FR2</w:t>
            </w: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K1 =8</w:t>
            </w:r>
          </w:p>
          <w:p w14:paraId="09938545" w14:textId="77777777"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}</w:t>
            </w:r>
          </w:p>
          <w:p w14:paraId="7B6C6A3A" w14:textId="77777777"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case else 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{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FatalError</w:t>
            </w:r>
            <w:proofErr w:type="spellEnd"/>
            <w:proofErr w:type="gram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(__FILE__, __LINE__, "Invalid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SubCarrierSapcing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"); }</w:t>
            </w:r>
          </w:p>
          <w:p w14:paraId="09341BD3" w14:textId="77777777"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2F1C1EBB" w14:textId="77777777"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4D3C4CC" w14:textId="77777777"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 xml:space="preserve">    // PDCP SDU =36B +3B PDCP Header+ 1B RLC UM Header + 2B MAC Header =42B=336 bits (an allowed TB size as per 38.523-3 Annex B)</w:t>
            </w:r>
          </w:p>
          <w:p w14:paraId="2B31B049" w14:textId="77777777"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= f_NR_RLC_UMD_FullPDU_Encvalue(f_NR_PDCP_PDU_Encvalue(f_NR_ReturnDefaultPDCP_PDU (3, crs_NR_PDCP_SDU_36B, 1)));//@sic R5-227518 sic@</w:t>
            </w:r>
          </w:p>
          <w:p w14:paraId="2C44A2C2" w14:textId="77777777"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= { cs_NR_MAC_SDU_SubPDU_LI8(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, v_EncodedRlcPdu1) };</w:t>
            </w:r>
          </w:p>
          <w:p w14:paraId="6024B5D4" w14:textId="77777777"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7B607F8C" w14:textId="77777777"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v_TimingDL_CRNTI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400A0F87" w14:textId="77777777"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D0276A6" w14:textId="77777777" w:rsidR="007C2391" w:rsidRPr="0071228C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 "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28E9885" w14:textId="77777777" w:rsid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676E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Pr="00716B78">
              <w:rPr>
                <w:rFonts w:ascii="Courier New" w:hAnsi="Courier New" w:cs="Courier New"/>
                <w:b/>
                <w:color w:val="000000"/>
                <w:lang w:eastAsia="de-DE"/>
              </w:rPr>
              <w:t>&lt;SKIPPED CODE&gt;&gt;</w:t>
            </w:r>
          </w:p>
          <w:p w14:paraId="737DF477" w14:textId="77777777" w:rsidR="007C2391" w:rsidRPr="00B676E7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676E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</w:p>
          <w:p w14:paraId="42186461" w14:textId="77777777" w:rsidR="007C2391" w:rsidRPr="00FD381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76E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Pr="00FD3811">
              <w:rPr>
                <w:rFonts w:ascii="Courier New" w:hAnsi="Courier New" w:cs="Courier New"/>
                <w:color w:val="000000"/>
                <w:lang w:eastAsia="de-DE"/>
              </w:rPr>
              <w:t>}//End of f_TC_7_1_1_6_1_NR_TestBody1</w:t>
            </w:r>
          </w:p>
          <w:p w14:paraId="3CCFAD7D" w14:textId="77777777" w:rsidR="00FB0A08" w:rsidRPr="006D35E4" w:rsidRDefault="00FB0A0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47CC1D92" w14:textId="77777777" w:rsidR="001C6BC1" w:rsidRDefault="001C6BC1" w:rsidP="00F16CF4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1FC3B" w14:textId="77777777" w:rsidR="008D7C68" w:rsidRDefault="008D7C68">
      <w:r>
        <w:separator/>
      </w:r>
    </w:p>
  </w:endnote>
  <w:endnote w:type="continuationSeparator" w:id="0">
    <w:p w14:paraId="3E06B957" w14:textId="77777777" w:rsidR="008D7C68" w:rsidRDefault="008D7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85954" w14:textId="77777777" w:rsidR="003D344C" w:rsidRDefault="003D34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644E7" w14:textId="77777777" w:rsidR="003D344C" w:rsidRDefault="003D34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181CD" w14:textId="77777777" w:rsidR="003D344C" w:rsidRDefault="003D34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AE10F" w14:textId="77777777" w:rsidR="008D7C68" w:rsidRDefault="008D7C68">
      <w:r>
        <w:separator/>
      </w:r>
    </w:p>
  </w:footnote>
  <w:footnote w:type="continuationSeparator" w:id="0">
    <w:p w14:paraId="6D714708" w14:textId="77777777" w:rsidR="008D7C68" w:rsidRDefault="008D7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99CF0" w14:textId="77777777" w:rsidR="00792A46" w:rsidRDefault="00792A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68E030" wp14:editId="086D5C9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4747E76D" w14:textId="77777777" w:rsidR="00792A46" w:rsidRPr="00A11327" w:rsidRDefault="004C7E8B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4C7E8B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0D1C" w14:textId="77777777"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685EDD0" wp14:editId="3B0120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32A7EA38" w14:textId="77777777" w:rsidR="00792A46" w:rsidRPr="00A11327" w:rsidRDefault="004C7E8B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4C7E8B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CAD83" w14:textId="77777777"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537643F" wp14:editId="290D905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6A75F551" w14:textId="77777777" w:rsidR="00792A46" w:rsidRPr="00A11327" w:rsidRDefault="004C7E8B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4C7E8B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8A868" w14:textId="77777777"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8673014" wp14:editId="79AC13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2281ADFF" w14:textId="77777777" w:rsidR="00792A46" w:rsidRPr="00A11327" w:rsidRDefault="004C7E8B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4C7E8B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53B88" w14:textId="77777777" w:rsidR="00792A46" w:rsidRDefault="00792A46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9847E4D" wp14:editId="4AEE33B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73433C4A" w14:textId="77777777" w:rsidR="00792A46" w:rsidRPr="00A11327" w:rsidRDefault="004C7E8B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4C7E8B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A9D0B" w14:textId="77777777"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F42512A" wp14:editId="1E308AC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6CC69AF2" w14:textId="77777777" w:rsidR="00792A46" w:rsidRPr="00A11327" w:rsidRDefault="004C7E8B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4C7E8B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229897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4120084">
    <w:abstractNumId w:val="6"/>
  </w:num>
  <w:num w:numId="3" w16cid:durableId="1575241842">
    <w:abstractNumId w:val="2"/>
  </w:num>
  <w:num w:numId="4" w16cid:durableId="198780956">
    <w:abstractNumId w:val="13"/>
  </w:num>
  <w:num w:numId="5" w16cid:durableId="593830958">
    <w:abstractNumId w:val="10"/>
  </w:num>
  <w:num w:numId="6" w16cid:durableId="1622807112">
    <w:abstractNumId w:val="11"/>
  </w:num>
  <w:num w:numId="7" w16cid:durableId="67577570">
    <w:abstractNumId w:val="4"/>
  </w:num>
  <w:num w:numId="8" w16cid:durableId="782963660">
    <w:abstractNumId w:val="12"/>
  </w:num>
  <w:num w:numId="9" w16cid:durableId="1593389824">
    <w:abstractNumId w:val="5"/>
  </w:num>
  <w:num w:numId="10" w16cid:durableId="580987584">
    <w:abstractNumId w:val="8"/>
  </w:num>
  <w:num w:numId="11" w16cid:durableId="1100221522">
    <w:abstractNumId w:val="0"/>
  </w:num>
  <w:num w:numId="12" w16cid:durableId="1712267231">
    <w:abstractNumId w:val="3"/>
  </w:num>
  <w:num w:numId="13" w16cid:durableId="1492286177">
    <w:abstractNumId w:val="14"/>
  </w:num>
  <w:num w:numId="14" w16cid:durableId="1329291257">
    <w:abstractNumId w:val="1"/>
  </w:num>
  <w:num w:numId="15" w16cid:durableId="1879781375">
    <w:abstractNumId w:val="9"/>
  </w:num>
  <w:num w:numId="16" w16cid:durableId="15758050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093"/>
    <w:rsid w:val="00305409"/>
    <w:rsid w:val="003068A6"/>
    <w:rsid w:val="00307CD1"/>
    <w:rsid w:val="00310217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D7C68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D7D68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0BF5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5C05"/>
    <w:rsid w:val="00DE67FB"/>
    <w:rsid w:val="00DE6BCE"/>
    <w:rsid w:val="00DE7CE0"/>
    <w:rsid w:val="00DF0FB2"/>
    <w:rsid w:val="00DF343E"/>
    <w:rsid w:val="00DF4546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3DB0"/>
    <w:rsid w:val="00E643BA"/>
    <w:rsid w:val="00E64C0B"/>
    <w:rsid w:val="00E65529"/>
    <w:rsid w:val="00E65542"/>
    <w:rsid w:val="00E66585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6CF4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E95E5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239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1704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H4VU7HTV54JD-1231737843-946</_dlc_DocId>
    <_dlc_DocIdUrl xmlns="05fef6b6-48ff-4793-a586-dff4857ec2fd">
      <Url>https://sharepoint.rsint.net/teams/MRT_Dev/_layouts/15/DocIdRedir.aspx?ID=H4VU7HTV54JD-1231737843-946</Url>
      <Description>H4VU7HTV54JD-1231737843-946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9CE50-F911-438F-8B69-EE39CD67C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FB7400E9-6044-485E-95A8-AA6299D57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1095</Words>
  <Characters>6246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2023-05-04T08:51:00Z</dcterms:created>
  <dcterms:modified xsi:type="dcterms:W3CDTF">2023-05-04T08:51:00Z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5f9b47c8-9856-4023-9334-16c0788c045f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</Properties>
</file>