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A86" w:rsidRDefault="00287A86" w:rsidP="00287A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R5s230903</w:t>
      </w:r>
      <w:r>
        <w:rPr>
          <w:b/>
          <w:i/>
          <w:noProof/>
          <w:sz w:val="28"/>
        </w:rPr>
        <w:fldChar w:fldCharType="end"/>
      </w:r>
    </w:p>
    <w:p w:rsidR="00287A86" w:rsidRDefault="00287A86" w:rsidP="00287A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7A86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7A86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7A86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142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87A86" w:rsidRPr="00410371" w:rsidRDefault="00287A86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87A86" w:rsidRDefault="00287A86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7A86" w:rsidRPr="00410371" w:rsidRDefault="00287A86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87A86" w:rsidRDefault="00287A86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87A86" w:rsidRPr="00410371" w:rsidRDefault="00287A86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87A86" w:rsidRDefault="00287A86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87A86" w:rsidRPr="00410371" w:rsidRDefault="00287A86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7A86" w:rsidRPr="00F25D98" w:rsidRDefault="00287A86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7A86" w:rsidTr="00BD0D20">
        <w:tc>
          <w:tcPr>
            <w:tcW w:w="9641" w:type="dxa"/>
            <w:gridSpan w:val="9"/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7A86" w:rsidRDefault="00287A86" w:rsidP="00287A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7A86" w:rsidTr="00BD0D20">
        <w:tc>
          <w:tcPr>
            <w:tcW w:w="2835" w:type="dxa"/>
          </w:tcPr>
          <w:p w:rsidR="00287A86" w:rsidRDefault="00287A86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7A86" w:rsidRDefault="00287A86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7A86" w:rsidRDefault="00287A86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87A86" w:rsidRDefault="00287A86" w:rsidP="00287A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7A86" w:rsidTr="00BD0D20">
        <w:tc>
          <w:tcPr>
            <w:tcW w:w="9640" w:type="dxa"/>
            <w:gridSpan w:val="11"/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template cads_NR_ServingCellConfigPUCCH_Cell_REQ</w:t>
            </w:r>
            <w:r>
              <w:fldChar w:fldCharType="end"/>
            </w: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87A86" w:rsidRDefault="00287A86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2023-12-11</w:t>
            </w:r>
            <w:r>
              <w:rPr>
                <w:noProof/>
              </w:rPr>
              <w:fldChar w:fldCharType="end"/>
            </w: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87A86" w:rsidRDefault="00287A86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87A86" w:rsidRDefault="00287A86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7A86" w:rsidRDefault="00287A86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87A86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87A86" w:rsidRDefault="00287A86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7A86" w:rsidRDefault="00287A86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7A86" w:rsidRPr="007C2097" w:rsidRDefault="00287A86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7A86" w:rsidTr="00BD0D20">
        <w:tc>
          <w:tcPr>
            <w:tcW w:w="1843" w:type="dxa"/>
          </w:tcPr>
          <w:p w:rsidR="00287A86" w:rsidRDefault="00287A86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87A86" w:rsidRDefault="00287A86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:rsidR="00287A86" w:rsidRDefault="00287A86" w:rsidP="00287A86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Template </w:t>
            </w:r>
            <w:r>
              <w:t>cads_NR_ServingCellConfigPUCCH_Cell_REQ is used when configuring Scell.</w:t>
            </w:r>
          </w:p>
          <w:p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87A86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template is used mainly to provide information about </w:t>
            </w:r>
            <w:r w:rsidRPr="00E26739">
              <w:rPr>
                <w:rFonts w:cs="Arial"/>
                <w:noProof/>
              </w:rPr>
              <w:t>pucch_Cell</w:t>
            </w:r>
            <w:r>
              <w:rPr>
                <w:rFonts w:cs="Arial"/>
                <w:noProof/>
              </w:rPr>
              <w:t>.</w:t>
            </w:r>
          </w:p>
          <w:p w:rsidR="00287A86" w:rsidRPr="00C14CD0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But in this template, other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>
              <w:rPr>
                <w:rFonts w:cs="Arial"/>
                <w:noProof/>
              </w:rPr>
              <w:t>are</w:t>
            </w:r>
            <w:r w:rsidRPr="00E66C0C">
              <w:rPr>
                <w:rFonts w:cs="Arial"/>
                <w:noProof/>
              </w:rPr>
              <w:t xml:space="preserve"> left uninitialized. this needs to be corrected.</w:t>
            </w: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7A86" w:rsidRPr="00F12C50" w:rsidRDefault="00287A86" w:rsidP="00287A8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7A86" w:rsidRPr="002F79CF" w:rsidRDefault="00287A86" w:rsidP="00287A86">
            <w:pPr>
              <w:pStyle w:val="b1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All the IEs inside </w:t>
            </w:r>
            <w:r>
              <w:rPr>
                <w:rStyle w:val="n"/>
                <w:rFonts w:ascii="Courier New" w:hAnsi="Courier New" w:cs="Courier New"/>
                <w:sz w:val="20"/>
                <w:szCs w:val="20"/>
              </w:rPr>
              <w:t>ServingCellConfig</w:t>
            </w:r>
            <w:r>
              <w:rPr>
                <w:rStyle w:val="n"/>
                <w:rFonts w:ascii="Courier New" w:hAnsi="Courier New" w:cs="Courier New"/>
              </w:rPr>
              <w:t xml:space="preserve">.R15 </w:t>
            </w:r>
            <w:r w:rsidRPr="00F46F2B">
              <w:rPr>
                <w:rFonts w:ascii="Arial" w:hAnsi="Arial" w:cs="Arial"/>
                <w:sz w:val="18"/>
                <w:szCs w:val="18"/>
                <w:lang w:eastAsia="en-GB"/>
              </w:rPr>
              <w:t>are initialized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7A86" w:rsidRPr="00CF39F2" w:rsidRDefault="00287A86" w:rsidP="00287A8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Pr="006637A7" w:rsidRDefault="00287A86" w:rsidP="00287A8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D2AFC">
              <w:rPr>
                <w:noProof/>
              </w:rPr>
              <w:t>Runtime exception UninitializedValueException</w:t>
            </w:r>
            <w:r>
              <w:rPr>
                <w:noProof/>
              </w:rPr>
              <w:t xml:space="preserve"> will be seen during execution</w:t>
            </w:r>
          </w:p>
        </w:tc>
      </w:tr>
      <w:tr w:rsidR="00287A86" w:rsidTr="00BD0D20">
        <w:tc>
          <w:tcPr>
            <w:tcW w:w="2694" w:type="dxa"/>
            <w:gridSpan w:val="2"/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87A86" w:rsidRDefault="00287A86" w:rsidP="00287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CA cases</w:t>
            </w: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87A86" w:rsidRDefault="00287A86" w:rsidP="00287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87A86" w:rsidRDefault="00287A86" w:rsidP="00287A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87A86" w:rsidRDefault="00287A86" w:rsidP="00287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7A86" w:rsidRDefault="00287A86" w:rsidP="00287A86">
            <w:pPr>
              <w:pStyle w:val="CRCoverPage"/>
              <w:spacing w:after="0"/>
              <w:rPr>
                <w:noProof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A86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7A86" w:rsidRPr="008863B9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87A86" w:rsidRPr="008863B9" w:rsidRDefault="00287A86" w:rsidP="00287A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A86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86" w:rsidRDefault="00287A86" w:rsidP="00287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7A86" w:rsidRDefault="00287A86" w:rsidP="00287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7A86" w:rsidRDefault="00287A86" w:rsidP="00287A86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13934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125E19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E19" w:rsidRPr="006E30E2">
        <w:rPr>
          <w:rFonts w:ascii="Arial" w:hAnsi="Arial" w:cs="Arial"/>
          <w:iCs/>
        </w:rPr>
        <w:t>Table of Contents</w:t>
      </w:r>
      <w:r w:rsidR="00125E19">
        <w:tab/>
      </w:r>
      <w:r w:rsidR="00125E19">
        <w:fldChar w:fldCharType="begin"/>
      </w:r>
      <w:r w:rsidR="00125E19">
        <w:instrText xml:space="preserve"> PAGEREF _Toc153139347 \h </w:instrText>
      </w:r>
      <w:r w:rsidR="00125E19">
        <w:fldChar w:fldCharType="separate"/>
      </w:r>
      <w:r w:rsidR="00125E19">
        <w:t>2</w:t>
      </w:r>
      <w:r w:rsidR="00125E19">
        <w:fldChar w:fldCharType="end"/>
      </w:r>
    </w:p>
    <w:p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_Toc153139348 \h </w:instrText>
      </w:r>
      <w:r>
        <w:fldChar w:fldCharType="separate"/>
      </w:r>
      <w:r>
        <w:t>2</w:t>
      </w:r>
      <w:r>
        <w:fldChar w:fldCharType="end"/>
      </w:r>
    </w:p>
    <w:p w:rsidR="00125E19" w:rsidRDefault="00125E1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E30E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E30E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_Toc153139349 \h </w:instrText>
      </w:r>
      <w:r>
        <w:fldChar w:fldCharType="separate"/>
      </w:r>
      <w:r>
        <w:t>2</w:t>
      </w:r>
      <w:r>
        <w:fldChar w:fldCharType="end"/>
      </w:r>
    </w:p>
    <w:p w:rsidR="00125E19" w:rsidRDefault="00125E1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E30E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E30E2">
        <w:rPr>
          <w:rFonts w:cs="Arial"/>
          <w:b/>
          <w:bCs/>
          <w:color w:val="000000"/>
          <w:lang w:val="en-US" w:eastAsia="en-GB"/>
        </w:rPr>
        <w:t>Change to the template</w:t>
      </w:r>
      <w:r w:rsidRPr="006E30E2">
        <w:rPr>
          <w:rFonts w:ascii="Courier New" w:hAnsi="Courier New" w:cs="Courier New"/>
          <w:color w:val="000000"/>
          <w:lang w:eastAsia="de-DE"/>
        </w:rPr>
        <w:t xml:space="preserve"> </w:t>
      </w:r>
      <w:r w:rsidRPr="006E30E2">
        <w:rPr>
          <w:rFonts w:cs="Arial"/>
          <w:b/>
          <w:bCs/>
          <w:color w:val="000000"/>
          <w:lang w:val="en-US" w:eastAsia="en-GB"/>
        </w:rPr>
        <w:t>cads_NR_ServingCellConfigPUCCH_Cell_REQ</w:t>
      </w:r>
      <w:r>
        <w:tab/>
      </w:r>
      <w:r>
        <w:fldChar w:fldCharType="begin"/>
      </w:r>
      <w:r>
        <w:instrText xml:space="preserve"> PAGEREF _Toc153139350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13934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287A86">
        <w:rPr>
          <w:rFonts w:cs="Arial"/>
        </w:rPr>
        <w:t>49</w:t>
      </w:r>
      <w:bookmarkStart w:id="22" w:name="_GoBack"/>
      <w:bookmarkEnd w:id="22"/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139349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13935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>to the template</w:t>
      </w:r>
      <w:r w:rsidR="00720043" w:rsidRPr="00720043">
        <w:rPr>
          <w:rFonts w:ascii="Courier New" w:hAnsi="Courier New" w:cs="Courier New"/>
          <w:color w:val="000000"/>
          <w:lang w:eastAsia="de-DE"/>
        </w:rPr>
        <w:t xml:space="preserve"> </w:t>
      </w:r>
      <w:r w:rsidR="00720043" w:rsidRPr="00720043">
        <w:rPr>
          <w:rFonts w:cs="Arial"/>
          <w:b/>
          <w:bCs/>
          <w:color w:val="000000"/>
          <w:lang w:val="en-US" w:eastAsia="en-GB"/>
        </w:rPr>
        <w:t>cads_NR_ServingCellConfigPUCCH_Cell_REQ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6953B9" w:rsidP="00206ED0">
            <w:pPr>
              <w:pStyle w:val="CRCoverPage"/>
              <w:spacing w:after="0"/>
              <w:rPr>
                <w:noProof/>
              </w:rPr>
            </w:pPr>
            <w:r w:rsidRPr="00D01605">
              <w:t>cads_NR_ServingCellConfigPUCCH_Cell_REQ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>of 23wk49,</w:t>
            </w:r>
          </w:p>
          <w:p w:rsidR="00390FA4" w:rsidRDefault="00390FA4" w:rsidP="00390FA4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Template </w:t>
            </w:r>
            <w:r>
              <w:t>cads_NR_ServingCellConfigPUCCH_Cell_REQ is used when configuring Scell.</w:t>
            </w:r>
          </w:p>
          <w:p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390FA4" w:rsidRDefault="00390FA4" w:rsidP="00390FA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template is used mainly to provide information about </w:t>
            </w:r>
            <w:r w:rsidRPr="00E26739">
              <w:rPr>
                <w:rFonts w:cs="Arial"/>
                <w:noProof/>
              </w:rPr>
              <w:t>pucch_Cell</w:t>
            </w:r>
            <w:r>
              <w:rPr>
                <w:rFonts w:cs="Arial"/>
                <w:noProof/>
              </w:rPr>
              <w:t>.</w:t>
            </w:r>
          </w:p>
          <w:p w:rsidR="006E31A3" w:rsidRPr="00803546" w:rsidRDefault="00390FA4" w:rsidP="00390FA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But in this template, other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>
              <w:rPr>
                <w:rFonts w:cs="Arial"/>
                <w:noProof/>
              </w:rPr>
              <w:t>are</w:t>
            </w:r>
            <w:r w:rsidRPr="00E66C0C">
              <w:rPr>
                <w:rFonts w:cs="Arial"/>
                <w:noProof/>
              </w:rPr>
              <w:t xml:space="preserve"> left uninitialized. this needs to be corrected.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46" w:rsidRPr="006316B2" w:rsidRDefault="00180893" w:rsidP="00E138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All the IEs inside </w:t>
            </w:r>
            <w:r>
              <w:rPr>
                <w:rStyle w:val="n"/>
                <w:rFonts w:ascii="Courier New" w:hAnsi="Courier New" w:cs="Courier New"/>
              </w:rPr>
              <w:t xml:space="preserve">ServingCellConfig.R15 </w:t>
            </w:r>
            <w:r w:rsidRPr="00F46F2B">
              <w:rPr>
                <w:rFonts w:cs="Arial"/>
                <w:sz w:val="18"/>
                <w:szCs w:val="18"/>
                <w:lang w:eastAsia="en-GB"/>
              </w:rPr>
              <w:t>are initialized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Pr="00CC39F9" w:rsidRDefault="00626576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 w:rsidRPr="00626576">
              <w:rPr>
                <w:rFonts w:ascii="Arial" w:hAnsi="Arial" w:cs="Arial"/>
                <w:lang w:eastAsia="en-GB"/>
              </w:rPr>
              <w:t>ttcn\develop\Common\NR\NR_CellCfg_Templates.ttcn</w:t>
            </w:r>
          </w:p>
        </w:tc>
      </w:tr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>template (value) NR_SYSTEM_CTRL_REQ cads_NR_ServingCellConfigPUCCH_Cell_REQ(NR_CellId_Type  p_NR_CellId,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TimingInfo_Type p_TimingInfo := cs_TimingInfo_Now,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NR_ServingCellConfig_Type p_NR_ServingCellConfig,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NR_SS_StaticCellResourceConfig_Type p_NR_SS_StaticCellResourceConfig_Type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ServCellIndex p_PUCCH_Cell := tsc_NR_PCellIndex,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boolean p_CnfFlag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boolean p_FollowOnFlag := tsc_NoFollowOnFlag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) modifies cas_NR_CellConfigAllOmit_REQ :=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Common := cs_NR_ReqAspCommonPart_CellCfg(p_NR_CellId, p_TimingInfo, p_CnfFlag, p_FollowOnFlag),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StaticResourceConfig := p_NR_SS_StaticCellResourceConfig_Type,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FrequencyInfoDL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SSPbchBlock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PdschCellLevelConfig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DMRS_TypeA_Position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RateMatchPattern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ServingCellConfig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R15 := {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pucch_Cell := p_PUCCH_Cell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BWPs := omit,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CsiConfig := omit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Uplink := omit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  ServingCellConfig := p_NR_ServingCellConfig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4217B8" w:rsidRPr="004217B8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850B74" w:rsidRDefault="004217B8" w:rsidP="004217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17B8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>template (value) NR_SYSTEM_CTRL_REQ cads_NR_ServingCellConfigPUCCH_Cell_REQ(NR_CellId_Type  p_NR_CellId,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TimingInfo_Type p_TimingInfo := cs_TimingInfo_Now,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(value) NR_ServingCellConfig_Type p_NR_ServingCellConfig,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NR_SS_StaticCellResourceConfig_Type p_NR_SS_StaticCellResourceConfig_Type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ServCellIndex p_PUCCH_Cell := tsc_NR_PCellIndex,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template (omit) boolean p_CnfFlag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boolean p_FollowOnFlag := tsc_NoFollowOnFlag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) modifies cas_NR_CellConfigAllOmit_REQ :=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Common := cs_NR_ReqAspCommonPart_CellCfg(p_NR_CellId, p_TimingInfo, p_CnfFlag, p_FollowOnFlag),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Request := {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Cell := {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AddOrReconfigure := {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StaticResourceConfig := p_NR_SS_StaticCellResourceConfig_Type,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PhysicalLayer := {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Common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Downlink  := {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FrequencyInfoDL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SSPbchBlock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PdschCellLevelConfig := {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DMRS_TypeA_Position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RateMatchPattern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ServingCellConfig := {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R15 := { </w:t>
            </w: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//WA#WI=1227476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codeBlockGroupTransmission := omit, 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xOverhead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nrofHARQ_ProcessesForPDSCH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pucch_Cell := p_PUCCH_Cell,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maxMIMO_Layers := omit,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processingType2Enabled := omit,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pdsch_CodeBlockGroupTransmissionList_r16 := omit,</w:t>
            </w:r>
          </w:p>
          <w:p w:rsidR="00342742" w:rsidRPr="00005744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downlinkHARQ_FeedbackDisabled_r17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574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nrofHARQ_ProcessesForPDSCH_v1700 := omit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BWPs := omit,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CsiConfig := omit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Uplink := omit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  ServingCellConfig := p_NR_ServingCellConfig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342742" w:rsidRPr="00342742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F212AA" w:rsidRDefault="00342742" w:rsidP="003427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2742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4D25" w:rsidRDefault="00304D25">
      <w:r>
        <w:separator/>
      </w:r>
    </w:p>
  </w:endnote>
  <w:endnote w:type="continuationSeparator" w:id="0">
    <w:p w:rsidR="00304D25" w:rsidRDefault="0030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A86" w:rsidRDefault="00287A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A86" w:rsidRDefault="00287A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A86" w:rsidRDefault="00287A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4D25" w:rsidRDefault="00304D25">
      <w:r>
        <w:separator/>
      </w:r>
    </w:p>
  </w:footnote>
  <w:footnote w:type="continuationSeparator" w:id="0">
    <w:p w:rsidR="00304D25" w:rsidRDefault="00304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87A86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437B9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H4VU7HTV54JD-1231737843-1096</_dlc_DocId>
    <_dlc_DocIdUrl xmlns="05fef6b6-48ff-4793-a586-dff4857ec2fd">
      <Url>https://sharepoint.rsint.net/teams/MRT_Dev/_layouts/15/DocIdRedir.aspx?ID=H4VU7HTV54JD-1231737843-1096</Url>
      <Description>H4VU7HTV54JD-1231737843-1096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DA156FC8-1A4E-46AF-9BC1-BE6508FB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628</Words>
  <Characters>8064</Characters>
  <Application>Microsoft Office Word</Application>
  <DocSecurity>0</DocSecurity>
  <Lines>67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2023-12-11T07:30:00Z</dcterms:created>
  <dcterms:modified xsi:type="dcterms:W3CDTF">2023-12-11T07:30:00Z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767f6e16-4e15-4b91-8244-a3798258faf5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