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177F" w14:textId="7FADDC62" w:rsidR="00B9351F" w:rsidRDefault="00B9351F" w:rsidP="00B9351F">
      <w:pPr>
        <w:pStyle w:val="CRCoverPage"/>
        <w:tabs>
          <w:tab w:val="right" w:pos="9639"/>
        </w:tabs>
        <w:spacing w:after="0"/>
        <w:rPr>
          <w:b/>
          <w:i/>
          <w:noProof/>
          <w:sz w:val="28"/>
        </w:rPr>
      </w:pPr>
      <w:r>
        <w:rPr>
          <w:b/>
          <w:noProof/>
          <w:sz w:val="24"/>
        </w:rPr>
        <w:t>3GPP TSG-</w:t>
      </w:r>
      <w:r w:rsidR="002D6617">
        <w:fldChar w:fldCharType="begin"/>
      </w:r>
      <w:r w:rsidR="002D6617">
        <w:instrText xml:space="preserve"> DOCPROPERTY  TSG/WGRef  \* MERGEFORMAT </w:instrText>
      </w:r>
      <w:r w:rsidR="002D6617">
        <w:fldChar w:fldCharType="separate"/>
      </w:r>
      <w:r>
        <w:rPr>
          <w:b/>
          <w:noProof/>
          <w:sz w:val="24"/>
        </w:rPr>
        <w:t>RAN5</w:t>
      </w:r>
      <w:r w:rsidR="002D6617">
        <w:rPr>
          <w:b/>
          <w:noProof/>
          <w:sz w:val="24"/>
        </w:rPr>
        <w:fldChar w:fldCharType="end"/>
      </w:r>
      <w:r>
        <w:rPr>
          <w:b/>
          <w:noProof/>
          <w:sz w:val="24"/>
        </w:rPr>
        <w:t xml:space="preserve"> Meeting #</w:t>
      </w:r>
      <w:r w:rsidR="002D6617">
        <w:fldChar w:fldCharType="begin"/>
      </w:r>
      <w:r w:rsidR="002D6617">
        <w:instrText xml:space="preserve"> DOCPROPERTY  MtgSeq  \* MERGEFORMAT </w:instrText>
      </w:r>
      <w:r w:rsidR="002D6617">
        <w:fldChar w:fldCharType="separate"/>
      </w:r>
      <w:r w:rsidRPr="00EB09B7">
        <w:rPr>
          <w:b/>
          <w:noProof/>
          <w:sz w:val="24"/>
        </w:rPr>
        <w:t>2023</w:t>
      </w:r>
      <w:r w:rsidR="002D6617">
        <w:rPr>
          <w:b/>
          <w:noProof/>
          <w:sz w:val="24"/>
        </w:rPr>
        <w:fldChar w:fldCharType="end"/>
      </w:r>
      <w:r w:rsidR="002D6617">
        <w:fldChar w:fldCharType="begin"/>
      </w:r>
      <w:r w:rsidR="002D6617">
        <w:instrText xml:space="preserve"> DOCPROPERTY  MtgTitle  \* MERGEFORMAT </w:instrText>
      </w:r>
      <w:r w:rsidR="002D6617">
        <w:fldChar w:fldCharType="separate"/>
      </w:r>
      <w:r>
        <w:rPr>
          <w:b/>
          <w:noProof/>
          <w:sz w:val="24"/>
        </w:rPr>
        <w:t>-TTCN email</w:t>
      </w:r>
      <w:r w:rsidR="002D6617">
        <w:rPr>
          <w:b/>
          <w:noProof/>
          <w:sz w:val="24"/>
        </w:rPr>
        <w:fldChar w:fldCharType="end"/>
      </w:r>
      <w:r>
        <w:rPr>
          <w:b/>
          <w:i/>
          <w:noProof/>
          <w:sz w:val="28"/>
        </w:rPr>
        <w:tab/>
      </w:r>
      <w:r w:rsidR="002D6617">
        <w:fldChar w:fldCharType="begin"/>
      </w:r>
      <w:r w:rsidR="002D6617">
        <w:instrText xml:space="preserve"> DOCPROPERTY  Tdoc#  \* MERGEFORMAT </w:instrText>
      </w:r>
      <w:r w:rsidR="002D6617">
        <w:fldChar w:fldCharType="separate"/>
      </w:r>
      <w:r w:rsidRPr="00E13F3D">
        <w:rPr>
          <w:b/>
          <w:i/>
          <w:noProof/>
          <w:sz w:val="28"/>
        </w:rPr>
        <w:t>R5s230</w:t>
      </w:r>
      <w:r w:rsidR="002D6617">
        <w:rPr>
          <w:b/>
          <w:i/>
          <w:noProof/>
          <w:sz w:val="28"/>
        </w:rPr>
        <w:t>886</w:t>
      </w:r>
      <w:r w:rsidR="002D6617">
        <w:rPr>
          <w:b/>
          <w:i/>
          <w:noProof/>
          <w:sz w:val="28"/>
        </w:rPr>
        <w:fldChar w:fldCharType="end"/>
      </w:r>
    </w:p>
    <w:p w14:paraId="23090DEC" w14:textId="77777777" w:rsidR="00B9351F" w:rsidRDefault="002D6617" w:rsidP="00B9351F">
      <w:pPr>
        <w:pStyle w:val="CRCoverPage"/>
        <w:outlineLvl w:val="0"/>
        <w:rPr>
          <w:b/>
          <w:noProof/>
          <w:sz w:val="24"/>
        </w:rPr>
      </w:pPr>
      <w:r>
        <w:fldChar w:fldCharType="begin"/>
      </w:r>
      <w:r>
        <w:instrText xml:space="preserve"> DOCPROPERTY  Location  \* MERGEFORMAT </w:instrText>
      </w:r>
      <w:r>
        <w:fldChar w:fldCharType="separate"/>
      </w:r>
      <w:r w:rsidR="00B9351F" w:rsidRPr="00BA51D9">
        <w:rPr>
          <w:b/>
          <w:noProof/>
          <w:sz w:val="24"/>
        </w:rPr>
        <w:t>Online</w:t>
      </w:r>
      <w:r>
        <w:rPr>
          <w:b/>
          <w:noProof/>
          <w:sz w:val="24"/>
        </w:rPr>
        <w:fldChar w:fldCharType="end"/>
      </w:r>
      <w:r w:rsidR="00B9351F">
        <w:rPr>
          <w:b/>
          <w:noProof/>
          <w:sz w:val="24"/>
        </w:rPr>
        <w:t xml:space="preserve">, </w:t>
      </w:r>
      <w:r w:rsidR="00B9351F">
        <w:fldChar w:fldCharType="begin"/>
      </w:r>
      <w:r w:rsidR="00B9351F">
        <w:instrText xml:space="preserve"> DOCPROPERTY  Country  \* MERGEFORMAT </w:instrText>
      </w:r>
      <w:r w:rsidR="00B9351F">
        <w:fldChar w:fldCharType="end"/>
      </w:r>
      <w:r w:rsidR="00B9351F">
        <w:rPr>
          <w:b/>
          <w:noProof/>
          <w:sz w:val="24"/>
        </w:rPr>
        <w:t xml:space="preserve">, </w:t>
      </w:r>
      <w:r>
        <w:fldChar w:fldCharType="begin"/>
      </w:r>
      <w:r>
        <w:instrText xml:space="preserve"> DOCPROPERTY  StartDate  \* MERGEFORMAT </w:instrText>
      </w:r>
      <w:r>
        <w:fldChar w:fldCharType="separate"/>
      </w:r>
      <w:r w:rsidR="00B9351F" w:rsidRPr="00BA51D9">
        <w:rPr>
          <w:b/>
          <w:noProof/>
          <w:sz w:val="24"/>
        </w:rPr>
        <w:t>9th Dec 2022</w:t>
      </w:r>
      <w:r>
        <w:rPr>
          <w:b/>
          <w:noProof/>
          <w:sz w:val="24"/>
        </w:rPr>
        <w:fldChar w:fldCharType="end"/>
      </w:r>
      <w:r w:rsidR="00B9351F">
        <w:rPr>
          <w:b/>
          <w:noProof/>
          <w:sz w:val="24"/>
        </w:rPr>
        <w:t xml:space="preserve"> - </w:t>
      </w:r>
      <w:r>
        <w:fldChar w:fldCharType="begin"/>
      </w:r>
      <w:r>
        <w:instrText xml:space="preserve"> DOCPROPERTY  EndDate  \* MERGEFORMAT </w:instrText>
      </w:r>
      <w:r>
        <w:fldChar w:fldCharType="separate"/>
      </w:r>
      <w:r w:rsidR="00B9351F"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51F" w14:paraId="05E44755" w14:textId="77777777" w:rsidTr="00B9351F">
        <w:tc>
          <w:tcPr>
            <w:tcW w:w="9641" w:type="dxa"/>
            <w:gridSpan w:val="9"/>
            <w:tcBorders>
              <w:top w:val="single" w:sz="4" w:space="0" w:color="auto"/>
              <w:left w:val="single" w:sz="4" w:space="0" w:color="auto"/>
              <w:right w:val="single" w:sz="4" w:space="0" w:color="auto"/>
            </w:tcBorders>
          </w:tcPr>
          <w:p w14:paraId="2D67E5B6" w14:textId="77777777" w:rsidR="00B9351F" w:rsidRDefault="00B9351F" w:rsidP="00B9351F">
            <w:pPr>
              <w:pStyle w:val="CRCoverPage"/>
              <w:spacing w:after="0"/>
              <w:jc w:val="right"/>
              <w:rPr>
                <w:i/>
                <w:noProof/>
              </w:rPr>
            </w:pPr>
            <w:r>
              <w:rPr>
                <w:i/>
                <w:noProof/>
                <w:sz w:val="14"/>
              </w:rPr>
              <w:t>CR-Form-v12.2</w:t>
            </w:r>
          </w:p>
        </w:tc>
      </w:tr>
      <w:tr w:rsidR="00B9351F" w14:paraId="5B4FD749" w14:textId="77777777" w:rsidTr="00B9351F">
        <w:tc>
          <w:tcPr>
            <w:tcW w:w="9641" w:type="dxa"/>
            <w:gridSpan w:val="9"/>
            <w:tcBorders>
              <w:left w:val="single" w:sz="4" w:space="0" w:color="auto"/>
              <w:right w:val="single" w:sz="4" w:space="0" w:color="auto"/>
            </w:tcBorders>
          </w:tcPr>
          <w:p w14:paraId="2191394C" w14:textId="77777777" w:rsidR="00B9351F" w:rsidRDefault="00B9351F" w:rsidP="00B9351F">
            <w:pPr>
              <w:pStyle w:val="CRCoverPage"/>
              <w:spacing w:after="0"/>
              <w:jc w:val="center"/>
              <w:rPr>
                <w:noProof/>
              </w:rPr>
            </w:pPr>
            <w:r>
              <w:rPr>
                <w:b/>
                <w:noProof/>
                <w:sz w:val="32"/>
              </w:rPr>
              <w:t>CHANGE REQUEST</w:t>
            </w:r>
          </w:p>
        </w:tc>
      </w:tr>
      <w:tr w:rsidR="00B9351F" w14:paraId="09B0DEC5" w14:textId="77777777" w:rsidTr="00B9351F">
        <w:tc>
          <w:tcPr>
            <w:tcW w:w="9641" w:type="dxa"/>
            <w:gridSpan w:val="9"/>
            <w:tcBorders>
              <w:left w:val="single" w:sz="4" w:space="0" w:color="auto"/>
              <w:right w:val="single" w:sz="4" w:space="0" w:color="auto"/>
            </w:tcBorders>
          </w:tcPr>
          <w:p w14:paraId="2102F655" w14:textId="77777777" w:rsidR="00B9351F" w:rsidRDefault="00B9351F" w:rsidP="00B9351F">
            <w:pPr>
              <w:pStyle w:val="CRCoverPage"/>
              <w:spacing w:after="0"/>
              <w:rPr>
                <w:noProof/>
                <w:sz w:val="8"/>
                <w:szCs w:val="8"/>
              </w:rPr>
            </w:pPr>
          </w:p>
        </w:tc>
      </w:tr>
      <w:tr w:rsidR="00B9351F" w14:paraId="45FD7381" w14:textId="77777777" w:rsidTr="00B9351F">
        <w:tc>
          <w:tcPr>
            <w:tcW w:w="142" w:type="dxa"/>
            <w:tcBorders>
              <w:left w:val="single" w:sz="4" w:space="0" w:color="auto"/>
            </w:tcBorders>
          </w:tcPr>
          <w:p w14:paraId="615ECE68" w14:textId="77777777" w:rsidR="00B9351F" w:rsidRDefault="00B9351F" w:rsidP="00B9351F">
            <w:pPr>
              <w:pStyle w:val="CRCoverPage"/>
              <w:spacing w:after="0"/>
              <w:jc w:val="right"/>
              <w:rPr>
                <w:noProof/>
              </w:rPr>
            </w:pPr>
          </w:p>
        </w:tc>
        <w:tc>
          <w:tcPr>
            <w:tcW w:w="1559" w:type="dxa"/>
            <w:shd w:val="pct30" w:color="FFFF00" w:fill="auto"/>
          </w:tcPr>
          <w:p w14:paraId="0D215762" w14:textId="77777777" w:rsidR="00B9351F" w:rsidRPr="00410371" w:rsidRDefault="002D6617" w:rsidP="00B9351F">
            <w:pPr>
              <w:pStyle w:val="CRCoverPage"/>
              <w:spacing w:after="0"/>
              <w:jc w:val="right"/>
              <w:rPr>
                <w:b/>
                <w:noProof/>
                <w:sz w:val="28"/>
              </w:rPr>
            </w:pPr>
            <w:r>
              <w:fldChar w:fldCharType="begin"/>
            </w:r>
            <w:r>
              <w:instrText xml:space="preserve"> DOCPROPERTY  Spec#  \* MERGEFORMAT </w:instrText>
            </w:r>
            <w:r>
              <w:fldChar w:fldCharType="separate"/>
            </w:r>
            <w:r w:rsidR="00B9351F" w:rsidRPr="00410371">
              <w:rPr>
                <w:b/>
                <w:noProof/>
                <w:sz w:val="28"/>
              </w:rPr>
              <w:t>38.523-3</w:t>
            </w:r>
            <w:r>
              <w:rPr>
                <w:b/>
                <w:noProof/>
                <w:sz w:val="28"/>
              </w:rPr>
              <w:fldChar w:fldCharType="end"/>
            </w:r>
          </w:p>
        </w:tc>
        <w:tc>
          <w:tcPr>
            <w:tcW w:w="709" w:type="dxa"/>
          </w:tcPr>
          <w:p w14:paraId="5321F7C8" w14:textId="77777777" w:rsidR="00B9351F" w:rsidRDefault="00B9351F" w:rsidP="00B9351F">
            <w:pPr>
              <w:pStyle w:val="CRCoverPage"/>
              <w:spacing w:after="0"/>
              <w:jc w:val="center"/>
              <w:rPr>
                <w:noProof/>
              </w:rPr>
            </w:pPr>
            <w:r>
              <w:rPr>
                <w:b/>
                <w:noProof/>
                <w:sz w:val="28"/>
              </w:rPr>
              <w:t>CR</w:t>
            </w:r>
          </w:p>
        </w:tc>
        <w:tc>
          <w:tcPr>
            <w:tcW w:w="1276" w:type="dxa"/>
            <w:shd w:val="pct30" w:color="FFFF00" w:fill="auto"/>
          </w:tcPr>
          <w:p w14:paraId="592BA1CD" w14:textId="77777777" w:rsidR="00B9351F" w:rsidRPr="00410371" w:rsidRDefault="002D6617" w:rsidP="00B9351F">
            <w:pPr>
              <w:pStyle w:val="CRCoverPage"/>
              <w:spacing w:after="0"/>
              <w:rPr>
                <w:noProof/>
              </w:rPr>
            </w:pPr>
            <w:r>
              <w:fldChar w:fldCharType="begin"/>
            </w:r>
            <w:r>
              <w:instrText xml:space="preserve"> DOCPROPERTY  Cr#  \* MERGEFORMAT </w:instrText>
            </w:r>
            <w:r>
              <w:fldChar w:fldCharType="separate"/>
            </w:r>
            <w:r w:rsidR="00B9351F" w:rsidRPr="00410371">
              <w:rPr>
                <w:b/>
                <w:noProof/>
                <w:sz w:val="28"/>
              </w:rPr>
              <w:t>3184</w:t>
            </w:r>
            <w:r>
              <w:rPr>
                <w:b/>
                <w:noProof/>
                <w:sz w:val="28"/>
              </w:rPr>
              <w:fldChar w:fldCharType="end"/>
            </w:r>
          </w:p>
        </w:tc>
        <w:tc>
          <w:tcPr>
            <w:tcW w:w="709" w:type="dxa"/>
          </w:tcPr>
          <w:p w14:paraId="79EB0FC2" w14:textId="77777777" w:rsidR="00B9351F" w:rsidRDefault="00B9351F" w:rsidP="00B9351F">
            <w:pPr>
              <w:pStyle w:val="CRCoverPage"/>
              <w:tabs>
                <w:tab w:val="right" w:pos="625"/>
              </w:tabs>
              <w:spacing w:after="0"/>
              <w:jc w:val="center"/>
              <w:rPr>
                <w:noProof/>
              </w:rPr>
            </w:pPr>
            <w:r>
              <w:rPr>
                <w:b/>
                <w:bCs/>
                <w:noProof/>
                <w:sz w:val="28"/>
              </w:rPr>
              <w:t>rev</w:t>
            </w:r>
          </w:p>
        </w:tc>
        <w:tc>
          <w:tcPr>
            <w:tcW w:w="992" w:type="dxa"/>
            <w:shd w:val="pct30" w:color="FFFF00" w:fill="auto"/>
          </w:tcPr>
          <w:p w14:paraId="49C880F5" w14:textId="4BE2E905" w:rsidR="00B9351F" w:rsidRPr="00410371" w:rsidRDefault="002D6617" w:rsidP="00B9351F">
            <w:pPr>
              <w:pStyle w:val="CRCoverPage"/>
              <w:spacing w:after="0"/>
              <w:jc w:val="center"/>
              <w:rPr>
                <w:b/>
                <w:noProof/>
              </w:rPr>
            </w:pPr>
            <w:r>
              <w:t>1</w:t>
            </w:r>
          </w:p>
        </w:tc>
        <w:tc>
          <w:tcPr>
            <w:tcW w:w="2410" w:type="dxa"/>
          </w:tcPr>
          <w:p w14:paraId="2C081E08" w14:textId="77777777" w:rsidR="00B9351F" w:rsidRDefault="00B9351F" w:rsidP="00B93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4E961" w14:textId="67F18E12" w:rsidR="00B9351F" w:rsidRPr="00410371" w:rsidRDefault="002D6617" w:rsidP="00B9351F">
            <w:pPr>
              <w:pStyle w:val="CRCoverPage"/>
              <w:spacing w:after="0"/>
              <w:jc w:val="center"/>
              <w:rPr>
                <w:noProof/>
                <w:sz w:val="28"/>
              </w:rPr>
            </w:pPr>
            <w:r>
              <w:fldChar w:fldCharType="begin"/>
            </w:r>
            <w:r>
              <w:instrText xml:space="preserve"> DOCPROPERTY  Version  \* MERGEFORMAT </w:instrText>
            </w:r>
            <w:r>
              <w:fldChar w:fldCharType="separate"/>
            </w:r>
            <w:r w:rsidR="00B9351F" w:rsidRPr="00410371">
              <w:rPr>
                <w:b/>
                <w:noProof/>
                <w:sz w:val="28"/>
              </w:rPr>
              <w:t>17.</w:t>
            </w:r>
            <w:r>
              <w:rPr>
                <w:b/>
                <w:noProof/>
                <w:sz w:val="28"/>
              </w:rPr>
              <w:t>8</w:t>
            </w:r>
            <w:r w:rsidR="00B9351F" w:rsidRPr="00410371">
              <w:rPr>
                <w:b/>
                <w:noProof/>
                <w:sz w:val="28"/>
              </w:rPr>
              <w:t>.0</w:t>
            </w:r>
            <w:r>
              <w:rPr>
                <w:b/>
                <w:noProof/>
                <w:sz w:val="28"/>
              </w:rPr>
              <w:fldChar w:fldCharType="end"/>
            </w:r>
          </w:p>
        </w:tc>
        <w:tc>
          <w:tcPr>
            <w:tcW w:w="143" w:type="dxa"/>
            <w:tcBorders>
              <w:right w:val="single" w:sz="4" w:space="0" w:color="auto"/>
            </w:tcBorders>
          </w:tcPr>
          <w:p w14:paraId="762A0B39" w14:textId="77777777" w:rsidR="00B9351F" w:rsidRDefault="00B9351F" w:rsidP="00B9351F">
            <w:pPr>
              <w:pStyle w:val="CRCoverPage"/>
              <w:spacing w:after="0"/>
              <w:rPr>
                <w:noProof/>
              </w:rPr>
            </w:pPr>
          </w:p>
        </w:tc>
      </w:tr>
      <w:tr w:rsidR="00B9351F" w14:paraId="1E502C82" w14:textId="77777777" w:rsidTr="00B9351F">
        <w:tc>
          <w:tcPr>
            <w:tcW w:w="9641" w:type="dxa"/>
            <w:gridSpan w:val="9"/>
            <w:tcBorders>
              <w:left w:val="single" w:sz="4" w:space="0" w:color="auto"/>
              <w:right w:val="single" w:sz="4" w:space="0" w:color="auto"/>
            </w:tcBorders>
          </w:tcPr>
          <w:p w14:paraId="274507FD" w14:textId="77777777" w:rsidR="00B9351F" w:rsidRDefault="00B9351F" w:rsidP="00B9351F">
            <w:pPr>
              <w:pStyle w:val="CRCoverPage"/>
              <w:spacing w:after="0"/>
              <w:rPr>
                <w:noProof/>
              </w:rPr>
            </w:pPr>
          </w:p>
        </w:tc>
      </w:tr>
      <w:tr w:rsidR="00B9351F" w14:paraId="12931998" w14:textId="77777777" w:rsidTr="00B9351F">
        <w:tc>
          <w:tcPr>
            <w:tcW w:w="9641" w:type="dxa"/>
            <w:gridSpan w:val="9"/>
            <w:tcBorders>
              <w:top w:val="single" w:sz="4" w:space="0" w:color="auto"/>
            </w:tcBorders>
          </w:tcPr>
          <w:p w14:paraId="04C84887" w14:textId="77777777" w:rsidR="00B9351F" w:rsidRPr="00F25D98" w:rsidRDefault="00B9351F" w:rsidP="00B93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51F" w14:paraId="127361D2" w14:textId="77777777" w:rsidTr="00B9351F">
        <w:tc>
          <w:tcPr>
            <w:tcW w:w="9641" w:type="dxa"/>
            <w:gridSpan w:val="9"/>
          </w:tcPr>
          <w:p w14:paraId="304998B0" w14:textId="77777777" w:rsidR="00B9351F" w:rsidRDefault="00B9351F" w:rsidP="00B9351F">
            <w:pPr>
              <w:pStyle w:val="CRCoverPage"/>
              <w:spacing w:after="0"/>
              <w:rPr>
                <w:noProof/>
                <w:sz w:val="8"/>
                <w:szCs w:val="8"/>
              </w:rPr>
            </w:pPr>
          </w:p>
        </w:tc>
      </w:tr>
    </w:tbl>
    <w:p w14:paraId="6F7C6C82" w14:textId="77777777" w:rsidR="00B9351F" w:rsidRDefault="00B9351F" w:rsidP="00B93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51F" w14:paraId="2683B189" w14:textId="77777777" w:rsidTr="00B9351F">
        <w:tc>
          <w:tcPr>
            <w:tcW w:w="2835" w:type="dxa"/>
          </w:tcPr>
          <w:p w14:paraId="135BB269" w14:textId="77777777" w:rsidR="00B9351F" w:rsidRDefault="00B9351F" w:rsidP="00B9351F">
            <w:pPr>
              <w:pStyle w:val="CRCoverPage"/>
              <w:tabs>
                <w:tab w:val="right" w:pos="2751"/>
              </w:tabs>
              <w:spacing w:after="0"/>
              <w:rPr>
                <w:b/>
                <w:i/>
                <w:noProof/>
              </w:rPr>
            </w:pPr>
            <w:r>
              <w:rPr>
                <w:b/>
                <w:i/>
                <w:noProof/>
              </w:rPr>
              <w:t>Proposed change affects:</w:t>
            </w:r>
          </w:p>
        </w:tc>
        <w:tc>
          <w:tcPr>
            <w:tcW w:w="1418" w:type="dxa"/>
          </w:tcPr>
          <w:p w14:paraId="3FD8314C" w14:textId="77777777" w:rsidR="00B9351F" w:rsidRDefault="00B9351F" w:rsidP="00B93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81191" w14:textId="77777777" w:rsidR="00B9351F" w:rsidRDefault="00B9351F" w:rsidP="00B9351F">
            <w:pPr>
              <w:pStyle w:val="CRCoverPage"/>
              <w:spacing w:after="0"/>
              <w:jc w:val="center"/>
              <w:rPr>
                <w:b/>
                <w:caps/>
                <w:noProof/>
              </w:rPr>
            </w:pPr>
          </w:p>
        </w:tc>
        <w:tc>
          <w:tcPr>
            <w:tcW w:w="709" w:type="dxa"/>
            <w:tcBorders>
              <w:left w:val="single" w:sz="4" w:space="0" w:color="auto"/>
            </w:tcBorders>
          </w:tcPr>
          <w:p w14:paraId="58F6C329" w14:textId="77777777" w:rsidR="00B9351F" w:rsidRDefault="00B9351F" w:rsidP="00B93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9F3C8" w14:textId="77777777" w:rsidR="00B9351F" w:rsidRDefault="00B9351F" w:rsidP="00B9351F">
            <w:pPr>
              <w:pStyle w:val="CRCoverPage"/>
              <w:spacing w:after="0"/>
              <w:jc w:val="center"/>
              <w:rPr>
                <w:b/>
                <w:caps/>
                <w:noProof/>
              </w:rPr>
            </w:pPr>
          </w:p>
        </w:tc>
        <w:tc>
          <w:tcPr>
            <w:tcW w:w="2126" w:type="dxa"/>
          </w:tcPr>
          <w:p w14:paraId="4BFA0B1C" w14:textId="77777777" w:rsidR="00B9351F" w:rsidRDefault="00B9351F" w:rsidP="00B93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907A3" w14:textId="77777777" w:rsidR="00B9351F" w:rsidRDefault="00B9351F" w:rsidP="00B9351F">
            <w:pPr>
              <w:pStyle w:val="CRCoverPage"/>
              <w:spacing w:after="0"/>
              <w:jc w:val="center"/>
              <w:rPr>
                <w:b/>
                <w:caps/>
                <w:noProof/>
              </w:rPr>
            </w:pPr>
          </w:p>
        </w:tc>
        <w:tc>
          <w:tcPr>
            <w:tcW w:w="1418" w:type="dxa"/>
            <w:tcBorders>
              <w:left w:val="nil"/>
            </w:tcBorders>
          </w:tcPr>
          <w:p w14:paraId="6DF6E994" w14:textId="77777777" w:rsidR="00B9351F" w:rsidRDefault="00B9351F" w:rsidP="00B93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BCC27" w14:textId="77777777" w:rsidR="00B9351F" w:rsidRDefault="00B9351F" w:rsidP="00B9351F">
            <w:pPr>
              <w:pStyle w:val="CRCoverPage"/>
              <w:spacing w:after="0"/>
              <w:jc w:val="center"/>
              <w:rPr>
                <w:b/>
                <w:bCs/>
                <w:caps/>
                <w:noProof/>
              </w:rPr>
            </w:pPr>
          </w:p>
        </w:tc>
      </w:tr>
    </w:tbl>
    <w:p w14:paraId="253EA58B" w14:textId="77777777" w:rsidR="00B9351F" w:rsidRDefault="00B9351F" w:rsidP="00B93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51F" w14:paraId="0E10C497" w14:textId="77777777" w:rsidTr="00B9351F">
        <w:tc>
          <w:tcPr>
            <w:tcW w:w="9640" w:type="dxa"/>
            <w:gridSpan w:val="11"/>
          </w:tcPr>
          <w:p w14:paraId="6F6197FD" w14:textId="77777777" w:rsidR="00B9351F" w:rsidRDefault="00B9351F" w:rsidP="00B9351F">
            <w:pPr>
              <w:pStyle w:val="CRCoverPage"/>
              <w:spacing w:after="0"/>
              <w:rPr>
                <w:noProof/>
                <w:sz w:val="8"/>
                <w:szCs w:val="8"/>
              </w:rPr>
            </w:pPr>
          </w:p>
        </w:tc>
      </w:tr>
      <w:tr w:rsidR="00B9351F" w14:paraId="72508BBF" w14:textId="77777777" w:rsidTr="00B9351F">
        <w:tc>
          <w:tcPr>
            <w:tcW w:w="1843" w:type="dxa"/>
            <w:tcBorders>
              <w:top w:val="single" w:sz="4" w:space="0" w:color="auto"/>
              <w:left w:val="single" w:sz="4" w:space="0" w:color="auto"/>
            </w:tcBorders>
          </w:tcPr>
          <w:p w14:paraId="34529C1D" w14:textId="77777777" w:rsidR="00B9351F" w:rsidRDefault="00B9351F" w:rsidP="00B93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BD468" w14:textId="77777777" w:rsidR="00B9351F" w:rsidRDefault="002D6617" w:rsidP="00B9351F">
            <w:pPr>
              <w:pStyle w:val="CRCoverPage"/>
              <w:spacing w:after="0"/>
              <w:ind w:left="100"/>
              <w:rPr>
                <w:noProof/>
              </w:rPr>
            </w:pPr>
            <w:r>
              <w:fldChar w:fldCharType="begin"/>
            </w:r>
            <w:r>
              <w:instrText xml:space="preserve"> DOCPROPERTY  CrTitle  \* MERGEFORMAT </w:instrText>
            </w:r>
            <w:r>
              <w:fldChar w:fldCharType="separate"/>
            </w:r>
            <w:r w:rsidR="00B9351F">
              <w:t>Addition of NR5GC Redcap testcase 7.1.1.1.17 in FR1</w:t>
            </w:r>
            <w:r>
              <w:fldChar w:fldCharType="end"/>
            </w:r>
          </w:p>
        </w:tc>
      </w:tr>
      <w:tr w:rsidR="00B9351F" w14:paraId="521D96FF" w14:textId="77777777" w:rsidTr="00B9351F">
        <w:tc>
          <w:tcPr>
            <w:tcW w:w="1843" w:type="dxa"/>
            <w:tcBorders>
              <w:left w:val="single" w:sz="4" w:space="0" w:color="auto"/>
            </w:tcBorders>
          </w:tcPr>
          <w:p w14:paraId="170E02CB"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0F8DE883" w14:textId="77777777" w:rsidR="00B9351F" w:rsidRDefault="00B9351F" w:rsidP="00B9351F">
            <w:pPr>
              <w:pStyle w:val="CRCoverPage"/>
              <w:spacing w:after="0"/>
              <w:rPr>
                <w:noProof/>
                <w:sz w:val="8"/>
                <w:szCs w:val="8"/>
              </w:rPr>
            </w:pPr>
          </w:p>
        </w:tc>
      </w:tr>
      <w:tr w:rsidR="00B9351F" w14:paraId="49543482" w14:textId="77777777" w:rsidTr="00B9351F">
        <w:tc>
          <w:tcPr>
            <w:tcW w:w="1843" w:type="dxa"/>
            <w:tcBorders>
              <w:left w:val="single" w:sz="4" w:space="0" w:color="auto"/>
            </w:tcBorders>
          </w:tcPr>
          <w:p w14:paraId="54369152" w14:textId="77777777" w:rsidR="00B9351F" w:rsidRDefault="00B9351F" w:rsidP="00B93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B14" w14:textId="77777777" w:rsidR="00B9351F" w:rsidRDefault="002D6617" w:rsidP="00B9351F">
            <w:pPr>
              <w:pStyle w:val="CRCoverPage"/>
              <w:spacing w:after="0"/>
              <w:ind w:left="100"/>
              <w:rPr>
                <w:noProof/>
              </w:rPr>
            </w:pPr>
            <w:r>
              <w:fldChar w:fldCharType="begin"/>
            </w:r>
            <w:r>
              <w:instrText xml:space="preserve"> DOCPROPERTY  SourceIfWg  \* MERGEFORMAT </w:instrText>
            </w:r>
            <w:r>
              <w:fldChar w:fldCharType="separate"/>
            </w:r>
            <w:r w:rsidR="00B9351F">
              <w:rPr>
                <w:noProof/>
              </w:rPr>
              <w:t>ROHDE &amp; SCHWARZ</w:t>
            </w:r>
            <w:r>
              <w:rPr>
                <w:noProof/>
              </w:rPr>
              <w:fldChar w:fldCharType="end"/>
            </w:r>
          </w:p>
        </w:tc>
      </w:tr>
      <w:tr w:rsidR="00B9351F" w14:paraId="74996264" w14:textId="77777777" w:rsidTr="00B9351F">
        <w:tc>
          <w:tcPr>
            <w:tcW w:w="1843" w:type="dxa"/>
            <w:tcBorders>
              <w:left w:val="single" w:sz="4" w:space="0" w:color="auto"/>
            </w:tcBorders>
          </w:tcPr>
          <w:p w14:paraId="3E6F3BB0" w14:textId="77777777" w:rsidR="00B9351F" w:rsidRDefault="00B9351F" w:rsidP="00B93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AE52" w14:textId="77777777" w:rsidR="00B9351F" w:rsidRDefault="00B9351F" w:rsidP="00B9351F">
            <w:pPr>
              <w:pStyle w:val="CRCoverPage"/>
              <w:spacing w:after="0"/>
              <w:ind w:left="100"/>
              <w:rPr>
                <w:noProof/>
              </w:rPr>
            </w:pPr>
            <w:r>
              <w:t>R5</w:t>
            </w:r>
            <w:r>
              <w:fldChar w:fldCharType="begin"/>
            </w:r>
            <w:r>
              <w:instrText xml:space="preserve"> DOCPROPERTY  SourceIfTsg  \* MERGEFORMAT </w:instrText>
            </w:r>
            <w:r>
              <w:fldChar w:fldCharType="end"/>
            </w:r>
          </w:p>
        </w:tc>
      </w:tr>
      <w:tr w:rsidR="00B9351F" w14:paraId="58C84B56" w14:textId="77777777" w:rsidTr="00B9351F">
        <w:tc>
          <w:tcPr>
            <w:tcW w:w="1843" w:type="dxa"/>
            <w:tcBorders>
              <w:left w:val="single" w:sz="4" w:space="0" w:color="auto"/>
            </w:tcBorders>
          </w:tcPr>
          <w:p w14:paraId="3B609808" w14:textId="77777777"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14:paraId="03B52E92" w14:textId="77777777" w:rsidR="00B9351F" w:rsidRDefault="00B9351F" w:rsidP="00B9351F">
            <w:pPr>
              <w:pStyle w:val="CRCoverPage"/>
              <w:spacing w:after="0"/>
              <w:rPr>
                <w:noProof/>
                <w:sz w:val="8"/>
                <w:szCs w:val="8"/>
              </w:rPr>
            </w:pPr>
          </w:p>
        </w:tc>
      </w:tr>
      <w:tr w:rsidR="00B9351F" w14:paraId="4465D0E9" w14:textId="77777777" w:rsidTr="00B9351F">
        <w:tc>
          <w:tcPr>
            <w:tcW w:w="1843" w:type="dxa"/>
            <w:tcBorders>
              <w:left w:val="single" w:sz="4" w:space="0" w:color="auto"/>
            </w:tcBorders>
          </w:tcPr>
          <w:p w14:paraId="16FF1A35" w14:textId="77777777" w:rsidR="00B9351F" w:rsidRDefault="00B9351F" w:rsidP="00B9351F">
            <w:pPr>
              <w:pStyle w:val="CRCoverPage"/>
              <w:tabs>
                <w:tab w:val="right" w:pos="1759"/>
              </w:tabs>
              <w:spacing w:after="0"/>
              <w:rPr>
                <w:b/>
                <w:i/>
                <w:noProof/>
              </w:rPr>
            </w:pPr>
            <w:r>
              <w:rPr>
                <w:b/>
                <w:i/>
                <w:noProof/>
              </w:rPr>
              <w:t>Work item code:</w:t>
            </w:r>
          </w:p>
        </w:tc>
        <w:tc>
          <w:tcPr>
            <w:tcW w:w="3686" w:type="dxa"/>
            <w:gridSpan w:val="5"/>
            <w:shd w:val="pct30" w:color="FFFF00" w:fill="auto"/>
          </w:tcPr>
          <w:p w14:paraId="539D0F50" w14:textId="77777777" w:rsidR="00B9351F" w:rsidRDefault="002D6617" w:rsidP="00B9351F">
            <w:pPr>
              <w:pStyle w:val="CRCoverPage"/>
              <w:spacing w:after="0"/>
              <w:ind w:left="100"/>
              <w:rPr>
                <w:noProof/>
              </w:rPr>
            </w:pPr>
            <w:r>
              <w:fldChar w:fldCharType="begin"/>
            </w:r>
            <w:r>
              <w:instrText xml:space="preserve"> DOCPROPERTY  RelatedWis  \* MERGEFORMAT </w:instrText>
            </w:r>
            <w:r>
              <w:fldChar w:fldCharType="separate"/>
            </w:r>
            <w:r w:rsidR="00B9351F">
              <w:rPr>
                <w:noProof/>
              </w:rPr>
              <w:t>NR_redcap_plus_ARCH-UEConTest</w:t>
            </w:r>
            <w:r>
              <w:rPr>
                <w:noProof/>
              </w:rPr>
              <w:fldChar w:fldCharType="end"/>
            </w:r>
          </w:p>
        </w:tc>
        <w:tc>
          <w:tcPr>
            <w:tcW w:w="567" w:type="dxa"/>
            <w:tcBorders>
              <w:left w:val="nil"/>
            </w:tcBorders>
          </w:tcPr>
          <w:p w14:paraId="4B614269" w14:textId="77777777" w:rsidR="00B9351F" w:rsidRDefault="00B9351F" w:rsidP="00B9351F">
            <w:pPr>
              <w:pStyle w:val="CRCoverPage"/>
              <w:spacing w:after="0"/>
              <w:ind w:right="100"/>
              <w:rPr>
                <w:noProof/>
              </w:rPr>
            </w:pPr>
          </w:p>
        </w:tc>
        <w:tc>
          <w:tcPr>
            <w:tcW w:w="1417" w:type="dxa"/>
            <w:gridSpan w:val="3"/>
            <w:tcBorders>
              <w:left w:val="nil"/>
            </w:tcBorders>
          </w:tcPr>
          <w:p w14:paraId="6D3D8185" w14:textId="77777777" w:rsidR="00B9351F" w:rsidRDefault="00B9351F" w:rsidP="00B93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EC12D" w14:textId="77777777" w:rsidR="00B9351F" w:rsidRDefault="002D6617" w:rsidP="00B9351F">
            <w:pPr>
              <w:pStyle w:val="CRCoverPage"/>
              <w:spacing w:after="0"/>
              <w:ind w:left="100"/>
              <w:rPr>
                <w:noProof/>
              </w:rPr>
            </w:pPr>
            <w:r>
              <w:fldChar w:fldCharType="begin"/>
            </w:r>
            <w:r>
              <w:instrText xml:space="preserve"> DOCPROPERTY  ResDate  \* MERGEFORMAT </w:instrText>
            </w:r>
            <w:r>
              <w:fldChar w:fldCharType="separate"/>
            </w:r>
            <w:r w:rsidR="00B9351F">
              <w:rPr>
                <w:noProof/>
              </w:rPr>
              <w:t>2023-08-31</w:t>
            </w:r>
            <w:r>
              <w:rPr>
                <w:noProof/>
              </w:rPr>
              <w:fldChar w:fldCharType="end"/>
            </w:r>
          </w:p>
        </w:tc>
      </w:tr>
      <w:tr w:rsidR="00B9351F" w14:paraId="0B5275BC" w14:textId="77777777" w:rsidTr="00B9351F">
        <w:tc>
          <w:tcPr>
            <w:tcW w:w="1843" w:type="dxa"/>
            <w:tcBorders>
              <w:left w:val="single" w:sz="4" w:space="0" w:color="auto"/>
            </w:tcBorders>
          </w:tcPr>
          <w:p w14:paraId="110C5456" w14:textId="77777777" w:rsidR="00B9351F" w:rsidRDefault="00B9351F" w:rsidP="00B9351F">
            <w:pPr>
              <w:pStyle w:val="CRCoverPage"/>
              <w:spacing w:after="0"/>
              <w:rPr>
                <w:b/>
                <w:i/>
                <w:noProof/>
                <w:sz w:val="8"/>
                <w:szCs w:val="8"/>
              </w:rPr>
            </w:pPr>
          </w:p>
        </w:tc>
        <w:tc>
          <w:tcPr>
            <w:tcW w:w="1986" w:type="dxa"/>
            <w:gridSpan w:val="4"/>
          </w:tcPr>
          <w:p w14:paraId="210C2AFB" w14:textId="77777777" w:rsidR="00B9351F" w:rsidRDefault="00B9351F" w:rsidP="00B9351F">
            <w:pPr>
              <w:pStyle w:val="CRCoverPage"/>
              <w:spacing w:after="0"/>
              <w:rPr>
                <w:noProof/>
                <w:sz w:val="8"/>
                <w:szCs w:val="8"/>
              </w:rPr>
            </w:pPr>
          </w:p>
        </w:tc>
        <w:tc>
          <w:tcPr>
            <w:tcW w:w="2267" w:type="dxa"/>
            <w:gridSpan w:val="2"/>
          </w:tcPr>
          <w:p w14:paraId="6AD99A73" w14:textId="77777777" w:rsidR="00B9351F" w:rsidRDefault="00B9351F" w:rsidP="00B9351F">
            <w:pPr>
              <w:pStyle w:val="CRCoverPage"/>
              <w:spacing w:after="0"/>
              <w:rPr>
                <w:noProof/>
                <w:sz w:val="8"/>
                <w:szCs w:val="8"/>
              </w:rPr>
            </w:pPr>
          </w:p>
        </w:tc>
        <w:tc>
          <w:tcPr>
            <w:tcW w:w="1417" w:type="dxa"/>
            <w:gridSpan w:val="3"/>
          </w:tcPr>
          <w:p w14:paraId="3907219E" w14:textId="77777777" w:rsidR="00B9351F" w:rsidRDefault="00B9351F" w:rsidP="00B9351F">
            <w:pPr>
              <w:pStyle w:val="CRCoverPage"/>
              <w:spacing w:after="0"/>
              <w:rPr>
                <w:noProof/>
                <w:sz w:val="8"/>
                <w:szCs w:val="8"/>
              </w:rPr>
            </w:pPr>
          </w:p>
        </w:tc>
        <w:tc>
          <w:tcPr>
            <w:tcW w:w="2127" w:type="dxa"/>
            <w:tcBorders>
              <w:right w:val="single" w:sz="4" w:space="0" w:color="auto"/>
            </w:tcBorders>
          </w:tcPr>
          <w:p w14:paraId="61A17D58" w14:textId="77777777" w:rsidR="00B9351F" w:rsidRDefault="00B9351F" w:rsidP="00B9351F">
            <w:pPr>
              <w:pStyle w:val="CRCoverPage"/>
              <w:spacing w:after="0"/>
              <w:rPr>
                <w:noProof/>
                <w:sz w:val="8"/>
                <w:szCs w:val="8"/>
              </w:rPr>
            </w:pPr>
          </w:p>
        </w:tc>
      </w:tr>
      <w:tr w:rsidR="00B9351F" w14:paraId="1DDCB47D" w14:textId="77777777" w:rsidTr="00B9351F">
        <w:trPr>
          <w:cantSplit/>
        </w:trPr>
        <w:tc>
          <w:tcPr>
            <w:tcW w:w="1843" w:type="dxa"/>
            <w:tcBorders>
              <w:left w:val="single" w:sz="4" w:space="0" w:color="auto"/>
            </w:tcBorders>
          </w:tcPr>
          <w:p w14:paraId="757B5BD3" w14:textId="77777777" w:rsidR="00B9351F" w:rsidRDefault="00B9351F" w:rsidP="00B9351F">
            <w:pPr>
              <w:pStyle w:val="CRCoverPage"/>
              <w:tabs>
                <w:tab w:val="right" w:pos="1759"/>
              </w:tabs>
              <w:spacing w:after="0"/>
              <w:rPr>
                <w:b/>
                <w:i/>
                <w:noProof/>
              </w:rPr>
            </w:pPr>
            <w:r>
              <w:rPr>
                <w:b/>
                <w:i/>
                <w:noProof/>
              </w:rPr>
              <w:t>Category:</w:t>
            </w:r>
          </w:p>
        </w:tc>
        <w:tc>
          <w:tcPr>
            <w:tcW w:w="851" w:type="dxa"/>
            <w:shd w:val="pct30" w:color="FFFF00" w:fill="auto"/>
          </w:tcPr>
          <w:p w14:paraId="187EA624" w14:textId="77777777" w:rsidR="00B9351F" w:rsidRDefault="002D6617" w:rsidP="00B9351F">
            <w:pPr>
              <w:pStyle w:val="CRCoverPage"/>
              <w:spacing w:after="0"/>
              <w:ind w:left="100" w:right="-609"/>
              <w:rPr>
                <w:b/>
                <w:noProof/>
              </w:rPr>
            </w:pPr>
            <w:r>
              <w:fldChar w:fldCharType="begin"/>
            </w:r>
            <w:r>
              <w:instrText xml:space="preserve"> DOCPROPERTY  Cat  \* MERGEFORMAT </w:instrText>
            </w:r>
            <w:r>
              <w:fldChar w:fldCharType="separate"/>
            </w:r>
            <w:r w:rsidR="00B9351F">
              <w:rPr>
                <w:b/>
                <w:noProof/>
              </w:rPr>
              <w:t>B</w:t>
            </w:r>
            <w:r>
              <w:rPr>
                <w:b/>
                <w:noProof/>
              </w:rPr>
              <w:fldChar w:fldCharType="end"/>
            </w:r>
          </w:p>
        </w:tc>
        <w:tc>
          <w:tcPr>
            <w:tcW w:w="3402" w:type="dxa"/>
            <w:gridSpan w:val="5"/>
            <w:tcBorders>
              <w:left w:val="nil"/>
            </w:tcBorders>
          </w:tcPr>
          <w:p w14:paraId="4DB8698D" w14:textId="77777777" w:rsidR="00B9351F" w:rsidRDefault="00B9351F" w:rsidP="00B9351F">
            <w:pPr>
              <w:pStyle w:val="CRCoverPage"/>
              <w:spacing w:after="0"/>
              <w:rPr>
                <w:noProof/>
              </w:rPr>
            </w:pPr>
          </w:p>
        </w:tc>
        <w:tc>
          <w:tcPr>
            <w:tcW w:w="1417" w:type="dxa"/>
            <w:gridSpan w:val="3"/>
            <w:tcBorders>
              <w:left w:val="nil"/>
            </w:tcBorders>
          </w:tcPr>
          <w:p w14:paraId="36B62216" w14:textId="77777777" w:rsidR="00B9351F" w:rsidRDefault="00B9351F" w:rsidP="00B93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673FF" w14:textId="77777777" w:rsidR="00B9351F" w:rsidRDefault="002D6617" w:rsidP="00B9351F">
            <w:pPr>
              <w:pStyle w:val="CRCoverPage"/>
              <w:spacing w:after="0"/>
              <w:ind w:left="100"/>
              <w:rPr>
                <w:noProof/>
              </w:rPr>
            </w:pPr>
            <w:r>
              <w:fldChar w:fldCharType="begin"/>
            </w:r>
            <w:r>
              <w:instrText xml:space="preserve"> DOCPROPERTY  Release  \* MERGEFORMAT </w:instrText>
            </w:r>
            <w:r>
              <w:fldChar w:fldCharType="separate"/>
            </w:r>
            <w:r w:rsidR="00B9351F">
              <w:rPr>
                <w:noProof/>
              </w:rPr>
              <w:t>Rel-17</w:t>
            </w:r>
            <w:r>
              <w:rPr>
                <w:noProof/>
              </w:rPr>
              <w:fldChar w:fldCharType="end"/>
            </w:r>
          </w:p>
        </w:tc>
      </w:tr>
      <w:tr w:rsidR="00B9351F" w14:paraId="0D6CFBA5" w14:textId="77777777" w:rsidTr="00B9351F">
        <w:tc>
          <w:tcPr>
            <w:tcW w:w="1843" w:type="dxa"/>
            <w:tcBorders>
              <w:left w:val="single" w:sz="4" w:space="0" w:color="auto"/>
              <w:bottom w:val="single" w:sz="4" w:space="0" w:color="auto"/>
            </w:tcBorders>
          </w:tcPr>
          <w:p w14:paraId="3704D163" w14:textId="77777777" w:rsidR="00B9351F" w:rsidRDefault="00B9351F" w:rsidP="00B9351F">
            <w:pPr>
              <w:pStyle w:val="CRCoverPage"/>
              <w:spacing w:after="0"/>
              <w:rPr>
                <w:b/>
                <w:i/>
                <w:noProof/>
              </w:rPr>
            </w:pPr>
          </w:p>
        </w:tc>
        <w:tc>
          <w:tcPr>
            <w:tcW w:w="4677" w:type="dxa"/>
            <w:gridSpan w:val="8"/>
            <w:tcBorders>
              <w:bottom w:val="single" w:sz="4" w:space="0" w:color="auto"/>
            </w:tcBorders>
          </w:tcPr>
          <w:p w14:paraId="4EE1A2B9" w14:textId="77777777" w:rsidR="00B9351F" w:rsidRDefault="00B9351F" w:rsidP="00B93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C724B" w14:textId="77777777" w:rsidR="00B9351F" w:rsidRDefault="00B9351F" w:rsidP="00B93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96DFA" w14:textId="77777777" w:rsidR="00B9351F" w:rsidRPr="007C2097" w:rsidRDefault="00B9351F" w:rsidP="00B93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351F" w14:paraId="49B00491" w14:textId="77777777" w:rsidTr="00B9351F">
        <w:tc>
          <w:tcPr>
            <w:tcW w:w="1843" w:type="dxa"/>
          </w:tcPr>
          <w:p w14:paraId="28FEAB08" w14:textId="77777777" w:rsidR="00B9351F" w:rsidRDefault="00B9351F" w:rsidP="00B9351F">
            <w:pPr>
              <w:pStyle w:val="CRCoverPage"/>
              <w:spacing w:after="0"/>
              <w:rPr>
                <w:b/>
                <w:i/>
                <w:noProof/>
                <w:sz w:val="8"/>
                <w:szCs w:val="8"/>
              </w:rPr>
            </w:pPr>
          </w:p>
        </w:tc>
        <w:tc>
          <w:tcPr>
            <w:tcW w:w="7797" w:type="dxa"/>
            <w:gridSpan w:val="10"/>
          </w:tcPr>
          <w:p w14:paraId="4CF40D53" w14:textId="77777777" w:rsidR="00B9351F" w:rsidRDefault="00B9351F" w:rsidP="00B9351F">
            <w:pPr>
              <w:pStyle w:val="CRCoverPage"/>
              <w:spacing w:after="0"/>
              <w:rPr>
                <w:noProof/>
                <w:sz w:val="8"/>
                <w:szCs w:val="8"/>
              </w:rPr>
            </w:pPr>
          </w:p>
        </w:tc>
      </w:tr>
      <w:tr w:rsidR="00384F61" w14:paraId="6D904ED1" w14:textId="77777777" w:rsidTr="00B9351F">
        <w:tc>
          <w:tcPr>
            <w:tcW w:w="2694" w:type="dxa"/>
            <w:gridSpan w:val="2"/>
            <w:tcBorders>
              <w:top w:val="single" w:sz="4" w:space="0" w:color="auto"/>
              <w:left w:val="single" w:sz="4" w:space="0" w:color="auto"/>
            </w:tcBorders>
          </w:tcPr>
          <w:p w14:paraId="00ABF93C" w14:textId="77777777" w:rsidR="00384F61" w:rsidRDefault="00384F61" w:rsidP="0038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51C01" w14:textId="77777777" w:rsidR="00384F61" w:rsidRDefault="00384F61" w:rsidP="00384F61">
            <w:pPr>
              <w:pStyle w:val="CRCoverPage"/>
              <w:spacing w:after="0"/>
              <w:ind w:left="100"/>
              <w:rPr>
                <w:noProof/>
              </w:rPr>
            </w:pPr>
            <w:r w:rsidRPr="0002234C">
              <w:rPr>
                <w:noProof/>
              </w:rPr>
              <w:t>To add</w:t>
            </w:r>
            <w:r>
              <w:rPr>
                <w:noProof/>
              </w:rPr>
              <w:t xml:space="preserve"> </w:t>
            </w:r>
            <w:r>
              <w:t>Redcap Rel17 testcase 7.1.1.1.17 in FR1</w:t>
            </w:r>
            <w:r>
              <w:rPr>
                <w:noProof/>
              </w:rPr>
              <w:t xml:space="preserve"> to the IWD_23wk24 </w:t>
            </w:r>
            <w:r w:rsidRPr="0002234C">
              <w:rPr>
                <w:noProof/>
              </w:rPr>
              <w:t>ATS.</w:t>
            </w:r>
          </w:p>
        </w:tc>
      </w:tr>
      <w:tr w:rsidR="00384F61" w14:paraId="57339F6F" w14:textId="77777777" w:rsidTr="00B9351F">
        <w:tc>
          <w:tcPr>
            <w:tcW w:w="2694" w:type="dxa"/>
            <w:gridSpan w:val="2"/>
            <w:tcBorders>
              <w:left w:val="single" w:sz="4" w:space="0" w:color="auto"/>
            </w:tcBorders>
          </w:tcPr>
          <w:p w14:paraId="542CA847"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50408B7A" w14:textId="77777777" w:rsidR="00384F61" w:rsidRDefault="00384F61" w:rsidP="00384F61">
            <w:pPr>
              <w:pStyle w:val="CRCoverPage"/>
              <w:spacing w:after="0"/>
              <w:rPr>
                <w:noProof/>
                <w:sz w:val="8"/>
                <w:szCs w:val="8"/>
              </w:rPr>
            </w:pPr>
          </w:p>
        </w:tc>
      </w:tr>
      <w:tr w:rsidR="00384F61" w14:paraId="550734E3" w14:textId="77777777" w:rsidTr="00B9351F">
        <w:tc>
          <w:tcPr>
            <w:tcW w:w="2694" w:type="dxa"/>
            <w:gridSpan w:val="2"/>
            <w:tcBorders>
              <w:left w:val="single" w:sz="4" w:space="0" w:color="auto"/>
            </w:tcBorders>
          </w:tcPr>
          <w:p w14:paraId="7278568A" w14:textId="77777777" w:rsidR="00384F61" w:rsidRDefault="00384F61" w:rsidP="0038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CD795" w14:textId="77777777" w:rsidR="00384F61" w:rsidRDefault="00384F61" w:rsidP="00384F61">
            <w:pPr>
              <w:pStyle w:val="CRCoverPage"/>
              <w:spacing w:after="0"/>
              <w:ind w:left="100"/>
              <w:rPr>
                <w:noProof/>
              </w:rPr>
            </w:pPr>
            <w:r w:rsidRPr="0002234C">
              <w:rPr>
                <w:noProof/>
              </w:rPr>
              <w:t xml:space="preserve">This document lists all changes applied to </w:t>
            </w:r>
            <w:r>
              <w:rPr>
                <w:noProof/>
              </w:rPr>
              <w:t xml:space="preserve">NR5GC test case 7.1.1.1.17 </w:t>
            </w:r>
            <w:r w:rsidRPr="0002234C">
              <w:rPr>
                <w:noProof/>
              </w:rPr>
              <w:t>required for a</w:t>
            </w:r>
            <w:r>
              <w:rPr>
                <w:noProof/>
              </w:rPr>
              <w:t>greement</w:t>
            </w:r>
            <w:r w:rsidRPr="0002234C">
              <w:rPr>
                <w:noProof/>
              </w:rPr>
              <w:t>. See detailed change description for further information</w:t>
            </w:r>
            <w:r>
              <w:rPr>
                <w:noProof/>
              </w:rPr>
              <w:t>.</w:t>
            </w:r>
          </w:p>
        </w:tc>
      </w:tr>
      <w:tr w:rsidR="00384F61" w14:paraId="00D7721B" w14:textId="77777777" w:rsidTr="00B9351F">
        <w:tc>
          <w:tcPr>
            <w:tcW w:w="2694" w:type="dxa"/>
            <w:gridSpan w:val="2"/>
            <w:tcBorders>
              <w:left w:val="single" w:sz="4" w:space="0" w:color="auto"/>
            </w:tcBorders>
          </w:tcPr>
          <w:p w14:paraId="1084C66E"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50BD14E5" w14:textId="77777777" w:rsidR="00384F61" w:rsidRDefault="00384F61" w:rsidP="00384F61">
            <w:pPr>
              <w:pStyle w:val="CRCoverPage"/>
              <w:spacing w:after="0"/>
              <w:rPr>
                <w:noProof/>
                <w:sz w:val="8"/>
                <w:szCs w:val="8"/>
              </w:rPr>
            </w:pPr>
          </w:p>
        </w:tc>
      </w:tr>
      <w:tr w:rsidR="00384F61" w14:paraId="13F18A89" w14:textId="77777777" w:rsidTr="00B9351F">
        <w:tc>
          <w:tcPr>
            <w:tcW w:w="2694" w:type="dxa"/>
            <w:gridSpan w:val="2"/>
            <w:tcBorders>
              <w:left w:val="single" w:sz="4" w:space="0" w:color="auto"/>
              <w:bottom w:val="single" w:sz="4" w:space="0" w:color="auto"/>
            </w:tcBorders>
          </w:tcPr>
          <w:p w14:paraId="64413246" w14:textId="77777777" w:rsidR="00384F61" w:rsidRDefault="00384F61" w:rsidP="0038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297AD" w14:textId="77777777" w:rsidR="00384F61" w:rsidRDefault="00384F61" w:rsidP="00384F61">
            <w:pPr>
              <w:pStyle w:val="CRCoverPage"/>
              <w:spacing w:after="0"/>
              <w:ind w:left="100"/>
              <w:rPr>
                <w:noProof/>
              </w:rPr>
            </w:pPr>
            <w:r w:rsidRPr="0002234C">
              <w:rPr>
                <w:noProof/>
                <w:lang w:eastAsia="zh-CN"/>
              </w:rPr>
              <w:t>Test case will not be added to ATS</w:t>
            </w:r>
          </w:p>
        </w:tc>
      </w:tr>
      <w:tr w:rsidR="00384F61" w14:paraId="092A1563" w14:textId="77777777" w:rsidTr="00B9351F">
        <w:tc>
          <w:tcPr>
            <w:tcW w:w="2694" w:type="dxa"/>
            <w:gridSpan w:val="2"/>
          </w:tcPr>
          <w:p w14:paraId="345C7692" w14:textId="77777777" w:rsidR="00384F61" w:rsidRDefault="00384F61" w:rsidP="00384F61">
            <w:pPr>
              <w:pStyle w:val="CRCoverPage"/>
              <w:spacing w:after="0"/>
              <w:rPr>
                <w:b/>
                <w:i/>
                <w:noProof/>
                <w:sz w:val="8"/>
                <w:szCs w:val="8"/>
              </w:rPr>
            </w:pPr>
          </w:p>
        </w:tc>
        <w:tc>
          <w:tcPr>
            <w:tcW w:w="6946" w:type="dxa"/>
            <w:gridSpan w:val="9"/>
          </w:tcPr>
          <w:p w14:paraId="5A3D9FD8" w14:textId="77777777" w:rsidR="00384F61" w:rsidRDefault="00384F61" w:rsidP="00384F61">
            <w:pPr>
              <w:pStyle w:val="CRCoverPage"/>
              <w:spacing w:after="0"/>
              <w:rPr>
                <w:noProof/>
                <w:sz w:val="8"/>
                <w:szCs w:val="8"/>
              </w:rPr>
            </w:pPr>
          </w:p>
        </w:tc>
      </w:tr>
      <w:tr w:rsidR="00384F61" w14:paraId="222EE2B5" w14:textId="77777777" w:rsidTr="00B9351F">
        <w:tc>
          <w:tcPr>
            <w:tcW w:w="2694" w:type="dxa"/>
            <w:gridSpan w:val="2"/>
            <w:tcBorders>
              <w:top w:val="single" w:sz="4" w:space="0" w:color="auto"/>
              <w:left w:val="single" w:sz="4" w:space="0" w:color="auto"/>
            </w:tcBorders>
          </w:tcPr>
          <w:p w14:paraId="2E832A5E" w14:textId="77777777" w:rsidR="00384F61" w:rsidRDefault="00384F61" w:rsidP="0038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FD22D9" w14:textId="77777777" w:rsidR="00384F61" w:rsidRDefault="00384F61" w:rsidP="00384F61">
            <w:pPr>
              <w:pStyle w:val="CRCoverPage"/>
              <w:spacing w:after="0"/>
              <w:rPr>
                <w:noProof/>
              </w:rPr>
            </w:pPr>
            <w:r>
              <w:rPr>
                <w:noProof/>
              </w:rPr>
              <w:t>7.1.1.1.17.NR5GC</w:t>
            </w:r>
          </w:p>
        </w:tc>
      </w:tr>
      <w:tr w:rsidR="00384F61" w14:paraId="015CF8DE" w14:textId="77777777" w:rsidTr="00B9351F">
        <w:tc>
          <w:tcPr>
            <w:tcW w:w="2694" w:type="dxa"/>
            <w:gridSpan w:val="2"/>
            <w:tcBorders>
              <w:left w:val="single" w:sz="4" w:space="0" w:color="auto"/>
            </w:tcBorders>
          </w:tcPr>
          <w:p w14:paraId="7BBC079A" w14:textId="77777777" w:rsidR="00384F61" w:rsidRDefault="00384F61" w:rsidP="00384F61">
            <w:pPr>
              <w:pStyle w:val="CRCoverPage"/>
              <w:spacing w:after="0"/>
              <w:rPr>
                <w:b/>
                <w:i/>
                <w:noProof/>
                <w:sz w:val="8"/>
                <w:szCs w:val="8"/>
              </w:rPr>
            </w:pPr>
          </w:p>
        </w:tc>
        <w:tc>
          <w:tcPr>
            <w:tcW w:w="6946" w:type="dxa"/>
            <w:gridSpan w:val="9"/>
            <w:tcBorders>
              <w:right w:val="single" w:sz="4" w:space="0" w:color="auto"/>
            </w:tcBorders>
          </w:tcPr>
          <w:p w14:paraId="777C9494" w14:textId="77777777" w:rsidR="00384F61" w:rsidRDefault="00384F61" w:rsidP="00384F61">
            <w:pPr>
              <w:pStyle w:val="CRCoverPage"/>
              <w:spacing w:after="0"/>
              <w:rPr>
                <w:noProof/>
                <w:sz w:val="8"/>
                <w:szCs w:val="8"/>
              </w:rPr>
            </w:pPr>
          </w:p>
        </w:tc>
      </w:tr>
      <w:tr w:rsidR="00384F61" w14:paraId="24CF699B" w14:textId="77777777" w:rsidTr="00B9351F">
        <w:tc>
          <w:tcPr>
            <w:tcW w:w="2694" w:type="dxa"/>
            <w:gridSpan w:val="2"/>
            <w:tcBorders>
              <w:left w:val="single" w:sz="4" w:space="0" w:color="auto"/>
            </w:tcBorders>
          </w:tcPr>
          <w:p w14:paraId="66C3FCF1" w14:textId="77777777" w:rsidR="00384F61" w:rsidRDefault="00384F61" w:rsidP="0038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B8E69" w14:textId="77777777" w:rsidR="00384F61" w:rsidRDefault="00384F61" w:rsidP="0038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2FD74" w14:textId="77777777" w:rsidR="00384F61" w:rsidRDefault="00384F61" w:rsidP="00384F61">
            <w:pPr>
              <w:pStyle w:val="CRCoverPage"/>
              <w:spacing w:after="0"/>
              <w:jc w:val="center"/>
              <w:rPr>
                <w:b/>
                <w:caps/>
                <w:noProof/>
              </w:rPr>
            </w:pPr>
            <w:r>
              <w:rPr>
                <w:b/>
                <w:caps/>
                <w:noProof/>
              </w:rPr>
              <w:t>N</w:t>
            </w:r>
          </w:p>
        </w:tc>
        <w:tc>
          <w:tcPr>
            <w:tcW w:w="2977" w:type="dxa"/>
            <w:gridSpan w:val="4"/>
          </w:tcPr>
          <w:p w14:paraId="04622489" w14:textId="77777777" w:rsidR="00384F61" w:rsidRDefault="00384F61" w:rsidP="0038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043A2" w14:textId="77777777" w:rsidR="00384F61" w:rsidRDefault="00384F61" w:rsidP="00384F61">
            <w:pPr>
              <w:pStyle w:val="CRCoverPage"/>
              <w:spacing w:after="0"/>
              <w:ind w:left="99"/>
              <w:rPr>
                <w:noProof/>
              </w:rPr>
            </w:pPr>
          </w:p>
        </w:tc>
      </w:tr>
      <w:tr w:rsidR="00384F61" w14:paraId="2D0D6B7F" w14:textId="77777777" w:rsidTr="00B9351F">
        <w:tc>
          <w:tcPr>
            <w:tcW w:w="2694" w:type="dxa"/>
            <w:gridSpan w:val="2"/>
            <w:tcBorders>
              <w:left w:val="single" w:sz="4" w:space="0" w:color="auto"/>
            </w:tcBorders>
          </w:tcPr>
          <w:p w14:paraId="44132B49" w14:textId="77777777" w:rsidR="00384F61" w:rsidRDefault="00384F61" w:rsidP="0038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07067"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4F3F0" w14:textId="77777777" w:rsidR="00384F61" w:rsidRDefault="00384F61" w:rsidP="00384F61">
            <w:pPr>
              <w:pStyle w:val="CRCoverPage"/>
              <w:spacing w:after="0"/>
              <w:jc w:val="center"/>
              <w:rPr>
                <w:b/>
                <w:caps/>
                <w:noProof/>
              </w:rPr>
            </w:pPr>
            <w:r>
              <w:rPr>
                <w:b/>
                <w:caps/>
                <w:noProof/>
              </w:rPr>
              <w:t>x</w:t>
            </w:r>
          </w:p>
        </w:tc>
        <w:tc>
          <w:tcPr>
            <w:tcW w:w="2977" w:type="dxa"/>
            <w:gridSpan w:val="4"/>
          </w:tcPr>
          <w:p w14:paraId="2F5F13D5" w14:textId="77777777" w:rsidR="00384F61" w:rsidRDefault="00384F61" w:rsidP="0038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89D74" w14:textId="77777777" w:rsidR="00384F61" w:rsidRDefault="00384F61" w:rsidP="00384F61">
            <w:pPr>
              <w:pStyle w:val="CRCoverPage"/>
              <w:spacing w:after="0"/>
              <w:ind w:left="99"/>
              <w:rPr>
                <w:noProof/>
              </w:rPr>
            </w:pPr>
          </w:p>
        </w:tc>
      </w:tr>
      <w:tr w:rsidR="00384F61" w14:paraId="1CA1C70F" w14:textId="77777777" w:rsidTr="00B9351F">
        <w:tc>
          <w:tcPr>
            <w:tcW w:w="2694" w:type="dxa"/>
            <w:gridSpan w:val="2"/>
            <w:tcBorders>
              <w:left w:val="single" w:sz="4" w:space="0" w:color="auto"/>
            </w:tcBorders>
          </w:tcPr>
          <w:p w14:paraId="76E1A074" w14:textId="77777777" w:rsidR="00384F61" w:rsidRDefault="00384F61" w:rsidP="0038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5809F"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41E9E" w14:textId="77777777" w:rsidR="00384F61" w:rsidRDefault="00384F61" w:rsidP="00384F61">
            <w:pPr>
              <w:pStyle w:val="CRCoverPage"/>
              <w:spacing w:after="0"/>
              <w:jc w:val="center"/>
              <w:rPr>
                <w:b/>
                <w:caps/>
                <w:noProof/>
              </w:rPr>
            </w:pPr>
            <w:r>
              <w:rPr>
                <w:b/>
                <w:caps/>
                <w:noProof/>
              </w:rPr>
              <w:t>x</w:t>
            </w:r>
          </w:p>
        </w:tc>
        <w:tc>
          <w:tcPr>
            <w:tcW w:w="2977" w:type="dxa"/>
            <w:gridSpan w:val="4"/>
          </w:tcPr>
          <w:p w14:paraId="3607587C" w14:textId="77777777" w:rsidR="00384F61" w:rsidRDefault="00384F61" w:rsidP="0038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A52A8" w14:textId="77777777" w:rsidR="00384F61" w:rsidRDefault="00384F61" w:rsidP="00384F61">
            <w:pPr>
              <w:pStyle w:val="CRCoverPage"/>
              <w:spacing w:after="0"/>
              <w:ind w:left="99"/>
              <w:rPr>
                <w:noProof/>
              </w:rPr>
            </w:pPr>
          </w:p>
        </w:tc>
      </w:tr>
      <w:tr w:rsidR="00384F61" w14:paraId="2D9249CA" w14:textId="77777777" w:rsidTr="00B9351F">
        <w:tc>
          <w:tcPr>
            <w:tcW w:w="2694" w:type="dxa"/>
            <w:gridSpan w:val="2"/>
            <w:tcBorders>
              <w:left w:val="single" w:sz="4" w:space="0" w:color="auto"/>
            </w:tcBorders>
          </w:tcPr>
          <w:p w14:paraId="055E3DA1" w14:textId="77777777" w:rsidR="00384F61" w:rsidRDefault="00384F61" w:rsidP="0038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EFF4A" w14:textId="77777777"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7D65" w14:textId="77777777" w:rsidR="00384F61" w:rsidRDefault="00384F61" w:rsidP="00384F61">
            <w:pPr>
              <w:pStyle w:val="CRCoverPage"/>
              <w:spacing w:after="0"/>
              <w:jc w:val="center"/>
              <w:rPr>
                <w:b/>
                <w:caps/>
                <w:noProof/>
              </w:rPr>
            </w:pPr>
            <w:r>
              <w:rPr>
                <w:b/>
                <w:caps/>
                <w:noProof/>
              </w:rPr>
              <w:t>x</w:t>
            </w:r>
          </w:p>
        </w:tc>
        <w:tc>
          <w:tcPr>
            <w:tcW w:w="2977" w:type="dxa"/>
            <w:gridSpan w:val="4"/>
          </w:tcPr>
          <w:p w14:paraId="2A8B586B" w14:textId="77777777" w:rsidR="00384F61" w:rsidRDefault="00384F61" w:rsidP="0038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CBDAB6" w14:textId="77777777" w:rsidR="00384F61" w:rsidRDefault="00384F61" w:rsidP="00384F61">
            <w:pPr>
              <w:pStyle w:val="CRCoverPage"/>
              <w:spacing w:after="0"/>
              <w:ind w:left="99"/>
              <w:rPr>
                <w:noProof/>
              </w:rPr>
            </w:pPr>
          </w:p>
        </w:tc>
      </w:tr>
      <w:tr w:rsidR="00384F61" w14:paraId="2B811749" w14:textId="77777777" w:rsidTr="00B9351F">
        <w:tc>
          <w:tcPr>
            <w:tcW w:w="2694" w:type="dxa"/>
            <w:gridSpan w:val="2"/>
            <w:tcBorders>
              <w:left w:val="single" w:sz="4" w:space="0" w:color="auto"/>
            </w:tcBorders>
          </w:tcPr>
          <w:p w14:paraId="6025A3C5" w14:textId="77777777" w:rsidR="00384F61" w:rsidRDefault="00384F61" w:rsidP="00384F61">
            <w:pPr>
              <w:pStyle w:val="CRCoverPage"/>
              <w:spacing w:after="0"/>
              <w:rPr>
                <w:b/>
                <w:i/>
                <w:noProof/>
              </w:rPr>
            </w:pPr>
          </w:p>
        </w:tc>
        <w:tc>
          <w:tcPr>
            <w:tcW w:w="6946" w:type="dxa"/>
            <w:gridSpan w:val="9"/>
            <w:tcBorders>
              <w:right w:val="single" w:sz="4" w:space="0" w:color="auto"/>
            </w:tcBorders>
          </w:tcPr>
          <w:p w14:paraId="1F08B128" w14:textId="77777777" w:rsidR="00384F61" w:rsidRDefault="00384F61" w:rsidP="00384F61">
            <w:pPr>
              <w:pStyle w:val="CRCoverPage"/>
              <w:spacing w:after="0"/>
              <w:rPr>
                <w:noProof/>
              </w:rPr>
            </w:pPr>
          </w:p>
        </w:tc>
      </w:tr>
      <w:tr w:rsidR="00384F61" w14:paraId="6A274855" w14:textId="77777777" w:rsidTr="00B9351F">
        <w:tc>
          <w:tcPr>
            <w:tcW w:w="2694" w:type="dxa"/>
            <w:gridSpan w:val="2"/>
            <w:tcBorders>
              <w:left w:val="single" w:sz="4" w:space="0" w:color="auto"/>
              <w:bottom w:val="single" w:sz="4" w:space="0" w:color="auto"/>
            </w:tcBorders>
          </w:tcPr>
          <w:p w14:paraId="12671780" w14:textId="77777777" w:rsidR="00384F61" w:rsidRDefault="00384F61" w:rsidP="0038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D4406" w14:textId="77777777" w:rsidR="00384F61" w:rsidRDefault="00384F61" w:rsidP="00384F61">
            <w:pPr>
              <w:pStyle w:val="CRCoverPage"/>
              <w:spacing w:after="0"/>
              <w:ind w:left="100"/>
              <w:rPr>
                <w:noProof/>
              </w:rPr>
            </w:pPr>
          </w:p>
        </w:tc>
      </w:tr>
      <w:tr w:rsidR="00384F61" w:rsidRPr="008863B9" w14:paraId="14EAC17D" w14:textId="77777777" w:rsidTr="00B9351F">
        <w:tc>
          <w:tcPr>
            <w:tcW w:w="2694" w:type="dxa"/>
            <w:gridSpan w:val="2"/>
            <w:tcBorders>
              <w:top w:val="single" w:sz="4" w:space="0" w:color="auto"/>
              <w:bottom w:val="single" w:sz="4" w:space="0" w:color="auto"/>
            </w:tcBorders>
          </w:tcPr>
          <w:p w14:paraId="000EE0E4" w14:textId="77777777" w:rsidR="00384F61" w:rsidRPr="008863B9" w:rsidRDefault="00384F61" w:rsidP="0038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62F8B" w14:textId="77777777" w:rsidR="00384F61" w:rsidRPr="008863B9" w:rsidRDefault="00384F61" w:rsidP="00384F61">
            <w:pPr>
              <w:pStyle w:val="CRCoverPage"/>
              <w:spacing w:after="0"/>
              <w:ind w:left="100"/>
              <w:rPr>
                <w:noProof/>
                <w:sz w:val="8"/>
                <w:szCs w:val="8"/>
              </w:rPr>
            </w:pPr>
          </w:p>
        </w:tc>
      </w:tr>
      <w:tr w:rsidR="00384F61" w14:paraId="74581AC8" w14:textId="77777777" w:rsidTr="00B9351F">
        <w:tc>
          <w:tcPr>
            <w:tcW w:w="2694" w:type="dxa"/>
            <w:gridSpan w:val="2"/>
            <w:tcBorders>
              <w:top w:val="single" w:sz="4" w:space="0" w:color="auto"/>
              <w:left w:val="single" w:sz="4" w:space="0" w:color="auto"/>
              <w:bottom w:val="single" w:sz="4" w:space="0" w:color="auto"/>
            </w:tcBorders>
          </w:tcPr>
          <w:p w14:paraId="0D0D9F4C" w14:textId="77777777" w:rsidR="00384F61" w:rsidRDefault="00384F61" w:rsidP="0038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4D3A4" w14:textId="77777777" w:rsidR="00384F61" w:rsidRDefault="00384F61" w:rsidP="00384F61">
            <w:pPr>
              <w:pStyle w:val="CRCoverPage"/>
              <w:spacing w:after="0"/>
              <w:ind w:left="100"/>
              <w:rPr>
                <w:noProof/>
              </w:rPr>
            </w:pPr>
          </w:p>
        </w:tc>
      </w:tr>
    </w:tbl>
    <w:p w14:paraId="7308738C" w14:textId="77777777" w:rsidR="00B9351F" w:rsidRDefault="00B9351F" w:rsidP="00B9351F">
      <w:pPr>
        <w:rPr>
          <w:noProof/>
        </w:rPr>
      </w:pPr>
    </w:p>
    <w:p w14:paraId="2645BCAB" w14:textId="77777777" w:rsidR="001E41F3" w:rsidRDefault="001E41F3">
      <w:pPr>
        <w:pStyle w:val="CRCoverPage"/>
        <w:spacing w:after="0"/>
        <w:rPr>
          <w:noProof/>
          <w:sz w:val="8"/>
          <w:szCs w:val="8"/>
        </w:rPr>
      </w:pPr>
    </w:p>
    <w:p w14:paraId="34995FF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035A33" w14:textId="77777777" w:rsidR="00446488" w:rsidRPr="00D83A7A" w:rsidRDefault="00446488" w:rsidP="00446488">
      <w:pPr>
        <w:pStyle w:val="Title"/>
        <w:jc w:val="left"/>
        <w:rPr>
          <w:rStyle w:val="Emphasis"/>
          <w:rFonts w:ascii="Arial" w:hAnsi="Arial" w:cs="Arial"/>
          <w:i w:val="0"/>
          <w:lang w:eastAsia="en-GB"/>
        </w:rPr>
      </w:pPr>
      <w:bookmarkStart w:id="1" w:name="_Toc144288530"/>
      <w:r w:rsidRPr="00D83A7A">
        <w:rPr>
          <w:rStyle w:val="Emphasis"/>
          <w:rFonts w:ascii="Arial" w:hAnsi="Arial" w:cs="Arial"/>
          <w:i w:val="0"/>
        </w:rPr>
        <w:lastRenderedPageBreak/>
        <w:t>Table of Contents</w:t>
      </w:r>
      <w:bookmarkEnd w:id="1"/>
    </w:p>
    <w:p w14:paraId="4AA83DB4" w14:textId="77777777" w:rsidR="007B38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B38A0" w:rsidRPr="006033D8">
        <w:rPr>
          <w:rFonts w:ascii="Arial" w:hAnsi="Arial" w:cs="Arial"/>
          <w:iCs/>
        </w:rPr>
        <w:t>Table of Contents</w:t>
      </w:r>
      <w:r w:rsidR="007B38A0">
        <w:tab/>
      </w:r>
      <w:r w:rsidR="007B38A0">
        <w:fldChar w:fldCharType="begin"/>
      </w:r>
      <w:r w:rsidR="007B38A0">
        <w:instrText xml:space="preserve"> PAGEREF _Toc144288530 \h </w:instrText>
      </w:r>
      <w:r w:rsidR="007B38A0">
        <w:fldChar w:fldCharType="separate"/>
      </w:r>
      <w:r w:rsidR="007B38A0">
        <w:t>1</w:t>
      </w:r>
      <w:r w:rsidR="007B38A0">
        <w:fldChar w:fldCharType="end"/>
      </w:r>
    </w:p>
    <w:p w14:paraId="335400E0" w14:textId="77777777" w:rsidR="007B38A0" w:rsidRDefault="007B38A0">
      <w:pPr>
        <w:pStyle w:val="TOC1"/>
        <w:rPr>
          <w:rFonts w:asciiTheme="minorHAnsi" w:eastAsiaTheme="minorEastAsia" w:hAnsiTheme="minorHAnsi" w:cstheme="minorBidi"/>
          <w:szCs w:val="22"/>
          <w:lang w:eastAsia="en-GB"/>
        </w:rPr>
      </w:pPr>
      <w:r w:rsidRPr="006033D8">
        <w:rPr>
          <w:rFonts w:cs="Arial"/>
          <w:b/>
        </w:rPr>
        <w:t>1</w:t>
      </w:r>
      <w:r>
        <w:rPr>
          <w:rFonts w:asciiTheme="minorHAnsi" w:eastAsiaTheme="minorEastAsia" w:hAnsiTheme="minorHAnsi" w:cstheme="minorBidi"/>
          <w:szCs w:val="22"/>
          <w:lang w:eastAsia="en-GB"/>
        </w:rPr>
        <w:tab/>
      </w:r>
      <w:r w:rsidRPr="006033D8">
        <w:rPr>
          <w:rFonts w:cs="Arial"/>
          <w:b/>
        </w:rPr>
        <w:t>Overview</w:t>
      </w:r>
      <w:r>
        <w:tab/>
      </w:r>
      <w:r>
        <w:fldChar w:fldCharType="begin"/>
      </w:r>
      <w:r>
        <w:instrText xml:space="preserve"> PAGEREF _Toc144288531 \h </w:instrText>
      </w:r>
      <w:r>
        <w:fldChar w:fldCharType="separate"/>
      </w:r>
      <w:r>
        <w:t>1</w:t>
      </w:r>
      <w:r>
        <w:fldChar w:fldCharType="end"/>
      </w:r>
    </w:p>
    <w:p w14:paraId="38B26D17" w14:textId="77777777" w:rsidR="007B38A0" w:rsidRDefault="007B38A0">
      <w:pPr>
        <w:pStyle w:val="TOC2"/>
        <w:rPr>
          <w:rFonts w:asciiTheme="minorHAnsi" w:eastAsiaTheme="minorEastAsia" w:hAnsiTheme="minorHAnsi" w:cstheme="minorBidi"/>
          <w:sz w:val="22"/>
          <w:szCs w:val="22"/>
          <w:lang w:eastAsia="en-GB"/>
        </w:rPr>
      </w:pPr>
      <w:r w:rsidRPr="006033D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_Toc144288532 \h </w:instrText>
      </w:r>
      <w:r>
        <w:fldChar w:fldCharType="separate"/>
      </w:r>
      <w:r>
        <w:t>1</w:t>
      </w:r>
      <w:r>
        <w:fldChar w:fldCharType="end"/>
      </w:r>
    </w:p>
    <w:p w14:paraId="300FCB6C" w14:textId="77777777" w:rsidR="007B38A0" w:rsidRDefault="007B38A0">
      <w:pPr>
        <w:pStyle w:val="TOC1"/>
        <w:rPr>
          <w:rFonts w:asciiTheme="minorHAnsi" w:eastAsiaTheme="minorEastAsia" w:hAnsiTheme="minorHAnsi" w:cstheme="minorBidi"/>
          <w:szCs w:val="22"/>
          <w:lang w:eastAsia="en-GB"/>
        </w:rPr>
      </w:pPr>
      <w:r w:rsidRPr="006033D8">
        <w:rPr>
          <w:rFonts w:cs="Arial"/>
          <w:b/>
        </w:rPr>
        <w:t>2</w:t>
      </w:r>
      <w:r>
        <w:rPr>
          <w:rFonts w:asciiTheme="minorHAnsi" w:eastAsiaTheme="minorEastAsia" w:hAnsiTheme="minorHAnsi" w:cstheme="minorBidi"/>
          <w:szCs w:val="22"/>
          <w:lang w:eastAsia="en-GB"/>
        </w:rPr>
        <w:tab/>
      </w:r>
      <w:r w:rsidRPr="006033D8">
        <w:rPr>
          <w:rFonts w:cs="Arial"/>
          <w:b/>
        </w:rPr>
        <w:t>Corrections required</w:t>
      </w:r>
      <w:r>
        <w:tab/>
      </w:r>
      <w:r>
        <w:fldChar w:fldCharType="begin"/>
      </w:r>
      <w:r>
        <w:instrText xml:space="preserve"> PAGEREF _Toc144288533 \h </w:instrText>
      </w:r>
      <w:r>
        <w:fldChar w:fldCharType="separate"/>
      </w:r>
      <w:r>
        <w:t>1</w:t>
      </w:r>
      <w:r>
        <w:fldChar w:fldCharType="end"/>
      </w:r>
    </w:p>
    <w:p w14:paraId="68FBAD52"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2.1</w:t>
      </w:r>
      <w:r>
        <w:rPr>
          <w:rFonts w:asciiTheme="minorHAnsi" w:eastAsiaTheme="minorEastAsia" w:hAnsiTheme="minorHAnsi" w:cstheme="minorBidi"/>
          <w:sz w:val="22"/>
          <w:szCs w:val="22"/>
          <w:lang w:eastAsia="en-GB"/>
        </w:rPr>
        <w:tab/>
      </w:r>
      <w:r w:rsidRPr="006033D8">
        <w:rPr>
          <w:b/>
          <w:lang w:eastAsia="zh-CN"/>
        </w:rPr>
        <w:t>function</w:t>
      </w:r>
      <w:r w:rsidRPr="006033D8">
        <w:rPr>
          <w:rFonts w:ascii="Courier New" w:hAnsi="Courier New" w:cs="Courier New"/>
          <w:color w:val="000000"/>
          <w:lang w:eastAsia="de-DE"/>
        </w:rPr>
        <w:t xml:space="preserve"> </w:t>
      </w:r>
      <w:r w:rsidRPr="006033D8">
        <w:rPr>
          <w:b/>
          <w:lang w:eastAsia="zh-CN"/>
        </w:rPr>
        <w:t>f_NR_DciDlInfo_Init</w:t>
      </w:r>
      <w:r>
        <w:tab/>
      </w:r>
      <w:r>
        <w:fldChar w:fldCharType="begin"/>
      </w:r>
      <w:r>
        <w:instrText xml:space="preserve"> PAGEREF _Toc144288534 \h </w:instrText>
      </w:r>
      <w:r>
        <w:fldChar w:fldCharType="separate"/>
      </w:r>
      <w:r>
        <w:t>1</w:t>
      </w:r>
      <w:r>
        <w:fldChar w:fldCharType="end"/>
      </w:r>
    </w:p>
    <w:p w14:paraId="1A3520BF"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2.2</w:t>
      </w:r>
      <w:r>
        <w:rPr>
          <w:rFonts w:asciiTheme="minorHAnsi" w:eastAsiaTheme="minorEastAsia" w:hAnsiTheme="minorHAnsi" w:cstheme="minorBidi"/>
          <w:sz w:val="22"/>
          <w:szCs w:val="22"/>
          <w:lang w:eastAsia="en-GB"/>
        </w:rPr>
        <w:tab/>
      </w:r>
      <w:r w:rsidRPr="006033D8">
        <w:rPr>
          <w:b/>
          <w:lang w:eastAsia="zh-CN"/>
        </w:rPr>
        <w:t>function f_NR_RedcapWithIncreasedSib1Size</w:t>
      </w:r>
      <w:r>
        <w:tab/>
      </w:r>
      <w:r>
        <w:fldChar w:fldCharType="begin"/>
      </w:r>
      <w:r>
        <w:instrText xml:space="preserve"> PAGEREF _Toc144288535 \h </w:instrText>
      </w:r>
      <w:r>
        <w:fldChar w:fldCharType="separate"/>
      </w:r>
      <w:r>
        <w:t>1</w:t>
      </w:r>
      <w:r>
        <w:fldChar w:fldCharType="end"/>
      </w:r>
    </w:p>
    <w:p w14:paraId="0335FFD4"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2.3</w:t>
      </w:r>
      <w:r>
        <w:rPr>
          <w:rFonts w:asciiTheme="minorHAnsi" w:eastAsiaTheme="minorEastAsia" w:hAnsiTheme="minorHAnsi" w:cstheme="minorBidi"/>
          <w:sz w:val="22"/>
          <w:szCs w:val="22"/>
          <w:lang w:eastAsia="en-GB"/>
        </w:rPr>
        <w:tab/>
      </w:r>
      <w:r w:rsidRPr="006033D8">
        <w:rPr>
          <w:b/>
          <w:lang w:eastAsia="zh-CN"/>
        </w:rPr>
        <w:t>template cads_NR_BWP_CONFIG_UL_RedCap_REQ</w:t>
      </w:r>
      <w:r>
        <w:tab/>
      </w:r>
      <w:r>
        <w:fldChar w:fldCharType="begin"/>
      </w:r>
      <w:r>
        <w:instrText xml:space="preserve"> PAGEREF _Toc144288536 \h </w:instrText>
      </w:r>
      <w:r>
        <w:fldChar w:fldCharType="separate"/>
      </w:r>
      <w:r>
        <w:t>1</w:t>
      </w:r>
      <w:r>
        <w:fldChar w:fldCharType="end"/>
      </w:r>
    </w:p>
    <w:p w14:paraId="49A42395"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2.4</w:t>
      </w:r>
      <w:r>
        <w:rPr>
          <w:rFonts w:asciiTheme="minorHAnsi" w:eastAsiaTheme="minorEastAsia" w:hAnsiTheme="minorHAnsi" w:cstheme="minorBidi"/>
          <w:sz w:val="22"/>
          <w:szCs w:val="22"/>
          <w:lang w:eastAsia="en-GB"/>
        </w:rPr>
        <w:tab/>
      </w:r>
      <w:r w:rsidRPr="006033D8">
        <w:rPr>
          <w:b/>
          <w:lang w:eastAsia="zh-CN"/>
        </w:rPr>
        <w:t>function f_TC_7_1_1_1_17_NR5GC</w:t>
      </w:r>
      <w:r>
        <w:tab/>
      </w:r>
      <w:r>
        <w:fldChar w:fldCharType="begin"/>
      </w:r>
      <w:r>
        <w:instrText xml:space="preserve"> PAGEREF _Toc144288537 \h </w:instrText>
      </w:r>
      <w:r>
        <w:fldChar w:fldCharType="separate"/>
      </w:r>
      <w:r>
        <w:t>1</w:t>
      </w:r>
      <w:r>
        <w:fldChar w:fldCharType="end"/>
      </w:r>
    </w:p>
    <w:p w14:paraId="38F5F47B"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2.5</w:t>
      </w:r>
      <w:r>
        <w:rPr>
          <w:rFonts w:asciiTheme="minorHAnsi" w:eastAsiaTheme="minorEastAsia" w:hAnsiTheme="minorHAnsi" w:cstheme="minorBidi"/>
          <w:sz w:val="22"/>
          <w:szCs w:val="22"/>
          <w:lang w:eastAsia="en-GB"/>
        </w:rPr>
        <w:tab/>
      </w:r>
      <w:r w:rsidRPr="006033D8">
        <w:rPr>
          <w:b/>
          <w:lang w:eastAsia="zh-CN"/>
        </w:rPr>
        <w:t>templates cs_PUCCH_ConfigCommon_711117_Step1, cs_PUCCH_ConfigCommon_711117_Step12</w:t>
      </w:r>
      <w:r>
        <w:tab/>
      </w:r>
      <w:r>
        <w:fldChar w:fldCharType="begin"/>
      </w:r>
      <w:r>
        <w:instrText xml:space="preserve"> PAGEREF _Toc144288538 \h </w:instrText>
      </w:r>
      <w:r>
        <w:fldChar w:fldCharType="separate"/>
      </w:r>
      <w:r>
        <w:t>1</w:t>
      </w:r>
      <w:r>
        <w:fldChar w:fldCharType="end"/>
      </w:r>
    </w:p>
    <w:p w14:paraId="4EB0EBFF" w14:textId="77777777" w:rsidR="007B38A0" w:rsidRDefault="007B38A0">
      <w:pPr>
        <w:pStyle w:val="TOC2"/>
        <w:rPr>
          <w:rFonts w:asciiTheme="minorHAnsi" w:eastAsiaTheme="minorEastAsia" w:hAnsiTheme="minorHAnsi" w:cstheme="minorBidi"/>
          <w:sz w:val="22"/>
          <w:szCs w:val="22"/>
          <w:lang w:eastAsia="en-GB"/>
        </w:rPr>
      </w:pPr>
      <w:r w:rsidRPr="006033D8">
        <w:rPr>
          <w:b/>
          <w:lang w:eastAsia="zh-CN"/>
        </w:rPr>
        <w:t>2.6</w:t>
      </w:r>
      <w:r>
        <w:rPr>
          <w:rFonts w:asciiTheme="minorHAnsi" w:eastAsiaTheme="minorEastAsia" w:hAnsiTheme="minorHAnsi" w:cstheme="minorBidi"/>
          <w:sz w:val="22"/>
          <w:szCs w:val="22"/>
          <w:lang w:eastAsia="en-GB"/>
        </w:rPr>
        <w:tab/>
      </w:r>
      <w:r w:rsidRPr="006033D8">
        <w:rPr>
          <w:b/>
          <w:lang w:eastAsia="zh-CN"/>
        </w:rPr>
        <w:t>function f_TC_7_1_1_1_17_NR_TestBody</w:t>
      </w:r>
      <w:r>
        <w:tab/>
      </w:r>
      <w:r>
        <w:fldChar w:fldCharType="begin"/>
      </w:r>
      <w:r>
        <w:instrText xml:space="preserve"> PAGEREF _Toc144288539 \h </w:instrText>
      </w:r>
      <w:r>
        <w:fldChar w:fldCharType="separate"/>
      </w:r>
      <w:r>
        <w:t>1</w:t>
      </w:r>
      <w:r>
        <w:fldChar w:fldCharType="end"/>
      </w:r>
    </w:p>
    <w:p w14:paraId="745A8341" w14:textId="77777777" w:rsidR="007B38A0" w:rsidRDefault="007B38A0">
      <w:pPr>
        <w:pStyle w:val="TOC1"/>
        <w:rPr>
          <w:rFonts w:asciiTheme="minorHAnsi" w:eastAsiaTheme="minorEastAsia" w:hAnsiTheme="minorHAnsi" w:cstheme="minorBidi"/>
          <w:szCs w:val="22"/>
          <w:lang w:eastAsia="en-GB"/>
        </w:rPr>
      </w:pPr>
      <w:r w:rsidRPr="006033D8">
        <w:rPr>
          <w:rFonts w:cs="Arial"/>
          <w:b/>
        </w:rPr>
        <w:t>3</w:t>
      </w:r>
      <w:r>
        <w:rPr>
          <w:rFonts w:asciiTheme="minorHAnsi" w:eastAsiaTheme="minorEastAsia" w:hAnsiTheme="minorHAnsi" w:cstheme="minorBidi"/>
          <w:szCs w:val="22"/>
          <w:lang w:eastAsia="en-GB"/>
        </w:rPr>
        <w:tab/>
      </w:r>
      <w:r w:rsidRPr="006033D8">
        <w:rPr>
          <w:rFonts w:cs="Arial"/>
          <w:b/>
        </w:rPr>
        <w:t>Branches executed</w:t>
      </w:r>
      <w:r>
        <w:tab/>
      </w:r>
      <w:r>
        <w:fldChar w:fldCharType="begin"/>
      </w:r>
      <w:r>
        <w:instrText xml:space="preserve"> PAGEREF _Toc144288540 \h </w:instrText>
      </w:r>
      <w:r>
        <w:fldChar w:fldCharType="separate"/>
      </w:r>
      <w:r>
        <w:t>1</w:t>
      </w:r>
      <w:r>
        <w:fldChar w:fldCharType="end"/>
      </w:r>
    </w:p>
    <w:p w14:paraId="4F6A4AD9" w14:textId="77777777" w:rsidR="007B38A0" w:rsidRDefault="007B38A0">
      <w:pPr>
        <w:pStyle w:val="TOC1"/>
        <w:rPr>
          <w:rFonts w:asciiTheme="minorHAnsi" w:eastAsiaTheme="minorEastAsia" w:hAnsiTheme="minorHAnsi" w:cstheme="minorBidi"/>
          <w:szCs w:val="22"/>
          <w:lang w:eastAsia="en-GB"/>
        </w:rPr>
      </w:pPr>
      <w:r w:rsidRPr="006033D8">
        <w:rPr>
          <w:rFonts w:cs="Arial"/>
          <w:b/>
        </w:rPr>
        <w:t>4</w:t>
      </w:r>
      <w:r>
        <w:rPr>
          <w:rFonts w:asciiTheme="minorHAnsi" w:eastAsiaTheme="minorEastAsia" w:hAnsiTheme="minorHAnsi" w:cstheme="minorBidi"/>
          <w:szCs w:val="22"/>
          <w:lang w:eastAsia="en-GB"/>
        </w:rPr>
        <w:tab/>
      </w:r>
      <w:r w:rsidRPr="006033D8">
        <w:rPr>
          <w:rFonts w:cs="Arial"/>
          <w:b/>
        </w:rPr>
        <w:t>Execution Log Files</w:t>
      </w:r>
      <w:r>
        <w:tab/>
      </w:r>
      <w:r>
        <w:fldChar w:fldCharType="begin"/>
      </w:r>
      <w:r>
        <w:instrText xml:space="preserve"> PAGEREF _Toc144288541 \h </w:instrText>
      </w:r>
      <w:r>
        <w:fldChar w:fldCharType="separate"/>
      </w:r>
      <w:r>
        <w:t>1</w:t>
      </w:r>
      <w:r>
        <w:fldChar w:fldCharType="end"/>
      </w:r>
    </w:p>
    <w:p w14:paraId="3BC658F3" w14:textId="77777777" w:rsidR="007B38A0" w:rsidRDefault="007B38A0">
      <w:pPr>
        <w:pStyle w:val="TOC2"/>
        <w:rPr>
          <w:rFonts w:asciiTheme="minorHAnsi" w:eastAsiaTheme="minorEastAsia" w:hAnsiTheme="minorHAnsi" w:cstheme="minorBidi"/>
          <w:sz w:val="22"/>
          <w:szCs w:val="22"/>
          <w:lang w:eastAsia="en-GB"/>
        </w:rPr>
      </w:pPr>
      <w:r w:rsidRPr="006033D8">
        <w:rPr>
          <w:rFonts w:cs="Arial"/>
          <w:b/>
        </w:rPr>
        <w:t>4.1</w:t>
      </w:r>
      <w:r>
        <w:rPr>
          <w:rFonts w:asciiTheme="minorHAnsi" w:eastAsiaTheme="minorEastAsia" w:hAnsiTheme="minorHAnsi" w:cstheme="minorBidi"/>
          <w:sz w:val="22"/>
          <w:szCs w:val="22"/>
          <w:lang w:eastAsia="en-GB"/>
        </w:rPr>
        <w:tab/>
      </w:r>
      <w:r w:rsidRPr="006033D8">
        <w:rPr>
          <w:rFonts w:cs="Arial"/>
        </w:rPr>
        <w:t>MediaTek</w:t>
      </w:r>
      <w:r>
        <w:tab/>
      </w:r>
      <w:r>
        <w:fldChar w:fldCharType="begin"/>
      </w:r>
      <w:r>
        <w:instrText xml:space="preserve"> PAGEREF _Toc144288542 \h </w:instrText>
      </w:r>
      <w:r>
        <w:fldChar w:fldCharType="separate"/>
      </w:r>
      <w:r>
        <w:t>1</w:t>
      </w:r>
      <w:r>
        <w:fldChar w:fldCharType="end"/>
      </w:r>
    </w:p>
    <w:p w14:paraId="434F2E41" w14:textId="77777777" w:rsidR="007B38A0" w:rsidRDefault="007B38A0">
      <w:pPr>
        <w:pStyle w:val="TOC1"/>
        <w:rPr>
          <w:rFonts w:asciiTheme="minorHAnsi" w:eastAsiaTheme="minorEastAsia" w:hAnsiTheme="minorHAnsi" w:cstheme="minorBidi"/>
          <w:szCs w:val="22"/>
          <w:lang w:eastAsia="en-GB"/>
        </w:rPr>
      </w:pPr>
      <w:r w:rsidRPr="006033D8">
        <w:rPr>
          <w:rFonts w:cs="Arial"/>
          <w:b/>
        </w:rPr>
        <w:t>5</w:t>
      </w:r>
      <w:r>
        <w:rPr>
          <w:rFonts w:asciiTheme="minorHAnsi" w:eastAsiaTheme="minorEastAsia" w:hAnsiTheme="minorHAnsi" w:cstheme="minorBidi"/>
          <w:szCs w:val="22"/>
          <w:lang w:eastAsia="en-GB"/>
        </w:rPr>
        <w:tab/>
      </w:r>
      <w:r w:rsidRPr="006033D8">
        <w:rPr>
          <w:rFonts w:cs="Arial"/>
          <w:b/>
        </w:rPr>
        <w:t>References</w:t>
      </w:r>
      <w:r>
        <w:tab/>
      </w:r>
      <w:r>
        <w:fldChar w:fldCharType="begin"/>
      </w:r>
      <w:r>
        <w:instrText xml:space="preserve"> PAGEREF _Toc144288543 \h </w:instrText>
      </w:r>
      <w:r>
        <w:fldChar w:fldCharType="separate"/>
      </w:r>
      <w:r>
        <w:t>1</w:t>
      </w:r>
      <w:r>
        <w:fldChar w:fldCharType="end"/>
      </w:r>
    </w:p>
    <w:p w14:paraId="4FAE547F" w14:textId="77777777" w:rsidR="00446488" w:rsidRDefault="00446488" w:rsidP="00446488">
      <w:pPr>
        <w:rPr>
          <w:b/>
          <w:sz w:val="24"/>
          <w:lang w:eastAsia="ja-JP"/>
        </w:rPr>
      </w:pPr>
      <w:r>
        <w:rPr>
          <w:rFonts w:cs="Arial"/>
          <w:noProof/>
        </w:rPr>
        <w:fldChar w:fldCharType="end"/>
      </w:r>
      <w:r>
        <w:rPr>
          <w:lang w:val="pt-BR"/>
        </w:rPr>
        <w:br w:type="page"/>
      </w:r>
    </w:p>
    <w:p w14:paraId="6DEC60A7" w14:textId="77777777" w:rsidR="00446488" w:rsidRPr="00E24250" w:rsidRDefault="00446488" w:rsidP="00E24250">
      <w:pPr>
        <w:pStyle w:val="Heading1"/>
        <w:numPr>
          <w:ilvl w:val="0"/>
          <w:numId w:val="2"/>
        </w:numPr>
        <w:autoSpaceDN w:val="0"/>
        <w:rPr>
          <w:rFonts w:cs="Arial"/>
          <w:b/>
        </w:rPr>
      </w:pPr>
      <w:bookmarkStart w:id="2" w:name="_Toc122434485"/>
      <w:bookmarkStart w:id="3" w:name="_Toc144288531"/>
      <w:r w:rsidRPr="00E24250">
        <w:rPr>
          <w:rFonts w:cs="Arial"/>
          <w:b/>
        </w:rPr>
        <w:lastRenderedPageBreak/>
        <w:t>Overview</w:t>
      </w:r>
      <w:bookmarkEnd w:id="2"/>
      <w:bookmarkEnd w:id="3"/>
    </w:p>
    <w:p w14:paraId="2044E2A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w:t>
      </w:r>
      <w:r w:rsidR="00616025">
        <w:rPr>
          <w:rFonts w:cs="Arial"/>
        </w:rPr>
        <w:t>.</w:t>
      </w:r>
      <w:r w:rsidR="004B5AA8">
        <w:rPr>
          <w:rFonts w:cs="Arial"/>
        </w:rPr>
        <w:t>17</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14:paraId="0DB8D20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65D2AF6"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3F45D47E"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74F5B74B"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185AA11"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4288532"/>
      <w:r w:rsidRPr="00E24250">
        <w:rPr>
          <w:sz w:val="28"/>
          <w:szCs w:val="28"/>
        </w:rPr>
        <w:t>Verification Test Summary</w:t>
      </w:r>
      <w:bookmarkEnd w:id="4"/>
      <w:r w:rsidRPr="00E24250">
        <w:rPr>
          <w:sz w:val="28"/>
          <w:szCs w:val="28"/>
        </w:rPr>
        <w:t xml:space="preserve"> </w:t>
      </w:r>
    </w:p>
    <w:p w14:paraId="4FD9FE5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w:t>
      </w:r>
      <w:r w:rsidR="00D453DC">
        <w:rPr>
          <w:rFonts w:cs="Arial"/>
          <w:b/>
          <w:lang w:eastAsia="ja-JP"/>
        </w:rPr>
        <w:t>.</w:t>
      </w:r>
      <w:r w:rsidR="00901095">
        <w:rPr>
          <w:rFonts w:cs="Arial"/>
          <w:b/>
          <w:lang w:eastAsia="ja-JP"/>
        </w:rPr>
        <w:t>17</w:t>
      </w:r>
      <w:r w:rsidR="00DE192F">
        <w:rPr>
          <w:lang w:eastAsia="ja-JP"/>
        </w:rPr>
        <w:t>.</w:t>
      </w:r>
      <w:r w:rsidR="006A5B0D">
        <w:rPr>
          <w:lang w:eastAsia="ja-JP"/>
        </w:rPr>
        <w:t>N</w:t>
      </w:r>
      <w:r w:rsidR="00901095">
        <w:rPr>
          <w:lang w:eastAsia="ja-JP"/>
        </w:rPr>
        <w:t>R5G</w:t>
      </w:r>
      <w:r w:rsidR="006A5B0D">
        <w:rPr>
          <w:lang w:eastAsia="ja-JP"/>
        </w:rPr>
        <w:t>C</w:t>
      </w:r>
    </w:p>
    <w:p w14:paraId="78FFBB0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14:paraId="05B6F0C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5640F304"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14:paraId="14B7B4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69B0A9E" w14:textId="77777777" w:rsidR="00446488" w:rsidRDefault="00446488" w:rsidP="00446488"/>
    <w:p w14:paraId="64F32AF5"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44288533"/>
      <w:r w:rsidRPr="00E24250">
        <w:rPr>
          <w:rFonts w:cs="Arial"/>
          <w:b/>
        </w:rPr>
        <w:t>Corrections required</w:t>
      </w:r>
      <w:bookmarkEnd w:id="6"/>
      <w:bookmarkEnd w:id="7"/>
      <w:bookmarkEnd w:id="8"/>
    </w:p>
    <w:p w14:paraId="5FC3F7DB" w14:textId="77777777" w:rsidR="00EA4DE6" w:rsidRPr="00F50FD9" w:rsidRDefault="00A22612" w:rsidP="00EA4DE6">
      <w:pPr>
        <w:pStyle w:val="Heading2"/>
        <w:numPr>
          <w:ilvl w:val="1"/>
          <w:numId w:val="2"/>
        </w:numPr>
        <w:rPr>
          <w:b/>
          <w:lang w:eastAsia="zh-CN"/>
        </w:rPr>
      </w:pPr>
      <w:bookmarkStart w:id="9" w:name="_Toc144288534"/>
      <w:r>
        <w:rPr>
          <w:b/>
          <w:lang w:eastAsia="zh-CN"/>
        </w:rPr>
        <w:t>function</w:t>
      </w:r>
      <w:r w:rsidRPr="00A22612">
        <w:rPr>
          <w:rFonts w:ascii="Courier New" w:hAnsi="Courier New" w:cs="Courier New"/>
          <w:color w:val="000000"/>
          <w:lang w:eastAsia="de-DE"/>
        </w:rPr>
        <w:t xml:space="preserve"> </w:t>
      </w:r>
      <w:r w:rsidRPr="00A22612">
        <w:rPr>
          <w:b/>
          <w:lang w:eastAsia="zh-CN"/>
        </w:rPr>
        <w:t>f_NR_DciDlInfo_Init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14:paraId="7703DE0F"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7C087A40" w14:textId="77777777" w:rsidR="00EA4DE6" w:rsidRPr="009A35BF" w:rsidRDefault="00EA4DE6"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C46E674" w14:textId="77777777" w:rsidR="00EA4DE6" w:rsidRPr="009A35BF" w:rsidRDefault="00A22612" w:rsidP="00B9351F">
            <w:pPr>
              <w:rPr>
                <w:rFonts w:ascii="Arial" w:hAnsi="Arial" w:cs="Arial"/>
                <w:sz w:val="18"/>
                <w:szCs w:val="18"/>
                <w:lang w:eastAsia="en-GB"/>
              </w:rPr>
            </w:pPr>
            <w:r w:rsidRPr="00E115D6">
              <w:rPr>
                <w:rFonts w:ascii="Arial" w:hAnsi="Arial" w:cs="Arial"/>
                <w:sz w:val="18"/>
                <w:szCs w:val="18"/>
                <w:lang w:eastAsia="en-GB"/>
              </w:rPr>
              <w:t>f_NR_DciDlInfo_Init</w:t>
            </w:r>
          </w:p>
        </w:tc>
      </w:tr>
      <w:tr w:rsidR="00EA4DE6" w14:paraId="3F1A859B" w14:textId="77777777" w:rsidTr="00A22612">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6AD145"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EEB2C98" w14:textId="77777777"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745BF7">
              <w:rPr>
                <w:noProof/>
                <w:sz w:val="18"/>
                <w:szCs w:val="18"/>
              </w:rPr>
              <w:t xml:space="preserve">SIB1 size considering </w:t>
            </w:r>
            <w:r w:rsidR="00745BF7">
              <w:rPr>
                <w:i/>
                <w:iCs/>
                <w:lang w:val="en-US"/>
              </w:rPr>
              <w:t xml:space="preserve">initialUplinkBWP-RedCap and initialDownlinkBWP-RedCap </w:t>
            </w:r>
            <w:r w:rsidR="00745BF7" w:rsidRPr="00745BF7">
              <w:rPr>
                <w:iCs/>
                <w:lang w:val="en-US"/>
              </w:rPr>
              <w:t xml:space="preserve">has gone beyond 1032 bit thus existing </w:t>
            </w:r>
            <w:r w:rsidR="00745BF7">
              <w:rPr>
                <w:iCs/>
                <w:lang w:val="en-US"/>
              </w:rPr>
              <w:t xml:space="preserve">7 </w:t>
            </w:r>
            <w:r w:rsidR="00745BF7" w:rsidRPr="00745BF7">
              <w:rPr>
                <w:iCs/>
                <w:lang w:val="en-US"/>
              </w:rPr>
              <w:t>RB</w:t>
            </w:r>
            <w:r w:rsidR="00396D8E">
              <w:rPr>
                <w:iCs/>
                <w:lang w:val="en-US"/>
              </w:rPr>
              <w:t>s</w:t>
            </w:r>
            <w:r w:rsidR="00745BF7" w:rsidRPr="00745BF7">
              <w:rPr>
                <w:iCs/>
                <w:lang w:val="en-US"/>
              </w:rPr>
              <w:t xml:space="preserve"> allocation </w:t>
            </w:r>
            <w:r w:rsidR="00745BF7">
              <w:rPr>
                <w:iCs/>
                <w:lang w:val="en-US"/>
              </w:rPr>
              <w:t>for SIB1</w:t>
            </w:r>
            <w:r w:rsidR="00745BF7" w:rsidRPr="00745BF7">
              <w:rPr>
                <w:iCs/>
                <w:lang w:val="en-US"/>
              </w:rPr>
              <w:t xml:space="preserve"> is not sufficient to cater the required TBS size</w:t>
            </w:r>
            <w:r w:rsidR="00745BF7">
              <w:rPr>
                <w:iCs/>
                <w:lang w:val="en-US"/>
              </w:rPr>
              <w:t xml:space="preserve"> for its transmission</w:t>
            </w:r>
            <w:r w:rsidR="00745BF7">
              <w:rPr>
                <w:i/>
                <w:iCs/>
                <w:lang w:val="en-US"/>
              </w:rPr>
              <w:t xml:space="preserve">. </w:t>
            </w:r>
          </w:p>
        </w:tc>
      </w:tr>
      <w:tr w:rsidR="00EA4DE6" w14:paraId="5E809253"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77846299"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CC778E0" w14:textId="77777777" w:rsidR="00EA4DE6" w:rsidRDefault="00EA4DE6" w:rsidP="00B9351F">
            <w:pPr>
              <w:pStyle w:val="CRCoverPage"/>
              <w:spacing w:after="0"/>
              <w:rPr>
                <w:iCs/>
                <w:lang w:val="en-US"/>
              </w:rPr>
            </w:pPr>
            <w:r>
              <w:rPr>
                <w:noProof/>
                <w:sz w:val="18"/>
                <w:szCs w:val="18"/>
              </w:rPr>
              <w:t xml:space="preserve">1. </w:t>
            </w:r>
            <w:r w:rsidR="00745BF7">
              <w:rPr>
                <w:noProof/>
                <w:sz w:val="18"/>
                <w:szCs w:val="18"/>
              </w:rPr>
              <w:t>9 RB</w:t>
            </w:r>
            <w:r w:rsidR="00CF5E68">
              <w:rPr>
                <w:noProof/>
                <w:sz w:val="18"/>
                <w:szCs w:val="18"/>
              </w:rPr>
              <w:t>s</w:t>
            </w:r>
            <w:r w:rsidR="00745BF7">
              <w:rPr>
                <w:noProof/>
                <w:sz w:val="18"/>
                <w:szCs w:val="18"/>
              </w:rPr>
              <w:t xml:space="preserve"> allocation is required to cater the TBS size</w:t>
            </w:r>
            <w:r w:rsidR="003C2FCA">
              <w:rPr>
                <w:noProof/>
                <w:sz w:val="18"/>
                <w:szCs w:val="18"/>
              </w:rPr>
              <w:t xml:space="preserve"> requirement for these new Rel 17 test cases</w:t>
            </w:r>
            <w:r w:rsidR="00745BF7">
              <w:rPr>
                <w:noProof/>
                <w:sz w:val="18"/>
                <w:szCs w:val="18"/>
              </w:rPr>
              <w:t xml:space="preserve">. Thus, made the change </w:t>
            </w:r>
            <w:r w:rsidR="00396D8E">
              <w:rPr>
                <w:noProof/>
                <w:sz w:val="18"/>
                <w:szCs w:val="18"/>
              </w:rPr>
              <w:t>to use</w:t>
            </w:r>
            <w:r w:rsidR="00745BF7">
              <w:rPr>
                <w:noProof/>
                <w:sz w:val="18"/>
                <w:szCs w:val="18"/>
              </w:rPr>
              <w:t xml:space="preserve"> 9</w:t>
            </w:r>
            <w:r w:rsidR="00396D8E">
              <w:rPr>
                <w:noProof/>
                <w:sz w:val="18"/>
                <w:szCs w:val="18"/>
              </w:rPr>
              <w:t xml:space="preserve"> </w:t>
            </w:r>
            <w:r w:rsidR="00745BF7">
              <w:rPr>
                <w:noProof/>
                <w:sz w:val="18"/>
                <w:szCs w:val="18"/>
              </w:rPr>
              <w:t>RB</w:t>
            </w:r>
            <w:r w:rsidR="00396D8E">
              <w:rPr>
                <w:noProof/>
                <w:sz w:val="18"/>
                <w:szCs w:val="18"/>
              </w:rPr>
              <w:t>s</w:t>
            </w:r>
            <w:r w:rsidR="00745BF7">
              <w:rPr>
                <w:noProof/>
                <w:sz w:val="18"/>
                <w:szCs w:val="18"/>
              </w:rPr>
              <w:t xml:space="preserve"> allocation </w:t>
            </w:r>
            <w:r w:rsidR="00396D8E">
              <w:rPr>
                <w:noProof/>
                <w:sz w:val="18"/>
                <w:szCs w:val="18"/>
              </w:rPr>
              <w:t xml:space="preserve">instead of 7 </w:t>
            </w:r>
            <w:r w:rsidR="00745BF7">
              <w:rPr>
                <w:noProof/>
                <w:sz w:val="18"/>
                <w:szCs w:val="18"/>
              </w:rPr>
              <w:t xml:space="preserve">for such special test cases by adding a new method called </w:t>
            </w:r>
            <w:r w:rsidR="00745BF7" w:rsidRPr="00B56E2F">
              <w:rPr>
                <w:iCs/>
                <w:lang w:val="en-US"/>
              </w:rPr>
              <w:t>f_NR_RedcapWithIncreasedSib1Size()</w:t>
            </w:r>
            <w:r w:rsidR="00CF5E68" w:rsidRPr="00B56E2F">
              <w:rPr>
                <w:iCs/>
                <w:lang w:val="en-US"/>
              </w:rPr>
              <w:t>.</w:t>
            </w:r>
          </w:p>
          <w:p w14:paraId="7B74F56D" w14:textId="77777777" w:rsidR="00396D8E" w:rsidRDefault="00396D8E" w:rsidP="00B9351F">
            <w:pPr>
              <w:pStyle w:val="CRCoverPage"/>
              <w:spacing w:after="0"/>
              <w:rPr>
                <w:noProof/>
                <w:sz w:val="18"/>
                <w:szCs w:val="18"/>
              </w:rPr>
            </w:pPr>
          </w:p>
          <w:p w14:paraId="50F83E73" w14:textId="77777777" w:rsidR="00396D8E" w:rsidRPr="00294B22" w:rsidRDefault="00396D8E" w:rsidP="00B9351F">
            <w:pPr>
              <w:pStyle w:val="CRCoverPage"/>
              <w:spacing w:after="0"/>
              <w:rPr>
                <w:noProof/>
                <w:sz w:val="18"/>
                <w:szCs w:val="18"/>
              </w:rPr>
            </w:pPr>
            <w:r w:rsidRPr="00396D8E">
              <w:rPr>
                <w:b/>
                <w:noProof/>
                <w:sz w:val="18"/>
                <w:szCs w:val="18"/>
              </w:rPr>
              <w:t>Note:</w:t>
            </w:r>
            <w:r>
              <w:rPr>
                <w:noProof/>
                <w:sz w:val="18"/>
                <w:szCs w:val="18"/>
              </w:rPr>
              <w:t xml:space="preserve"> This will require correction in TS 38.523-3 </w:t>
            </w:r>
            <w:r w:rsidR="005B389C">
              <w:rPr>
                <w:noProof/>
                <w:sz w:val="18"/>
                <w:szCs w:val="18"/>
              </w:rPr>
              <w:t xml:space="preserve">tables </w:t>
            </w:r>
            <w:r>
              <w:rPr>
                <w:noProof/>
                <w:sz w:val="18"/>
                <w:szCs w:val="18"/>
              </w:rPr>
              <w:t>as well.</w:t>
            </w:r>
          </w:p>
        </w:tc>
      </w:tr>
      <w:tr w:rsidR="00EA4DE6" w14:paraId="3A86DC8B"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057A5E1C" w14:textId="77777777"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279177D" w14:textId="77777777" w:rsidR="00EA4DE6" w:rsidRPr="009A35BF" w:rsidRDefault="00E115D6" w:rsidP="00B9351F">
            <w:pPr>
              <w:spacing w:after="0"/>
              <w:rPr>
                <w:rFonts w:ascii="Arial" w:hAnsi="Arial" w:cs="Arial"/>
                <w:sz w:val="18"/>
                <w:szCs w:val="18"/>
                <w:lang w:eastAsia="en-GB"/>
              </w:rPr>
            </w:pPr>
            <w:r w:rsidRPr="00E115D6">
              <w:rPr>
                <w:rFonts w:ascii="Arial" w:hAnsi="Arial" w:cs="Arial"/>
                <w:sz w:val="18"/>
                <w:szCs w:val="18"/>
                <w:lang w:eastAsia="en-GB"/>
              </w:rPr>
              <w:t>Common\NR\NR_DCI_Configuration.ttcn</w:t>
            </w:r>
          </w:p>
        </w:tc>
      </w:tr>
      <w:tr w:rsidR="00EA4DE6" w14:paraId="07DB8787" w14:textId="77777777" w:rsidTr="00A22612">
        <w:tc>
          <w:tcPr>
            <w:tcW w:w="1985" w:type="dxa"/>
            <w:tcBorders>
              <w:top w:val="single" w:sz="4" w:space="0" w:color="auto"/>
              <w:left w:val="single" w:sz="4" w:space="0" w:color="auto"/>
              <w:bottom w:val="single" w:sz="4" w:space="0" w:color="auto"/>
              <w:right w:val="single" w:sz="4" w:space="0" w:color="auto"/>
            </w:tcBorders>
            <w:hideMark/>
          </w:tcPr>
          <w:p w14:paraId="62C79AEF" w14:textId="77777777" w:rsidR="00EA4DE6" w:rsidRPr="009A35BF" w:rsidRDefault="00EA4DE6" w:rsidP="00B9351F">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E8FA5E2" w14:textId="77777777" w:rsidR="00EA4DE6" w:rsidRPr="009A35BF" w:rsidRDefault="00EA4DE6" w:rsidP="00B9351F">
            <w:pPr>
              <w:rPr>
                <w:rFonts w:ascii="Arial" w:hAnsi="Arial"/>
                <w:sz w:val="18"/>
                <w:szCs w:val="18"/>
                <w:highlight w:val="cyan"/>
                <w:lang w:eastAsia="zh-CN"/>
              </w:rPr>
            </w:pPr>
          </w:p>
        </w:tc>
      </w:tr>
    </w:tbl>
    <w:p w14:paraId="0BEAF0E8" w14:textId="77777777" w:rsidR="00EA4DE6" w:rsidRDefault="00EA4DE6" w:rsidP="00EA4DE6">
      <w:pPr>
        <w:spacing w:after="0"/>
        <w:rPr>
          <w:rFonts w:ascii="Arial" w:hAnsi="Arial"/>
          <w:b/>
          <w:lang w:eastAsia="en-GB"/>
        </w:rPr>
      </w:pPr>
    </w:p>
    <w:p w14:paraId="4F28A3DC" w14:textId="77777777"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3FF58FC6" w14:textId="77777777" w:rsidTr="00D8365D">
        <w:tc>
          <w:tcPr>
            <w:tcW w:w="13575" w:type="dxa"/>
            <w:tcBorders>
              <w:top w:val="single" w:sz="4" w:space="0" w:color="auto"/>
              <w:left w:val="single" w:sz="4" w:space="0" w:color="auto"/>
              <w:bottom w:val="single" w:sz="4" w:space="0" w:color="auto"/>
              <w:right w:val="single" w:sz="4" w:space="0" w:color="auto"/>
            </w:tcBorders>
          </w:tcPr>
          <w:p w14:paraId="652315DF" w14:textId="77777777" w:rsidR="00D8365D" w:rsidRPr="00D87FA2" w:rsidRDefault="00EA4DE6" w:rsidP="00D8365D">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b/>
                <w:color w:val="000000"/>
                <w:lang w:eastAsia="de-DE"/>
              </w:rPr>
              <w:t xml:space="preserve">  </w:t>
            </w:r>
            <w:r w:rsidR="00D8365D" w:rsidRPr="00D87FA2">
              <w:rPr>
                <w:rFonts w:ascii="Courier New" w:hAnsi="Courier New" w:cs="Courier New"/>
                <w:color w:val="000000"/>
                <w:lang w:eastAsia="de-DE"/>
              </w:rPr>
              <w:t>function f_NR_DciDlInfo_Init(NR_PhysicalParameters_Type p_PhysicalParameters,</w:t>
            </w:r>
          </w:p>
          <w:p w14:paraId="0E0AFBE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NR_DciFormat_1_X_SpecificInfo_Type p_DciFormatAndParams,</w:t>
            </w:r>
          </w:p>
          <w:p w14:paraId="566DC7D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NR_RedundancyVersionList_Type p_RedundancyVersionList,</w:t>
            </w:r>
          </w:p>
          <w:p w14:paraId="4C9892E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boolean p_DciFormat1_0_Ccch := false)</w:t>
            </w:r>
          </w:p>
          <w:p w14:paraId="1448247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template (value) NR_DciDlInfo_Type</w:t>
            </w:r>
          </w:p>
          <w:p w14:paraId="2EAC022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 NOTE: In </w:t>
            </w:r>
            <w:proofErr w:type="gramStart"/>
            <w:r w:rsidRPr="00D87FA2">
              <w:rPr>
                <w:rFonts w:ascii="Courier New" w:hAnsi="Courier New" w:cs="Courier New"/>
                <w:color w:val="000000"/>
                <w:lang w:eastAsia="de-DE"/>
              </w:rPr>
              <w:t>general</w:t>
            </w:r>
            <w:proofErr w:type="gramEnd"/>
            <w:r w:rsidRPr="00D87FA2">
              <w:rPr>
                <w:rFonts w:ascii="Courier New" w:hAnsi="Courier New" w:cs="Courier New"/>
                <w:color w:val="000000"/>
                <w:lang w:eastAsia="de-DE"/>
              </w:rPr>
              <w:t xml:space="preserve"> the given p_PhysicalParameters are preconfigured in TTCN and the DciInfo is pre-configured at the SS before an RRC connection gets established at the UE */</w:t>
            </w:r>
          </w:p>
          <w:p w14:paraId="17DBAE5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@sic R5-202677 : added p_DciFormat1_0_Ccch sic@</w:t>
            </w:r>
          </w:p>
          <w:p w14:paraId="61BB47F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NR_FreqDomainResourceAssignmentDL_Type v_FreqDomainResourceAssignmentDL;</w:t>
            </w:r>
          </w:p>
          <w:p w14:paraId="68C3E5A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(omit) PDSCH_TimeDomainResourceAllocationList v_TimeDomainResourceAllocationList := omit;</w:t>
            </w:r>
          </w:p>
          <w:p w14:paraId="3E4F2B1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NR_DownlinkBWP_Type v_DownlinkBWP := p_PhysicalParameters.DL_BWPs[0];</w:t>
            </w:r>
          </w:p>
          <w:p w14:paraId="7E34D3E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var PDSCH_Config v_PDSCH_Config := v_DownlinkBWP.Pdsch.ConfigDedicated.R15;</w:t>
            </w:r>
          </w:p>
          <w:p w14:paraId="4BB1B70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PDSCH_ConfigCommon v_PDSCH_ConfigCommon := v_DownlinkBWP.Pdsch.ConfigCommon.R15;</w:t>
            </w:r>
          </w:p>
          <w:p w14:paraId="7BC87D3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NR_ResourceAllocationType_Type v_ResourceAllocationType := resourceAllocationType1;</w:t>
            </w:r>
          </w:p>
          <w:p w14:paraId="5578546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NR_HarqProcessConfig_Type v_HarqProcessConfig;</w:t>
            </w:r>
          </w:p>
          <w:p w14:paraId="044A36C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NR_ModulationSchemePDSCH_Type v_ModulationScheme;</w:t>
            </w:r>
          </w:p>
          <w:p w14:paraId="2E253256"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v_MaxRbCnt := 24; // minimum value of Maximum transmission bandwidth (</w:t>
            </w:r>
            <w:proofErr w:type="gramStart"/>
            <w:r w:rsidRPr="00D87FA2">
              <w:rPr>
                <w:rFonts w:ascii="Courier New" w:hAnsi="Courier New" w:cs="Courier New"/>
                <w:color w:val="000000"/>
                <w:lang w:eastAsia="de-DE"/>
              </w:rPr>
              <w:t>taking into account</w:t>
            </w:r>
            <w:proofErr w:type="gramEnd"/>
            <w:r w:rsidRPr="00D87FA2">
              <w:rPr>
                <w:rFonts w:ascii="Courier New" w:hAnsi="Courier New" w:cs="Courier New"/>
                <w:color w:val="000000"/>
                <w:lang w:eastAsia="de-DE"/>
              </w:rPr>
              <w:t xml:space="preserve"> CORESET#0)</w:t>
            </w:r>
          </w:p>
          <w:p w14:paraId="6408DB3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v_TimeDomainResourceAssignmentTableSize := 16;</w:t>
            </w:r>
          </w:p>
          <w:p w14:paraId="42CFB6B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v_TimeDomainResourceAssignmentIndexValue := 0;    /* =&gt; first entry of the TimeDomainResourceAssignmentTable:</w:t>
            </w:r>
          </w:p>
          <w:p w14:paraId="35A222A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1: if there is no pdsch_TimeDomainAllocationList configured at the UE, 38.508-1 Table 5.1.2.1.1-2 applies</w:t>
            </w:r>
          </w:p>
          <w:p w14:paraId="2817A6F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2: according to 38.508-1 Table 5.1.2.1.1-1 for SIB1 always 8.508-1 Table 5.1.2.1.1-2 applies */</w:t>
            </w:r>
          </w:p>
          <w:p w14:paraId="2E6D7D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NR_DciCommon_TimeDomainResourceAssignment_Type v_TimeDomainResourceAssignment;</w:t>
            </w:r>
          </w:p>
          <w:p w14:paraId="3976043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boolean v_IsDciFormat_1_1 := ischosen(p_DciFormatAndParams.Format_1_1);</w:t>
            </w:r>
          </w:p>
          <w:p w14:paraId="7F8D10E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w:t>
            </w:r>
          </w:p>
          <w:p w14:paraId="61CDE34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v_FirstRbIndexSI;</w:t>
            </w:r>
          </w:p>
          <w:p w14:paraId="3294FCB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SSB_Index v_SSB_Index := f_NR_ConvertPositionsInBurst_ToSSB_Index(p_PhysicalParameters.SSB_BurstConfig.PositionsInBurst);  //@sic R5-201150 sic@</w:t>
            </w:r>
          </w:p>
          <w:p w14:paraId="18B02E8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v_FirstRbIndexDcchDtch;  //@sic R5-202677  sic@</w:t>
            </w:r>
          </w:p>
          <w:p w14:paraId="39F6E64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FEC68A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3B7810C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(v_SSB_Index) {</w:t>
            </w:r>
          </w:p>
          <w:p w14:paraId="0829A0E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case(tsc_NR_SSB_Index1) {</w:t>
            </w:r>
          </w:p>
          <w:p w14:paraId="400D9CB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 := 7;</w:t>
            </w:r>
          </w:p>
          <w:p w14:paraId="6543306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v_FirstRbIndexSI := 0;</w:t>
            </w:r>
          </w:p>
          <w:p w14:paraId="5DA4407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v_FirstRbIndexDcchDtch := 7 + p_PhysicalParameters.OffsetCarrierCORESET0;</w:t>
            </w:r>
          </w:p>
          <w:p w14:paraId="014A3B2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17CAF3F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case(tsc_NR_SSB_Index0) {</w:t>
            </w:r>
          </w:p>
          <w:p w14:paraId="5FFD630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 := 0;</w:t>
            </w:r>
          </w:p>
          <w:p w14:paraId="16CD004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v_FirstRbIndexSI := v_MaxRbCnt-7;</w:t>
            </w:r>
          </w:p>
          <w:p w14:paraId="518FDE1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v_FirstRbIndexDcchDtch := 0;</w:t>
            </w:r>
          </w:p>
          <w:p w14:paraId="1748B4D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B4F29D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705401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w:t>
            </w:r>
          </w:p>
          <w:p w14:paraId="6F77F55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resource allocation type for DCI format 1_1:</w:t>
            </w:r>
          </w:p>
          <w:p w14:paraId="680CD02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(match(resourceAllocationType0, v_PDSCH_Config.resourceAllocation)) {  // 38.214 clause 6.1.2.2: allocation type 0 is applicable for DCI format 0_1 </w:t>
            </w:r>
            <w:proofErr w:type="gramStart"/>
            <w:r w:rsidRPr="00D87FA2">
              <w:rPr>
                <w:rFonts w:ascii="Courier New" w:hAnsi="Courier New" w:cs="Courier New"/>
                <w:color w:val="000000"/>
                <w:lang w:eastAsia="de-DE"/>
              </w:rPr>
              <w:t>only</w:t>
            </w:r>
            <w:proofErr w:type="gramEnd"/>
          </w:p>
          <w:p w14:paraId="4E9AE44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v_ResourceAllocationType := resourceAllocationType0;</w:t>
            </w:r>
          </w:p>
          <w:p w14:paraId="2735404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0EFC99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A16ACD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size of pdsch_TimeDomainAllocationList for DCI format 1_1:</w:t>
            </w:r>
          </w:p>
          <w:p w14:paraId="62F1399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(ischosen(v_PDSCH_Config.pdsch_TimeDomainAllocationList.setup)) {      // 38.214 Table 5.1.2.1.1-1: pdsch-TimeDomainAllocationList provided in pdsch-</w:t>
            </w:r>
            <w:proofErr w:type="gramStart"/>
            <w:r w:rsidRPr="00D87FA2">
              <w:rPr>
                <w:rFonts w:ascii="Courier New" w:hAnsi="Courier New" w:cs="Courier New"/>
                <w:color w:val="000000"/>
                <w:lang w:eastAsia="de-DE"/>
              </w:rPr>
              <w:t>Config</w:t>
            </w:r>
            <w:proofErr w:type="gramEnd"/>
          </w:p>
          <w:p w14:paraId="5B3AA03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v_TimeDomainResourceAllocationList := v_PDSCH_Config.pdsch_TimeDomainAllocationList.setup;</w:t>
            </w:r>
          </w:p>
          <w:p w14:paraId="7320E8F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 else {                                                                  // 38.214 Table 5.1.2.1.1-1: pdsch-TimeDomainAllocationList provided in pdsch-</w:t>
            </w:r>
            <w:proofErr w:type="gramStart"/>
            <w:r w:rsidRPr="00D87FA2">
              <w:rPr>
                <w:rFonts w:ascii="Courier New" w:hAnsi="Courier New" w:cs="Courier New"/>
                <w:color w:val="000000"/>
                <w:lang w:eastAsia="de-DE"/>
              </w:rPr>
              <w:t>ConfigCommon</w:t>
            </w:r>
            <w:proofErr w:type="gramEnd"/>
          </w:p>
          <w:p w14:paraId="50974D0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v_TimeDomainResourceAllocationList := v_PDSCH_ConfigCommon.pdsch_TimeDomainAllocationList;      /* NOTE: pdsch-TimeDomainAllocationList may be not present in PUSCH-ConfigCommon */</w:t>
            </w:r>
          </w:p>
          <w:p w14:paraId="577245E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5F18D2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(isvalue(v_TimeDomainResourceAllocationList)) {</w:t>
            </w:r>
          </w:p>
          <w:p w14:paraId="2EC02AB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v_TimeDomainResourceAssignmentTableSize := lengthof(v_TimeDomainResourceAllocationList);</w:t>
            </w:r>
          </w:p>
          <w:p w14:paraId="1D34894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0382280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v_TimeDomainResourceAssignmentTableSize := 16;        /* Default PDSCH time domain resource allocation (38.214 Table 5.1.2.1.1-2/3/4/5) */</w:t>
            </w:r>
          </w:p>
          <w:p w14:paraId="33457A5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B733C7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EE45BE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 := fl_NR_DciCommon_TimeDomainResourceAssignment(v_TimeDomainResourceAssignmentTableSize, v_TimeDomainResourceAssignmentIndexValue);</w:t>
            </w:r>
          </w:p>
          <w:p w14:paraId="79A78F1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p>
          <w:p w14:paraId="2C29C9E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union (valueof(p_DciFormatAndParams)) {</w:t>
            </w:r>
          </w:p>
          <w:p w14:paraId="5A32E39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 Format_1_1) {   /* UE-specific search space (C-RNTI, CS-RNTI(s)) or</w:t>
            </w:r>
          </w:p>
          <w:p w14:paraId="6D52787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Type1-PDCCH common search space for scheduling of Msg4 of RACH procedure (TC-RNTI) */</w:t>
            </w:r>
          </w:p>
          <w:p w14:paraId="0FE542AF"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(p_DciFormat1_0_Ccch) {</w:t>
            </w:r>
          </w:p>
          <w:p w14:paraId="693BDD0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w:t>
            </w:r>
          </w:p>
          <w:p w14:paraId="389A80B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14:paraId="1A4921B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cs_NR_FreqDomainResourceAssignmentDL_Automatic(v_FirstRbIndexDcchDtch, v_MaxRbCnt-7);            /* according to 38.523-3 Table 7.1.2.2.3.1-1; may be changed dynamically during a test case @sic R5-192813 sic@ */</w:t>
            </w:r>
          </w:p>
          <w:p w14:paraId="029FEBB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C216FD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cs_NR_HarqProcessConfig_AnyProcess;                                                      /* may be changed dynamically during a test case */</w:t>
            </w:r>
          </w:p>
          <w:p w14:paraId="39CD629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qam64;                                                                                    /* up to 64QAM only per default */</w:t>
            </w:r>
          </w:p>
          <w:p w14:paraId="174BAAD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and match(qam256, v_PDSCH_Config.mcs_Table)) {</w:t>
            </w:r>
          </w:p>
          <w:p w14:paraId="4CE5191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qam256;                                                                                 /* mcs-Table given by PDSCH-Config is set to '256QAM' AND DCI format 1_1</w:t>
            </w:r>
          </w:p>
          <w:p w14:paraId="0BFFBF2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=&gt; MCS index table 2 with modulation scheme up to 256QAM */</w:t>
            </w:r>
          </w:p>
          <w:p w14:paraId="6D54049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4B4015A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748A8B24"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(Format_1_0_P_RNTI) {        /* Type2-PDCCH common search space for scheduling of Paging messages (P-RNTI) */</w:t>
            </w:r>
          </w:p>
          <w:p w14:paraId="0208D32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27982D9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cs_NR_HarqProcessConfig_None;</w:t>
            </w:r>
          </w:p>
          <w:p w14:paraId="1419F83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43531D5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669A16A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4064FD4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7D54A3F7"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(Format_1_0_SI_RNTI) {       /* Type0-PDCCH common search space for scheduling of SIB1 (SI-RNTI) or</w:t>
            </w:r>
          </w:p>
          <w:p w14:paraId="3323368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Type0A-PDCCH common search space for scheduling of other system information (SI-RNTI) */</w:t>
            </w:r>
          </w:p>
          <w:p w14:paraId="68EF1C2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v_FreqDomainResourceAssignmentDL := cs_NR_FreqDomainResourceAssignmentDL_Automatic(v_FirstRbIndexSI, 7);                       /* according to 38.523-3 Table 7.1.2.2.3.1-1 and Table 7.3.3.2-1 @sic R5-192812, R5-192813 sic@ */</w:t>
            </w:r>
          </w:p>
          <w:p w14:paraId="3816DDF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cs_NR_HarqProcessConfig_Broadcast;</w:t>
            </w:r>
          </w:p>
          <w:p w14:paraId="604E9E4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431BF20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22219CCA"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7E88B07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5CE6E98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(Format_1_0_RA_RNTI) {</w:t>
            </w:r>
          </w:p>
          <w:p w14:paraId="219A86B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402FC332"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 := cs_NR_HarqProcessConfig_None;</w:t>
            </w:r>
          </w:p>
          <w:p w14:paraId="03603A6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v_ModulationScheme := qpsk;                                                                                     /* 38.214 clause 5.1.3.1:</w:t>
            </w:r>
          </w:p>
          <w:p w14:paraId="1DACF76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Qm &gt; 2</w:t>
            </w:r>
          </w:p>
          <w:p w14:paraId="0F9B110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(Qm=2 corresponds to QPSK acc. 38.211 Table 7.3.1.2-1) */</w:t>
            </w:r>
          </w:p>
          <w:p w14:paraId="4AE98D71"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7CE3F59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else {</w:t>
            </w:r>
          </w:p>
          <w:p w14:paraId="5051EEB5"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FatalError(__FILE__, __LINE__, "unknown or invalid DCI format");</w:t>
            </w:r>
          </w:p>
          <w:p w14:paraId="723F86F8"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0A29C38B"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14:paraId="7F3F7140"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cs_NR_DciDlInfo_Init(v_ResourceAllocationType,</w:t>
            </w:r>
          </w:p>
          <w:p w14:paraId="3FE8A893"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v_FreqDomainResourceAssignmentDL,</w:t>
            </w:r>
          </w:p>
          <w:p w14:paraId="5B97E0D9"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v_TimeDomainResourceAssignment,</w:t>
            </w:r>
          </w:p>
          <w:p w14:paraId="6C99CFAD"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cs_NR_TransportBlockSchedulingDL_Automatic(v_ModulationScheme, p_RedundancyVersionList),</w:t>
            </w:r>
          </w:p>
          <w:p w14:paraId="63C120CC"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v_HarqProcessConfig,</w:t>
            </w:r>
          </w:p>
          <w:p w14:paraId="0314232E" w14:textId="77777777"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p_DciFormatAndParams);</w:t>
            </w:r>
          </w:p>
          <w:p w14:paraId="369652DC" w14:textId="77777777" w:rsidR="00EA4DE6" w:rsidRPr="005D1DE9" w:rsidRDefault="00D8365D" w:rsidP="00D8365D">
            <w:pPr>
              <w:autoSpaceDE w:val="0"/>
              <w:autoSpaceDN w:val="0"/>
              <w:adjustRightInd w:val="0"/>
              <w:spacing w:after="0"/>
              <w:rPr>
                <w:rFonts w:ascii="Courier New" w:hAnsi="Courier New" w:cs="Courier New"/>
                <w:b/>
                <w:color w:val="000000"/>
                <w:lang w:eastAsia="de-DE"/>
              </w:rPr>
            </w:pPr>
            <w:r w:rsidRPr="00D87FA2">
              <w:rPr>
                <w:rFonts w:ascii="Courier New" w:hAnsi="Courier New" w:cs="Courier New"/>
                <w:color w:val="000000"/>
                <w:lang w:eastAsia="de-DE"/>
              </w:rPr>
              <w:t xml:space="preserve">  }</w:t>
            </w:r>
          </w:p>
        </w:tc>
      </w:tr>
    </w:tbl>
    <w:p w14:paraId="4A998535" w14:textId="77777777" w:rsidR="00EA4DE6" w:rsidRPr="00CD057D" w:rsidRDefault="00EA4DE6" w:rsidP="00EA4DE6">
      <w:pPr>
        <w:spacing w:after="0"/>
        <w:rPr>
          <w:rFonts w:ascii="Arial" w:hAnsi="Arial"/>
          <w:b/>
          <w:color w:val="000000"/>
          <w:lang w:eastAsia="en-GB"/>
        </w:rPr>
      </w:pPr>
    </w:p>
    <w:p w14:paraId="7E9819C4" w14:textId="77777777"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14:paraId="320788C6" w14:textId="77777777" w:rsidTr="00A22612">
        <w:tc>
          <w:tcPr>
            <w:tcW w:w="13575" w:type="dxa"/>
            <w:tcBorders>
              <w:top w:val="single" w:sz="4" w:space="0" w:color="auto"/>
              <w:left w:val="single" w:sz="4" w:space="0" w:color="auto"/>
              <w:bottom w:val="single" w:sz="4" w:space="0" w:color="auto"/>
              <w:right w:val="single" w:sz="4" w:space="0" w:color="auto"/>
            </w:tcBorders>
          </w:tcPr>
          <w:p w14:paraId="2C217A6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function f_NR_DciDlInfo_Init(NR_PhysicalParameters_Type p_PhysicalParameters,</w:t>
            </w:r>
          </w:p>
          <w:p w14:paraId="1B61812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NR_DciFormat_1_X_SpecificInfo_Type p_DciFormatAndParams,</w:t>
            </w:r>
          </w:p>
          <w:p w14:paraId="06A5B1A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NR_RedundancyVersionList_Type p_RedundancyVersionList,</w:t>
            </w:r>
          </w:p>
          <w:p w14:paraId="1D9D3BB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boolean p_DciFormat1_0_Ccch := false)</w:t>
            </w:r>
          </w:p>
          <w:p w14:paraId="3409CD5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template (value) NR_DciDlInfo_Type</w:t>
            </w:r>
          </w:p>
          <w:p w14:paraId="7716D92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 NOTE: In </w:t>
            </w:r>
            <w:proofErr w:type="gramStart"/>
            <w:r w:rsidRPr="00A22612">
              <w:rPr>
                <w:rFonts w:ascii="Courier New" w:hAnsi="Courier New" w:cs="Courier New"/>
                <w:color w:val="000000"/>
                <w:lang w:eastAsia="de-DE"/>
              </w:rPr>
              <w:t>general</w:t>
            </w:r>
            <w:proofErr w:type="gramEnd"/>
            <w:r w:rsidRPr="00A22612">
              <w:rPr>
                <w:rFonts w:ascii="Courier New" w:hAnsi="Courier New" w:cs="Courier New"/>
                <w:color w:val="000000"/>
                <w:lang w:eastAsia="de-DE"/>
              </w:rPr>
              <w:t xml:space="preserve"> the given p_PhysicalParameters are preconfigured in TTCN and the DciInfo is pre-configured at the SS before an RRC connection gets established at the UE */</w:t>
            </w:r>
          </w:p>
          <w:p w14:paraId="429635A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@sic R5-202677 : added p_DciFormat1_0_Ccch sic@</w:t>
            </w:r>
          </w:p>
          <w:p w14:paraId="17959C1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NR_FreqDomainResourceAssignmentDL_Type v_FreqDomainResourceAssignmentDL;</w:t>
            </w:r>
          </w:p>
          <w:p w14:paraId="6191F65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(omit) PDSCH_TimeDomainResourceAllocationList v_TimeDomainResourceAllocationList := omit;</w:t>
            </w:r>
          </w:p>
          <w:p w14:paraId="37A38B1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NR_DownlinkBWP_Type v_DownlinkBWP := p_PhysicalParameters.DL_BWPs[0];</w:t>
            </w:r>
          </w:p>
          <w:p w14:paraId="181AFED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PDSCH_Config v_PDSCH_Config := v_DownlinkBWP.Pdsch.ConfigDedicated.R15;</w:t>
            </w:r>
          </w:p>
          <w:p w14:paraId="5EB04F8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PDSCH_ConfigCommon v_PDSCH_ConfigCommon := v_DownlinkBWP.Pdsch.ConfigCommon.R15;</w:t>
            </w:r>
          </w:p>
          <w:p w14:paraId="2CE7054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var NR_ResourceAllocationType_Type v_ResourceAllocationType := resourceAllocationType1;</w:t>
            </w:r>
          </w:p>
          <w:p w14:paraId="35C2EAA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NR_HarqProcessConfig_Type v_HarqProcessConfig;</w:t>
            </w:r>
          </w:p>
          <w:p w14:paraId="11B0214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NR_ModulationSchemePDSCH_Type v_ModulationScheme;</w:t>
            </w:r>
          </w:p>
          <w:p w14:paraId="2CF9146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v_MaxRbCnt := 24; // minimum value of Maximum transmission bandwidth (</w:t>
            </w:r>
            <w:proofErr w:type="gramStart"/>
            <w:r w:rsidRPr="00A22612">
              <w:rPr>
                <w:rFonts w:ascii="Courier New" w:hAnsi="Courier New" w:cs="Courier New"/>
                <w:color w:val="000000"/>
                <w:lang w:eastAsia="de-DE"/>
              </w:rPr>
              <w:t>taking into account</w:t>
            </w:r>
            <w:proofErr w:type="gramEnd"/>
            <w:r w:rsidRPr="00A22612">
              <w:rPr>
                <w:rFonts w:ascii="Courier New" w:hAnsi="Courier New" w:cs="Courier New"/>
                <w:color w:val="000000"/>
                <w:lang w:eastAsia="de-DE"/>
              </w:rPr>
              <w:t xml:space="preserve"> CORESET#0)</w:t>
            </w:r>
          </w:p>
          <w:p w14:paraId="6A919AE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v_TimeDomainResourceAssignmentTableSize := 16;</w:t>
            </w:r>
          </w:p>
          <w:p w14:paraId="6EF13D3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v_TimeDomainResourceAssignmentIndexValue := 0;    /* =&gt; first entry of the TimeDomainResourceAssignmentTable:</w:t>
            </w:r>
          </w:p>
          <w:p w14:paraId="37C5DC3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1: if there is no pdsch_TimeDomainAllocationList configured at the UE, 38.508-1 Table 5.1.2.1.1-2 applies</w:t>
            </w:r>
          </w:p>
          <w:p w14:paraId="3C9D17A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2: according to 38.508-1 Table 5.1.2.1.1-1 for SIB1 always 8.508-1 Table 5.1.2.1.1-2 applies */</w:t>
            </w:r>
          </w:p>
          <w:p w14:paraId="71A0F89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NR_DciCommon_TimeDomainResourceAssignment_Type v_TimeDomainResourceAssignment;</w:t>
            </w:r>
          </w:p>
          <w:p w14:paraId="476DCF6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boolean v_IsDciFormat_1_1 := ischosen(p_DciFormatAndParams.Format_1_1);</w:t>
            </w:r>
          </w:p>
          <w:p w14:paraId="5AB9DFA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w:t>
            </w:r>
          </w:p>
          <w:p w14:paraId="27C60FF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v_FirstRbIndexSI;</w:t>
            </w:r>
          </w:p>
          <w:p w14:paraId="745E573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SSB_Index v_SSB_Index := f_NR_ConvertPositionsInBurst_ToSSB_Index(p_PhysicalParameters.SSB_BurstConfig.PositionsInBurst);  //@sic R5-201150 sic@</w:t>
            </w:r>
          </w:p>
          <w:p w14:paraId="6244711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v_FirstRbIndexDcchDtch;  //@sic R5-202677  sic@</w:t>
            </w:r>
          </w:p>
          <w:p w14:paraId="76B4058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boolean v_UseIncreasedRBSib1 := false;</w:t>
            </w:r>
          </w:p>
          <w:p w14:paraId="7344FB6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86CDBCF"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if(f_NR_RedcapWithIncreasedSib1Size())  //WA#WI=1098062</w:t>
            </w:r>
          </w:p>
          <w:p w14:paraId="43395BC2"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0A81E6DD"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v_UseIncreasedRBSib1 := true;</w:t>
            </w:r>
          </w:p>
          <w:p w14:paraId="3482676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w:t>
            </w:r>
          </w:p>
          <w:p w14:paraId="09C5C05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26FE4D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Set RB start as per 38.523-3 Table 7.1.2.2.3.1-1: Resource allocation for frequency domain multiplexing, RA type1, non-interleaved @sic R5-201150 sic@</w:t>
            </w:r>
          </w:p>
          <w:p w14:paraId="19AA671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(v_SSB_Index) {</w:t>
            </w:r>
          </w:p>
          <w:p w14:paraId="3941C18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case(tsc_NR_SSB_Index1) {</w:t>
            </w:r>
          </w:p>
          <w:p w14:paraId="2AAA8FF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C62DA56"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if(v_UseIncreasedRBSib1){</w:t>
            </w:r>
          </w:p>
          <w:p w14:paraId="275F17FE"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 := 9;</w:t>
            </w:r>
          </w:p>
          <w:p w14:paraId="062843C5"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v_FirstRbIndexSI := 0;</w:t>
            </w:r>
          </w:p>
          <w:p w14:paraId="51BC7D89"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v_FirstRbIndexDcchDtch := 9 + p_PhysicalParameters.OffsetCarrierCORESET0;  </w:t>
            </w:r>
          </w:p>
          <w:p w14:paraId="4728C79C" w14:textId="77777777"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14:paraId="027E99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else {</w:t>
            </w:r>
          </w:p>
          <w:p w14:paraId="4DD441B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 := 7;</w:t>
            </w:r>
          </w:p>
          <w:p w14:paraId="62EA888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v_FirstRbIndexSI := 0;</w:t>
            </w:r>
          </w:p>
          <w:p w14:paraId="5A84EC4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v_FirstRbIndexDcchDtch := 7 + p_PhysicalParameters.OffsetCarrierCORESET0; }</w:t>
            </w:r>
          </w:p>
          <w:p w14:paraId="386A1B7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59AC87BC"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case(tsc_NR_SSB_Index0) {</w:t>
            </w:r>
          </w:p>
          <w:p w14:paraId="4AE0198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if(v_UseIncreasedRBSib1){</w:t>
            </w:r>
          </w:p>
          <w:p w14:paraId="12402EE8"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 := 0;</w:t>
            </w:r>
          </w:p>
          <w:p w14:paraId="43542C1C"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v_FirstRbIndexSI := v_MaxRbCnt-9;</w:t>
            </w:r>
          </w:p>
          <w:p w14:paraId="0F2CFFF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v_FirstRbIndexDcchDtch := 0; </w:t>
            </w:r>
          </w:p>
          <w:p w14:paraId="4C659A9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70E8CBE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2DE435F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 := 0;</w:t>
            </w:r>
          </w:p>
          <w:p w14:paraId="26F709B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v_FirstRbIndexSI := v_MaxRbCnt-7;</w:t>
            </w:r>
          </w:p>
          <w:p w14:paraId="6E3D7CA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v_FirstRbIndexDcchDtch := 0;</w:t>
            </w:r>
          </w:p>
          <w:p w14:paraId="47E459E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E59CC2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5FA012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
          <w:p w14:paraId="130C3C1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w:t>
            </w:r>
          </w:p>
          <w:p w14:paraId="576949D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resource allocation type for DCI format 1_1:</w:t>
            </w:r>
          </w:p>
          <w:p w14:paraId="7D42ABF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(match(resourceAllocationType0, v_PDSCH_Config.resourceAllocation)) {  // 38.214 clause 6.1.2.2: allocation type 0 is applicable for DCI format 0_1 </w:t>
            </w:r>
            <w:proofErr w:type="gramStart"/>
            <w:r w:rsidRPr="00A22612">
              <w:rPr>
                <w:rFonts w:ascii="Courier New" w:hAnsi="Courier New" w:cs="Courier New"/>
                <w:color w:val="000000"/>
                <w:lang w:eastAsia="de-DE"/>
              </w:rPr>
              <w:t>only</w:t>
            </w:r>
            <w:proofErr w:type="gramEnd"/>
          </w:p>
          <w:p w14:paraId="01CD4F4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v_ResourceAllocationType := resourceAllocationType0;</w:t>
            </w:r>
          </w:p>
          <w:p w14:paraId="3C65F63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EA4272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A7FCFD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size of pdsch_TimeDomainAllocationList for DCI format 1_1:</w:t>
            </w:r>
          </w:p>
          <w:p w14:paraId="4455A44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(ischosen(v_PDSCH_Config.pdsch_TimeDomainAllocationList.setup)) {      // 38.214 Table 5.1.2.1.1-1: pdsch-TimeDomainAllocationList provided in pdsch-</w:t>
            </w:r>
            <w:proofErr w:type="gramStart"/>
            <w:r w:rsidRPr="00A22612">
              <w:rPr>
                <w:rFonts w:ascii="Courier New" w:hAnsi="Courier New" w:cs="Courier New"/>
                <w:color w:val="000000"/>
                <w:lang w:eastAsia="de-DE"/>
              </w:rPr>
              <w:t>Config</w:t>
            </w:r>
            <w:proofErr w:type="gramEnd"/>
          </w:p>
          <w:p w14:paraId="248B251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v_TimeDomainResourceAllocationList := v_PDSCH_Config.pdsch_TimeDomainAllocationList.setup;</w:t>
            </w:r>
          </w:p>
          <w:p w14:paraId="091A7DC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                                                                  // 38.214 Table 5.1.2.1.1-1: pdsch-TimeDomainAllocationList provided in pdsch-</w:t>
            </w:r>
            <w:proofErr w:type="gramStart"/>
            <w:r w:rsidRPr="00A22612">
              <w:rPr>
                <w:rFonts w:ascii="Courier New" w:hAnsi="Courier New" w:cs="Courier New"/>
                <w:color w:val="000000"/>
                <w:lang w:eastAsia="de-DE"/>
              </w:rPr>
              <w:t>ConfigCommon</w:t>
            </w:r>
            <w:proofErr w:type="gramEnd"/>
          </w:p>
          <w:p w14:paraId="5859263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v_TimeDomainResourceAllocationList := v_PDSCH_ConfigCommon.pdsch_TimeDomainAllocationList;      /* NOTE: pdsch-TimeDomainAllocationList may be not present in PUSCH-ConfigCommon */</w:t>
            </w:r>
          </w:p>
          <w:p w14:paraId="6F1D13A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4986F20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(isvalue(v_TimeDomainResourceAllocationList)) {</w:t>
            </w:r>
          </w:p>
          <w:p w14:paraId="5900287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v_TimeDomainResourceAssignmentTableSize := lengthof(v_TimeDomainResourceAllocationList);</w:t>
            </w:r>
          </w:p>
          <w:p w14:paraId="761E792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0A1BF33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v_TimeDomainResourceAssignmentTableSize := 16;        /* Default PDSCH time domain resource allocation (38.214 Table 5.1.2.1.1-2/3/4/5) */</w:t>
            </w:r>
          </w:p>
          <w:p w14:paraId="6D4F4C0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625168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7DD9B9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 := fl_NR_DciCommon_TimeDomainResourceAssignment(v_TimeDomainResourceAssignmentTableSize, v_TimeDomainResourceAssignmentIndexValue);</w:t>
            </w:r>
          </w:p>
          <w:p w14:paraId="7BA707A8"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p>
          <w:p w14:paraId="51DDB86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union (valueof(p_DciFormatAndParams)) {</w:t>
            </w:r>
          </w:p>
          <w:p w14:paraId="41F7674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 Format_1_1) {   /* UE-specific search space (C-RNTI, CS-RNTI(s)) or</w:t>
            </w:r>
          </w:p>
          <w:p w14:paraId="4B4233A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Type1-PDCCH common search space for scheduling of Msg4 of RACH procedure (TC-RNTI) */</w:t>
            </w:r>
          </w:p>
          <w:p w14:paraId="45C3BF1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(p_DciFormat1_0_Ccch) {</w:t>
            </w:r>
          </w:p>
          <w:p w14:paraId="0185DAA1"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0720F1BD"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w:t>
            </w:r>
          </w:p>
          <w:p w14:paraId="15E6895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482EF3D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4C4CF6D3"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 v_MaxRbCnt-7);</w:t>
            </w:r>
          </w:p>
          <w:p w14:paraId="3FA5E6E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5A97F51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14:paraId="12A391DD"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281F7878"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cs_NR_FreqDomainResourceAssignmentDL_Automatic(v_FirstRbIndexDcchDtch, v_MaxRbCnt-9); </w:t>
            </w:r>
          </w:p>
          <w:p w14:paraId="5A5D5B60"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4A874C2A"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4381BC6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632495E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cs_NR_FreqDomainResourceAssignmentDL_Automatic(v_FirstRbIndexDcchDtch, v_MaxRbCnt-7);            /* according to 38.523-3 Table 7.1.2.2.3.1-1; may be changed dynamically during a test case @sic R5-192813 sic@ */</w:t>
            </w:r>
          </w:p>
          <w:p w14:paraId="0D978F6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A64CC5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57FF02D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v_HarqProcessConfig := cs_NR_HarqProcessConfig_AnyProcess;                                                      /* may be changed dynamically during a test case */</w:t>
            </w:r>
          </w:p>
          <w:p w14:paraId="6D1D9E0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qam64;                                                                                    /* up to 64QAM only per default */</w:t>
            </w:r>
          </w:p>
          <w:p w14:paraId="2444E9F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and match(qam256, v_PDSCH_Config.mcs_Table)) {</w:t>
            </w:r>
          </w:p>
          <w:p w14:paraId="02D02D7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qam256;                                                                                 /* mcs-Table given by PDSCH-Config is set to '256QAM' AND DCI format 1_1</w:t>
            </w:r>
          </w:p>
          <w:p w14:paraId="076C7FA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=&gt; MCS index table 2 with modulation scheme up to 256QAM */</w:t>
            </w:r>
          </w:p>
          <w:p w14:paraId="6868F7B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1DF4091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60E0F0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(Format_1_0_P_RNTI) {        /* Type2-PDCCH common search space for scheduling of Paging messages (P-RNTI) */</w:t>
            </w:r>
          </w:p>
          <w:p w14:paraId="546243B2"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58CBF58E"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 </w:t>
            </w:r>
          </w:p>
          <w:p w14:paraId="23982606"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1EF77B1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1738E83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 v_MaxRbCnt-7);            /* according to 38.523-3 Table 7.1.2.2.3.1-1 @sic R5-192813 sic@ */</w:t>
            </w:r>
          </w:p>
          <w:p w14:paraId="7D31197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5FAAA665"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cs_NR_HarqProcessConfig_None;</w:t>
            </w:r>
          </w:p>
          <w:p w14:paraId="30BE6B8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142EDC2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64C1798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6D60C97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51E0A1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(Format_1_0_SI_RNTI) {       /* Type0-PDCCH common search space for scheduling of SIB1 (SI-RNTI) or</w:t>
            </w:r>
          </w:p>
          <w:p w14:paraId="5C75D3D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Type0A-PDCCH common search space for scheduling of other system information (SI-RNTI) */</w:t>
            </w:r>
          </w:p>
          <w:p w14:paraId="2F4BF35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FC3E29F"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68D9AB3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cs_NR_FreqDomainResourceAssignmentDL_Automatic(v_FirstRbIndexSI, 9); </w:t>
            </w:r>
          </w:p>
          <w:p w14:paraId="0189C1A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1CD6323B"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14:paraId="6051B4C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 := cs_NR_FreqDomainResourceAssignmentDL_Automatic(v_FirstRbIndexSI, 7);   /* according to 38.523-3 Table 7.1.2.2.3.1-1 and Table 7.3.3.2-1 @sic R5-192812, R5-192813 sic@ */</w:t>
            </w:r>
          </w:p>
          <w:p w14:paraId="39906C1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748F052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cs_NR_HarqProcessConfig_Broadcast;</w:t>
            </w:r>
          </w:p>
          <w:p w14:paraId="2DC53A07"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024FF37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503AE1C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7DF59F0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52E30F22"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(Format_1_0_RA_RNTI) {</w:t>
            </w:r>
          </w:p>
          <w:p w14:paraId="6BC876B9"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if(v_UseIncreasedRBSib1){</w:t>
            </w:r>
          </w:p>
          <w:p w14:paraId="047F7C37"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v_FreqDomainResourceAssignmentDL := cs_NR_FreqDomainResourceAssignmentDL_Automatic(v_FirstRbIndex, v_MaxRbCnt-9); </w:t>
            </w:r>
          </w:p>
          <w:p w14:paraId="29CCF7C3" w14:textId="77777777"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14:paraId="3749CD0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w:t>
            </w:r>
          </w:p>
          <w:p w14:paraId="254A7F0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v_FreqDomainResourceAssignmentDL := cs_NR_FreqDomainResourceAssignmentDL_Automatic(v_FirstRbIndex, v_MaxRbCnt-7);            /* according to 38.523-3 Table 7.1.2.2.3.1-1 @sic R5-192813 sic@ */</w:t>
            </w:r>
          </w:p>
          <w:p w14:paraId="35F8C77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24095E2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 := cs_NR_HarqProcessConfig_None;</w:t>
            </w:r>
          </w:p>
          <w:p w14:paraId="166EA96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v_ModulationScheme := qpsk;                                                                                     /* 38.214 clause 5.1.3.1:</w:t>
            </w:r>
          </w:p>
          <w:p w14:paraId="2E66CCE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Qm &gt; 2</w:t>
            </w:r>
          </w:p>
          <w:p w14:paraId="38D0BCD9"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(Qm=2 corresponds to QPSK acc. 38.211 Table 7.3.1.2-1) */</w:t>
            </w:r>
          </w:p>
          <w:p w14:paraId="3AE9AA5F"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3139DAAD"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else {</w:t>
            </w:r>
          </w:p>
          <w:p w14:paraId="1386E25C"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FatalError(__FILE__, __LINE__, "unknown or invalid DCI format");</w:t>
            </w:r>
          </w:p>
          <w:p w14:paraId="38A6B026"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6DC07BA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14:paraId="0C543A9E"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cs_NR_DciDlInfo_Init(v_ResourceAllocationType,</w:t>
            </w:r>
          </w:p>
          <w:p w14:paraId="16597294"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v_FreqDomainResourceAssignmentDL,</w:t>
            </w:r>
          </w:p>
          <w:p w14:paraId="008D4D91"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v_TimeDomainResourceAssignment,</w:t>
            </w:r>
          </w:p>
          <w:p w14:paraId="47E5773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cs_NR_TransportBlockSchedulingDL_Automatic(v_ModulationScheme, p_RedundancyVersionList),</w:t>
            </w:r>
          </w:p>
          <w:p w14:paraId="491A392A"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v_HarqProcessConfig,</w:t>
            </w:r>
          </w:p>
          <w:p w14:paraId="0E0FE590" w14:textId="77777777"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p_DciFormatAndParams);</w:t>
            </w:r>
          </w:p>
          <w:p w14:paraId="12E68EF8" w14:textId="77777777" w:rsidR="00EA4DE6" w:rsidRPr="00F351BB"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tc>
      </w:tr>
    </w:tbl>
    <w:p w14:paraId="6616F51C" w14:textId="77777777" w:rsidR="00EA4DE6" w:rsidRDefault="00EA4DE6" w:rsidP="00EA4DE6"/>
    <w:p w14:paraId="19C62391" w14:textId="77777777" w:rsidR="00A8127D" w:rsidRPr="00F50FD9" w:rsidRDefault="00A8127D" w:rsidP="00A8127D">
      <w:pPr>
        <w:pStyle w:val="Heading2"/>
        <w:numPr>
          <w:ilvl w:val="1"/>
          <w:numId w:val="2"/>
        </w:numPr>
        <w:rPr>
          <w:b/>
          <w:lang w:eastAsia="zh-CN"/>
        </w:rPr>
      </w:pPr>
      <w:bookmarkStart w:id="10" w:name="_Toc144288535"/>
      <w:r>
        <w:rPr>
          <w:b/>
          <w:lang w:eastAsia="zh-CN"/>
        </w:rPr>
        <w:t xml:space="preserve">function </w:t>
      </w:r>
      <w:r w:rsidRPr="00A8127D">
        <w:rPr>
          <w:b/>
          <w:lang w:eastAsia="zh-CN"/>
        </w:rPr>
        <w:t>f_NR_RedcapWithIncreasedSib1Size</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27D" w14:paraId="4F6921B1"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614F36D5" w14:textId="77777777" w:rsidR="00A8127D" w:rsidRPr="009A35BF" w:rsidRDefault="00A8127D" w:rsidP="00B9351F">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6F77C52" w14:textId="77777777" w:rsidR="00A8127D" w:rsidRPr="009A35BF" w:rsidRDefault="00A8127D" w:rsidP="00B9351F">
            <w:pPr>
              <w:rPr>
                <w:rFonts w:ascii="Arial" w:hAnsi="Arial" w:cs="Arial"/>
                <w:sz w:val="18"/>
                <w:szCs w:val="18"/>
                <w:lang w:eastAsia="en-GB"/>
              </w:rPr>
            </w:pPr>
            <w:r w:rsidRPr="00A8127D">
              <w:rPr>
                <w:rFonts w:ascii="Arial" w:hAnsi="Arial" w:cs="Arial"/>
                <w:sz w:val="18"/>
                <w:szCs w:val="18"/>
                <w:lang w:eastAsia="en-GB"/>
              </w:rPr>
              <w:t>f_NR_RedcapWithIncreasedSib1Size</w:t>
            </w:r>
          </w:p>
        </w:tc>
      </w:tr>
      <w:tr w:rsidR="00A8127D" w14:paraId="53217D81" w14:textId="77777777" w:rsidTr="00A812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3E5D38"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68ADF9E" w14:textId="77777777" w:rsidR="00A8127D" w:rsidRPr="003A11AA" w:rsidRDefault="00A8127D" w:rsidP="00A8127D">
            <w:pPr>
              <w:pStyle w:val="CRCoverPage"/>
              <w:spacing w:after="0"/>
              <w:rPr>
                <w:noProof/>
                <w:sz w:val="18"/>
                <w:szCs w:val="18"/>
              </w:rPr>
            </w:pPr>
            <w:r>
              <w:rPr>
                <w:noProof/>
                <w:sz w:val="18"/>
                <w:szCs w:val="18"/>
              </w:rPr>
              <w:t xml:space="preserve">1. </w:t>
            </w:r>
            <w:r w:rsidR="00616D4D">
              <w:rPr>
                <w:noProof/>
                <w:sz w:val="18"/>
                <w:szCs w:val="18"/>
              </w:rPr>
              <w:t xml:space="preserve">A new method is required to check the </w:t>
            </w:r>
          </w:p>
          <w:p w14:paraId="78B1AC07" w14:textId="77777777" w:rsidR="00A8127D" w:rsidRPr="003A11AA" w:rsidRDefault="00073745" w:rsidP="00B9351F">
            <w:pPr>
              <w:pStyle w:val="CRCoverPage"/>
              <w:spacing w:after="0"/>
              <w:rPr>
                <w:noProof/>
                <w:sz w:val="18"/>
                <w:szCs w:val="18"/>
              </w:rPr>
            </w:pPr>
            <w:r>
              <w:rPr>
                <w:noProof/>
                <w:sz w:val="18"/>
                <w:szCs w:val="18"/>
              </w:rPr>
              <w:t>t</w:t>
            </w:r>
            <w:r w:rsidR="00616D4D">
              <w:rPr>
                <w:noProof/>
                <w:sz w:val="18"/>
                <w:szCs w:val="18"/>
              </w:rPr>
              <w:t xml:space="preserve">est cases having increased Sib1 size due to </w:t>
            </w:r>
            <w:r w:rsidR="00616D4D">
              <w:rPr>
                <w:i/>
                <w:iCs/>
                <w:lang w:val="en-US"/>
              </w:rPr>
              <w:t>initialUplinkBWP-RedCap and initialDownlinkBWP-RedCap</w:t>
            </w:r>
            <w:r>
              <w:rPr>
                <w:i/>
                <w:iCs/>
                <w:lang w:val="en-US"/>
              </w:rPr>
              <w:t xml:space="preserve"> IEs.</w:t>
            </w:r>
          </w:p>
        </w:tc>
      </w:tr>
      <w:tr w:rsidR="00A8127D" w14:paraId="7D27EA7C"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46D8AC88"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15FC21D" w14:textId="77777777" w:rsidR="00A8127D" w:rsidRPr="000837F5" w:rsidRDefault="00A8127D" w:rsidP="00B9351F">
            <w:pPr>
              <w:pStyle w:val="b10"/>
              <w:rPr>
                <w:rFonts w:ascii="Arial" w:hAnsi="Arial" w:cs="Arial"/>
                <w:sz w:val="18"/>
                <w:szCs w:val="18"/>
                <w:lang w:eastAsia="en-GB"/>
              </w:rPr>
            </w:pPr>
            <w:r>
              <w:rPr>
                <w:rFonts w:ascii="Arial" w:hAnsi="Arial" w:cs="Arial"/>
                <w:sz w:val="18"/>
                <w:szCs w:val="18"/>
                <w:lang w:eastAsia="en-GB"/>
              </w:rPr>
              <w:t xml:space="preserve">1. </w:t>
            </w:r>
            <w:r w:rsidR="00073745">
              <w:rPr>
                <w:rFonts w:ascii="Arial" w:hAnsi="Arial" w:cs="Arial"/>
                <w:sz w:val="18"/>
                <w:szCs w:val="18"/>
                <w:lang w:eastAsia="en-GB"/>
              </w:rPr>
              <w:t xml:space="preserve">Added a new method named </w:t>
            </w:r>
            <w:r w:rsidR="00073745" w:rsidRPr="000837F5">
              <w:rPr>
                <w:rFonts w:ascii="Arial" w:hAnsi="Arial" w:cs="Arial"/>
                <w:sz w:val="18"/>
                <w:szCs w:val="18"/>
                <w:lang w:eastAsia="en-GB"/>
              </w:rPr>
              <w:t>f_NR_RedcapWithIncreasedSib1</w:t>
            </w:r>
            <w:proofErr w:type="gramStart"/>
            <w:r w:rsidR="00073745" w:rsidRPr="000837F5">
              <w:rPr>
                <w:rFonts w:ascii="Arial" w:hAnsi="Arial" w:cs="Arial"/>
                <w:sz w:val="18"/>
                <w:szCs w:val="18"/>
                <w:lang w:eastAsia="en-GB"/>
              </w:rPr>
              <w:t>Size</w:t>
            </w:r>
            <w:r w:rsidR="00E2304F">
              <w:rPr>
                <w:rFonts w:ascii="Arial" w:hAnsi="Arial" w:cs="Arial"/>
                <w:sz w:val="18"/>
                <w:szCs w:val="18"/>
                <w:lang w:eastAsia="en-GB"/>
              </w:rPr>
              <w:t>(</w:t>
            </w:r>
            <w:proofErr w:type="gramEnd"/>
            <w:r w:rsidR="00E2304F">
              <w:rPr>
                <w:rFonts w:ascii="Arial" w:hAnsi="Arial" w:cs="Arial"/>
                <w:sz w:val="18"/>
                <w:szCs w:val="18"/>
                <w:lang w:eastAsia="en-GB"/>
              </w:rPr>
              <w:t>)</w:t>
            </w:r>
            <w:r w:rsidR="00073745" w:rsidRPr="000837F5">
              <w:rPr>
                <w:rFonts w:ascii="Arial" w:hAnsi="Arial" w:cs="Arial"/>
                <w:sz w:val="18"/>
                <w:szCs w:val="18"/>
                <w:lang w:eastAsia="en-GB"/>
              </w:rPr>
              <w:t>.</w:t>
            </w:r>
          </w:p>
          <w:p w14:paraId="51A68ACE" w14:textId="77777777" w:rsidR="00A8127D" w:rsidRPr="008258DC" w:rsidRDefault="00A8127D" w:rsidP="00B9351F">
            <w:pPr>
              <w:pStyle w:val="b10"/>
              <w:rPr>
                <w:rFonts w:ascii="Arial" w:hAnsi="Arial" w:cs="Arial"/>
                <w:sz w:val="18"/>
                <w:szCs w:val="18"/>
                <w:lang w:eastAsia="en-GB"/>
              </w:rPr>
            </w:pPr>
          </w:p>
        </w:tc>
      </w:tr>
      <w:tr w:rsidR="00A8127D" w14:paraId="6363CCD9"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7F5B80B1" w14:textId="77777777" w:rsidR="00A8127D" w:rsidRPr="009A35BF" w:rsidRDefault="00A8127D"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4650AFF" w14:textId="77777777" w:rsidR="00A8127D" w:rsidRPr="00E53FC6" w:rsidRDefault="00A8127D" w:rsidP="00B9351F">
            <w:pPr>
              <w:spacing w:after="0"/>
              <w:rPr>
                <w:rFonts w:ascii="Arial" w:hAnsi="Arial"/>
                <w:noProof/>
                <w:sz w:val="18"/>
                <w:szCs w:val="18"/>
              </w:rPr>
            </w:pPr>
            <w:r w:rsidRPr="00A8127D">
              <w:rPr>
                <w:rFonts w:ascii="Arial" w:hAnsi="Arial"/>
                <w:noProof/>
                <w:sz w:val="18"/>
                <w:szCs w:val="18"/>
              </w:rPr>
              <w:t>Common\NR\NR_ConfigurationSteps.ttcn</w:t>
            </w:r>
          </w:p>
        </w:tc>
      </w:tr>
      <w:tr w:rsidR="00A8127D" w14:paraId="7451B93F" w14:textId="77777777" w:rsidTr="00A8127D">
        <w:tc>
          <w:tcPr>
            <w:tcW w:w="1985" w:type="dxa"/>
            <w:tcBorders>
              <w:top w:val="single" w:sz="4" w:space="0" w:color="auto"/>
              <w:left w:val="single" w:sz="4" w:space="0" w:color="auto"/>
              <w:bottom w:val="single" w:sz="4" w:space="0" w:color="auto"/>
              <w:right w:val="single" w:sz="4" w:space="0" w:color="auto"/>
            </w:tcBorders>
            <w:hideMark/>
          </w:tcPr>
          <w:p w14:paraId="06B6968C" w14:textId="77777777" w:rsidR="00A8127D" w:rsidRPr="009A35BF" w:rsidRDefault="00A8127D" w:rsidP="00B9351F">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5BA3A0D" w14:textId="77777777" w:rsidR="00A8127D" w:rsidRPr="009A35BF" w:rsidRDefault="00A8127D" w:rsidP="00B9351F">
            <w:pPr>
              <w:rPr>
                <w:rFonts w:ascii="Arial" w:hAnsi="Arial"/>
                <w:sz w:val="18"/>
                <w:szCs w:val="18"/>
                <w:highlight w:val="cyan"/>
                <w:lang w:eastAsia="zh-CN"/>
              </w:rPr>
            </w:pPr>
          </w:p>
        </w:tc>
      </w:tr>
    </w:tbl>
    <w:p w14:paraId="7E3C8C63" w14:textId="77777777" w:rsidR="00A8127D" w:rsidRDefault="00A8127D" w:rsidP="00A8127D">
      <w:pPr>
        <w:spacing w:after="0"/>
        <w:rPr>
          <w:rFonts w:ascii="Arial" w:hAnsi="Arial"/>
          <w:b/>
          <w:lang w:eastAsia="en-GB"/>
        </w:rPr>
      </w:pPr>
    </w:p>
    <w:p w14:paraId="73E29E62" w14:textId="77777777" w:rsidR="00A8127D" w:rsidRDefault="00186D38" w:rsidP="00A8127D">
      <w:pPr>
        <w:spacing w:after="0"/>
        <w:rPr>
          <w:rFonts w:ascii="Arial" w:hAnsi="Arial"/>
          <w:b/>
          <w:lang w:eastAsia="en-GB"/>
        </w:rPr>
      </w:pPr>
      <w:r>
        <w:rPr>
          <w:rFonts w:ascii="Arial" w:hAnsi="Arial"/>
          <w:b/>
          <w:lang w:eastAsia="en-GB"/>
        </w:rPr>
        <w:t>New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27D" w:rsidRPr="00CD057D" w14:paraId="698A181F" w14:textId="77777777" w:rsidTr="00C46540">
        <w:tc>
          <w:tcPr>
            <w:tcW w:w="13575" w:type="dxa"/>
            <w:tcBorders>
              <w:top w:val="single" w:sz="4" w:space="0" w:color="auto"/>
              <w:left w:val="single" w:sz="4" w:space="0" w:color="auto"/>
              <w:bottom w:val="single" w:sz="4" w:space="0" w:color="auto"/>
              <w:right w:val="single" w:sz="4" w:space="0" w:color="auto"/>
            </w:tcBorders>
          </w:tcPr>
          <w:p w14:paraId="57E30F82"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function f_NR_RedcapWithIncreasedSib1Size() return boolean //WA#WI=1098062</w:t>
            </w:r>
          </w:p>
          <w:p w14:paraId="3CD6DC72"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19D3E2AC"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var charstring v_TestcaseName := testcasename();</w:t>
            </w:r>
          </w:p>
          <w:p w14:paraId="70ABB17B"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p>
          <w:p w14:paraId="05C4A317"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select (v_TestcaseName) {</w:t>
            </w:r>
          </w:p>
          <w:p w14:paraId="63B14FF1"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case ("TC_7_1_1_1_17_NR5GC") { return true; }</w:t>
            </w:r>
          </w:p>
          <w:p w14:paraId="2454BF4C"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14:paraId="623B8BEB" w14:textId="77777777"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return false;</w:t>
            </w:r>
          </w:p>
          <w:p w14:paraId="217390E3" w14:textId="77777777" w:rsidR="00A8127D" w:rsidRPr="008258DC"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tc>
      </w:tr>
    </w:tbl>
    <w:p w14:paraId="71CC5E49" w14:textId="77777777" w:rsidR="00A8127D" w:rsidRPr="00CD057D" w:rsidRDefault="00A8127D" w:rsidP="00A8127D">
      <w:pPr>
        <w:spacing w:after="0"/>
        <w:rPr>
          <w:rFonts w:ascii="Arial" w:hAnsi="Arial"/>
          <w:b/>
          <w:color w:val="000000"/>
          <w:lang w:eastAsia="en-GB"/>
        </w:rPr>
      </w:pPr>
    </w:p>
    <w:p w14:paraId="484A0E7B" w14:textId="77777777" w:rsidR="00C57A97" w:rsidRPr="00F50FD9" w:rsidRDefault="00343A3C" w:rsidP="00C57A97">
      <w:pPr>
        <w:pStyle w:val="Heading2"/>
        <w:numPr>
          <w:ilvl w:val="1"/>
          <w:numId w:val="2"/>
        </w:numPr>
        <w:rPr>
          <w:b/>
          <w:lang w:eastAsia="zh-CN"/>
        </w:rPr>
      </w:pPr>
      <w:bookmarkStart w:id="11" w:name="_Toc144288536"/>
      <w:r>
        <w:rPr>
          <w:b/>
          <w:lang w:eastAsia="zh-CN"/>
        </w:rPr>
        <w:t>t</w:t>
      </w:r>
      <w:r w:rsidR="006E4A6B" w:rsidRPr="006E4A6B">
        <w:rPr>
          <w:b/>
          <w:lang w:eastAsia="zh-CN"/>
        </w:rPr>
        <w:t>emplate cads_NR_BWP_CONFIG_UL_RedCap_REQ</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14:paraId="0B5728CE"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5C1A572E" w14:textId="77777777" w:rsidR="00C57A97" w:rsidRPr="009A35BF" w:rsidRDefault="00C57A97" w:rsidP="00CC7541">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98F5906" w14:textId="77777777" w:rsidR="00C57A97" w:rsidRPr="009A35BF" w:rsidRDefault="00343A3C" w:rsidP="00CC7541">
            <w:pPr>
              <w:rPr>
                <w:rFonts w:ascii="Arial" w:hAnsi="Arial" w:cs="Arial"/>
                <w:sz w:val="18"/>
                <w:szCs w:val="18"/>
                <w:lang w:eastAsia="en-GB"/>
              </w:rPr>
            </w:pPr>
            <w:r>
              <w:rPr>
                <w:rFonts w:ascii="Arial" w:hAnsi="Arial" w:cs="Arial"/>
                <w:sz w:val="18"/>
                <w:szCs w:val="18"/>
                <w:lang w:eastAsia="en-GB"/>
              </w:rPr>
              <w:t>t</w:t>
            </w:r>
            <w:r w:rsidR="006E4A6B" w:rsidRPr="006E4A6B">
              <w:rPr>
                <w:rFonts w:ascii="Arial" w:hAnsi="Arial" w:cs="Arial"/>
                <w:sz w:val="18"/>
                <w:szCs w:val="18"/>
                <w:lang w:eastAsia="en-GB"/>
              </w:rPr>
              <w:t>emplate cads_NR_BWP_CONFIG_UL_RedCap_REQ</w:t>
            </w:r>
          </w:p>
        </w:tc>
      </w:tr>
      <w:tr w:rsidR="00C57A97" w14:paraId="7B64AC1E" w14:textId="77777777" w:rsidTr="007148C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9C5106C"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813D1CF" w14:textId="77777777" w:rsidR="00D50D1E" w:rsidRPr="003A11AA" w:rsidRDefault="007148C7" w:rsidP="007148C7">
            <w:pPr>
              <w:pStyle w:val="CRCoverPage"/>
              <w:spacing w:after="0"/>
              <w:rPr>
                <w:noProof/>
                <w:sz w:val="18"/>
                <w:szCs w:val="18"/>
              </w:rPr>
            </w:pPr>
            <w:r w:rsidRPr="007148C7">
              <w:rPr>
                <w:noProof/>
                <w:sz w:val="18"/>
                <w:szCs w:val="18"/>
              </w:rPr>
              <w:t>1.</w:t>
            </w:r>
            <w:r>
              <w:rPr>
                <w:noProof/>
                <w:sz w:val="18"/>
                <w:szCs w:val="18"/>
              </w:rPr>
              <w:t xml:space="preserve"> Uninitialized parameters lead to run time exception.</w:t>
            </w:r>
          </w:p>
        </w:tc>
      </w:tr>
      <w:tr w:rsidR="00C57A97" w14:paraId="25CD916B"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602BE465"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EE5ED4E" w14:textId="77777777" w:rsidR="00D50D1E" w:rsidRPr="00294B22" w:rsidRDefault="007148C7" w:rsidP="007148C7">
            <w:pPr>
              <w:pStyle w:val="CRCoverPage"/>
              <w:spacing w:after="0"/>
              <w:rPr>
                <w:noProof/>
                <w:sz w:val="18"/>
                <w:szCs w:val="18"/>
              </w:rPr>
            </w:pPr>
            <w:r>
              <w:rPr>
                <w:noProof/>
                <w:sz w:val="18"/>
                <w:szCs w:val="18"/>
              </w:rPr>
              <w:t>1. Initialized remaining unused parameters to omit.</w:t>
            </w:r>
          </w:p>
        </w:tc>
      </w:tr>
      <w:tr w:rsidR="00C57A97" w14:paraId="471D536C"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5A5085AB" w14:textId="77777777"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E24DC1E" w14:textId="77777777" w:rsidR="00C57A97" w:rsidRPr="009A35BF" w:rsidRDefault="007148C7" w:rsidP="00CC7541">
            <w:pPr>
              <w:spacing w:after="0"/>
              <w:rPr>
                <w:rFonts w:ascii="Arial" w:hAnsi="Arial" w:cs="Arial"/>
                <w:sz w:val="18"/>
                <w:szCs w:val="18"/>
                <w:lang w:eastAsia="en-GB"/>
              </w:rPr>
            </w:pPr>
            <w:r w:rsidRPr="007148C7">
              <w:rPr>
                <w:rFonts w:ascii="Arial" w:hAnsi="Arial" w:cs="Arial"/>
                <w:sz w:val="18"/>
                <w:szCs w:val="18"/>
                <w:lang w:eastAsia="en-GB"/>
              </w:rPr>
              <w:t>NR_TC_Common\7_1_1\MAC_TC_Common_NR.ttcn</w:t>
            </w:r>
          </w:p>
        </w:tc>
      </w:tr>
      <w:tr w:rsidR="00C57A97" w14:paraId="21A7A309" w14:textId="77777777" w:rsidTr="007148C7">
        <w:tc>
          <w:tcPr>
            <w:tcW w:w="1985" w:type="dxa"/>
            <w:tcBorders>
              <w:top w:val="single" w:sz="4" w:space="0" w:color="auto"/>
              <w:left w:val="single" w:sz="4" w:space="0" w:color="auto"/>
              <w:bottom w:val="single" w:sz="4" w:space="0" w:color="auto"/>
              <w:right w:val="single" w:sz="4" w:space="0" w:color="auto"/>
            </w:tcBorders>
            <w:hideMark/>
          </w:tcPr>
          <w:p w14:paraId="4B163EFC" w14:textId="77777777" w:rsidR="00C57A97" w:rsidRPr="009A35BF" w:rsidRDefault="00C57A97" w:rsidP="00CC7541">
            <w:pPr>
              <w:spacing w:before="40" w:after="40"/>
              <w:rPr>
                <w:rFonts w:ascii="Arial" w:hAnsi="Arial"/>
                <w:b/>
                <w:sz w:val="18"/>
                <w:szCs w:val="18"/>
                <w:highlight w:val="cyan"/>
              </w:rPr>
            </w:pPr>
            <w:r w:rsidRPr="009A35BF">
              <w:rPr>
                <w:rFonts w:ascii="Arial" w:hAnsi="Arial"/>
                <w:b/>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F7B20D7" w14:textId="77777777" w:rsidR="00C57A97" w:rsidRPr="009A35BF" w:rsidRDefault="00C57A97" w:rsidP="00CC7541">
            <w:pPr>
              <w:rPr>
                <w:rFonts w:ascii="Arial" w:hAnsi="Arial"/>
                <w:sz w:val="18"/>
                <w:szCs w:val="18"/>
                <w:highlight w:val="cyan"/>
                <w:lang w:eastAsia="zh-CN"/>
              </w:rPr>
            </w:pPr>
          </w:p>
        </w:tc>
      </w:tr>
    </w:tbl>
    <w:p w14:paraId="37265C53" w14:textId="77777777" w:rsidR="00C57A97" w:rsidRDefault="00C57A97" w:rsidP="00C57A97">
      <w:pPr>
        <w:spacing w:after="0"/>
        <w:rPr>
          <w:rFonts w:ascii="Arial" w:hAnsi="Arial"/>
          <w:b/>
          <w:lang w:eastAsia="en-GB"/>
        </w:rPr>
      </w:pPr>
    </w:p>
    <w:p w14:paraId="55B09DA4" w14:textId="77777777"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36D853AA" w14:textId="77777777" w:rsidTr="00836420">
        <w:tc>
          <w:tcPr>
            <w:tcW w:w="13575" w:type="dxa"/>
            <w:tcBorders>
              <w:top w:val="single" w:sz="4" w:space="0" w:color="auto"/>
              <w:left w:val="single" w:sz="4" w:space="0" w:color="auto"/>
              <w:bottom w:val="single" w:sz="4" w:space="0" w:color="auto"/>
              <w:right w:val="single" w:sz="4" w:space="0" w:color="auto"/>
            </w:tcBorders>
          </w:tcPr>
          <w:p w14:paraId="739C6CF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 (value) NR_SYSTEM_CTRL_REQ cads_NR_BWP_CONFIG_UL_RedCap_REQ(NR_CellId_Type  p_NR_CellId,</w:t>
            </w:r>
          </w:p>
          <w:p w14:paraId="530D88D6"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TimingInfo_Type p_TimingInfo := cs_TimingInfo_Now,</w:t>
            </w:r>
          </w:p>
          <w:p w14:paraId="494767A9"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NR_UplinkBWP_Type p_NR_UplinkBWP</w:t>
            </w:r>
          </w:p>
          <w:p w14:paraId="5360AA2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 </w:t>
            </w:r>
            <w:proofErr w:type="gramStart"/>
            <w:r w:rsidRPr="00836420">
              <w:rPr>
                <w:rFonts w:ascii="Courier New" w:hAnsi="Courier New" w:cs="Courier New"/>
                <w:color w:val="000000"/>
                <w:lang w:eastAsia="de-DE"/>
              </w:rPr>
              <w:t>modifies</w:t>
            </w:r>
            <w:proofErr w:type="gramEnd"/>
            <w:r w:rsidRPr="00836420">
              <w:rPr>
                <w:rFonts w:ascii="Courier New" w:hAnsi="Courier New" w:cs="Courier New"/>
                <w:color w:val="000000"/>
                <w:lang w:eastAsia="de-DE"/>
              </w:rPr>
              <w:t xml:space="preserve"> cas_NR_CellConfigAllOmit_REQ :=</w:t>
            </w:r>
          </w:p>
          <w:p w14:paraId="3E6C088F"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51913BDA"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Request := {</w:t>
            </w:r>
          </w:p>
          <w:p w14:paraId="4BB1F53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Cell := {</w:t>
            </w:r>
          </w:p>
          <w:p w14:paraId="0519CCE0"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AddOrReconfigure := {</w:t>
            </w:r>
          </w:p>
          <w:p w14:paraId="49D56B3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PhysicalLayer := {</w:t>
            </w:r>
          </w:p>
          <w:p w14:paraId="1B7E0B06"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Common := omit,</w:t>
            </w:r>
          </w:p>
          <w:p w14:paraId="4D799EF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Downlink := omit,</w:t>
            </w:r>
          </w:p>
          <w:p w14:paraId="4DD3ABD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4C742F98"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Uplink := {</w:t>
            </w:r>
          </w:p>
          <w:p w14:paraId="2052C7E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Config:= {</w:t>
            </w:r>
          </w:p>
          <w:p w14:paraId="22CC32DA"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FrequencyInfoUL := omit,</w:t>
            </w:r>
          </w:p>
          <w:p w14:paraId="0EC79CAE"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BWPs := {</w:t>
            </w:r>
          </w:p>
          <w:p w14:paraId="1AD27DA1"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ActiveBWP := omit,</w:t>
            </w:r>
          </w:p>
          <w:p w14:paraId="182A48B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BwpArray := omit,</w:t>
            </w:r>
          </w:p>
          <w:p w14:paraId="2934ED1A"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InitialBWP_RedCap := p_NR_UplinkBWP</w:t>
            </w:r>
          </w:p>
          <w:p w14:paraId="6E78B6A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2803944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RACH_ConfigDedicated := omit,</w:t>
            </w:r>
          </w:p>
          <w:p w14:paraId="2C5B8A5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SI_RequestConfig := omit</w:t>
            </w:r>
          </w:p>
          <w:p w14:paraId="4ED7B1D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Pr="00141562">
              <w:rPr>
                <w:rFonts w:ascii="Courier New" w:hAnsi="Courier New" w:cs="Courier New"/>
                <w:color w:val="000000"/>
                <w:highlight w:val="yellow"/>
                <w:lang w:eastAsia="de-DE"/>
              </w:rPr>
              <w:t>}</w:t>
            </w:r>
          </w:p>
          <w:p w14:paraId="43CEEE8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74A0C3CB"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56844964"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2C006AE7"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2711F723"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7742BDAC"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56736605"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241DB572" w14:textId="77777777"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14:paraId="22C691E9" w14:textId="77777777" w:rsidR="005D1DE9" w:rsidRPr="005D1DE9" w:rsidRDefault="00836420" w:rsidP="00836420">
            <w:pPr>
              <w:autoSpaceDE w:val="0"/>
              <w:autoSpaceDN w:val="0"/>
              <w:adjustRightInd w:val="0"/>
              <w:spacing w:after="0"/>
              <w:rPr>
                <w:rFonts w:ascii="Courier New" w:hAnsi="Courier New" w:cs="Courier New"/>
                <w:b/>
                <w:color w:val="000000"/>
                <w:lang w:eastAsia="de-DE"/>
              </w:rPr>
            </w:pPr>
            <w:r w:rsidRPr="00836420">
              <w:rPr>
                <w:rFonts w:ascii="Courier New" w:hAnsi="Courier New" w:cs="Courier New"/>
                <w:b/>
                <w:color w:val="000000"/>
                <w:lang w:eastAsia="de-DE"/>
              </w:rPr>
              <w:t xml:space="preserve">  </w:t>
            </w:r>
          </w:p>
        </w:tc>
      </w:tr>
    </w:tbl>
    <w:p w14:paraId="240E6731" w14:textId="77777777" w:rsidR="00C57A97" w:rsidRPr="00CD057D" w:rsidRDefault="00C57A97" w:rsidP="00C57A97">
      <w:pPr>
        <w:spacing w:after="0"/>
        <w:rPr>
          <w:rFonts w:ascii="Arial" w:hAnsi="Arial"/>
          <w:b/>
          <w:color w:val="000000"/>
          <w:lang w:eastAsia="en-GB"/>
        </w:rPr>
      </w:pPr>
    </w:p>
    <w:p w14:paraId="579992C0" w14:textId="77777777"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5EF88550" w14:textId="77777777" w:rsidTr="007D05C7">
        <w:tc>
          <w:tcPr>
            <w:tcW w:w="13575" w:type="dxa"/>
            <w:tcBorders>
              <w:top w:val="single" w:sz="4" w:space="0" w:color="auto"/>
              <w:left w:val="single" w:sz="4" w:space="0" w:color="auto"/>
              <w:bottom w:val="single" w:sz="4" w:space="0" w:color="auto"/>
              <w:right w:val="single" w:sz="4" w:space="0" w:color="auto"/>
            </w:tcBorders>
          </w:tcPr>
          <w:p w14:paraId="399FA25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 (value) NR_SYSTEM_CTRL_REQ cads_NR_BWP_CONFIG_UL_RedCap_REQ(NR_CellId_Type  p_NR_CellId,</w:t>
            </w:r>
          </w:p>
          <w:p w14:paraId="3C23041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TimingInfo_Type p_TimingInfo := cs_TimingInfo_Now,</w:t>
            </w:r>
          </w:p>
          <w:p w14:paraId="2660100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NR_UplinkBWP_Type p_NR_UplinkBWP</w:t>
            </w:r>
          </w:p>
          <w:p w14:paraId="4E541FE1"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 </w:t>
            </w:r>
            <w:proofErr w:type="gramStart"/>
            <w:r w:rsidRPr="007D05C7">
              <w:rPr>
                <w:rFonts w:ascii="Courier New" w:hAnsi="Courier New" w:cs="Courier New"/>
                <w:color w:val="000000"/>
                <w:lang w:eastAsia="de-DE"/>
              </w:rPr>
              <w:t>modifies</w:t>
            </w:r>
            <w:proofErr w:type="gramEnd"/>
            <w:r w:rsidRPr="007D05C7">
              <w:rPr>
                <w:rFonts w:ascii="Courier New" w:hAnsi="Courier New" w:cs="Courier New"/>
                <w:color w:val="000000"/>
                <w:lang w:eastAsia="de-DE"/>
              </w:rPr>
              <w:t xml:space="preserve"> cas_NR_CellConfigAllOmit_REQ :=</w:t>
            </w:r>
          </w:p>
          <w:p w14:paraId="0C57E93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3997FE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Request := {</w:t>
            </w:r>
          </w:p>
          <w:p w14:paraId="52CB790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Cell := {</w:t>
            </w:r>
          </w:p>
          <w:p w14:paraId="62EE2A40"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AddOrReconfigure := {</w:t>
            </w:r>
          </w:p>
          <w:p w14:paraId="65D7C1FF"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PhysicalLayer := {</w:t>
            </w:r>
          </w:p>
          <w:p w14:paraId="213A514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Common := omit,</w:t>
            </w:r>
          </w:p>
          <w:p w14:paraId="554D752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Downlink := omit,</w:t>
            </w:r>
          </w:p>
          <w:p w14:paraId="17950B67"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4BE32FE8"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Uplink := {</w:t>
            </w:r>
          </w:p>
          <w:p w14:paraId="65B1A7AD"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Config:= {</w:t>
            </w:r>
          </w:p>
          <w:p w14:paraId="6B7A943A"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FrequencyInfoUL := omit,</w:t>
            </w:r>
          </w:p>
          <w:p w14:paraId="589562FD"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BWPs := {</w:t>
            </w:r>
          </w:p>
          <w:p w14:paraId="76036FB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ActiveBWP := omit,</w:t>
            </w:r>
          </w:p>
          <w:p w14:paraId="7CE24161"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lastRenderedPageBreak/>
              <w:t xml:space="preserve">                    BwpArray := omit,</w:t>
            </w:r>
          </w:p>
          <w:p w14:paraId="0EF32E89"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InitialBWP_RedCap := p_NR_UplinkBWP</w:t>
            </w:r>
          </w:p>
          <w:p w14:paraId="224D00D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7F25B4A8"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RACH_ConfigDedicated := omit,</w:t>
            </w:r>
          </w:p>
          <w:p w14:paraId="64908398"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SI_RequestConfig := omit</w:t>
            </w:r>
          </w:p>
          <w:p w14:paraId="17155415"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84778C1"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58F056C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173D37B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SupplementaryUplink     := omit,     // WA#WA=1098062</w:t>
            </w:r>
          </w:p>
          <w:p w14:paraId="228FBFF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TimingAdvance           := omit,     // WA#WA=1098062</w:t>
            </w:r>
          </w:p>
          <w:p w14:paraId="7FC39DE6"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PUSCH_ServingCellConfig := omit,     // WA#WA=1098062</w:t>
            </w:r>
          </w:p>
          <w:p w14:paraId="0E8D6B7B"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r w:rsidRPr="00703F26">
              <w:rPr>
                <w:rFonts w:ascii="Courier New" w:hAnsi="Courier New" w:cs="Courier New"/>
                <w:color w:val="000000"/>
                <w:highlight w:val="yellow"/>
                <w:lang w:eastAsia="de-DE"/>
              </w:rPr>
              <w:t>PUSCH_ServingCellConfigSUL := omit   // WA#WA=1098062</w:t>
            </w:r>
            <w:r w:rsidRPr="007D05C7">
              <w:rPr>
                <w:rFonts w:ascii="Courier New" w:hAnsi="Courier New" w:cs="Courier New"/>
                <w:color w:val="000000"/>
                <w:lang w:eastAsia="de-DE"/>
              </w:rPr>
              <w:t xml:space="preserve"> </w:t>
            </w:r>
          </w:p>
          <w:p w14:paraId="626108F3"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3FA1461E"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290BBFB2"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2C5DE7D"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3BF53E8C" w14:textId="77777777"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14:paraId="4A6D523B" w14:textId="77777777" w:rsidR="00D50D1E" w:rsidRPr="00F351BB"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tc>
      </w:tr>
    </w:tbl>
    <w:p w14:paraId="7F1F2CC5" w14:textId="77777777" w:rsidR="00C57A97" w:rsidRDefault="00C57A97" w:rsidP="00C57A97">
      <w:pPr>
        <w:spacing w:after="0"/>
        <w:rPr>
          <w:rFonts w:ascii="Arial" w:hAnsi="Arial"/>
          <w:b/>
          <w:color w:val="000000"/>
          <w:lang w:eastAsia="en-GB"/>
        </w:rPr>
      </w:pPr>
    </w:p>
    <w:p w14:paraId="6A05722E" w14:textId="77777777" w:rsidR="008258DC" w:rsidRPr="00F50FD9" w:rsidRDefault="00E3698F" w:rsidP="008258DC">
      <w:pPr>
        <w:pStyle w:val="Heading2"/>
        <w:numPr>
          <w:ilvl w:val="1"/>
          <w:numId w:val="2"/>
        </w:numPr>
        <w:rPr>
          <w:b/>
          <w:lang w:eastAsia="zh-CN"/>
        </w:rPr>
      </w:pPr>
      <w:bookmarkStart w:id="12" w:name="_Toc144288537"/>
      <w:r>
        <w:rPr>
          <w:b/>
          <w:lang w:eastAsia="zh-CN"/>
        </w:rPr>
        <w:t xml:space="preserve">function </w:t>
      </w:r>
      <w:r w:rsidR="0032279C" w:rsidRPr="0032279C">
        <w:rPr>
          <w:b/>
          <w:lang w:eastAsia="zh-CN"/>
        </w:rPr>
        <w:t>f_TC_7_1_1_1_17_NR5GC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14:paraId="274EEC51"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6DFA4F36" w14:textId="77777777" w:rsidR="008258DC" w:rsidRPr="009A35BF" w:rsidRDefault="008258DC"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6BDB82A" w14:textId="77777777" w:rsidR="008258DC" w:rsidRPr="009A35BF" w:rsidRDefault="0032279C" w:rsidP="00936BF7">
            <w:pPr>
              <w:rPr>
                <w:rFonts w:ascii="Arial" w:hAnsi="Arial" w:cs="Arial"/>
                <w:sz w:val="18"/>
                <w:szCs w:val="18"/>
                <w:lang w:eastAsia="en-GB"/>
              </w:rPr>
            </w:pPr>
            <w:r w:rsidRPr="009E2A59">
              <w:rPr>
                <w:rFonts w:ascii="Arial" w:hAnsi="Arial"/>
              </w:rPr>
              <w:t>f_TC_7_1_1_1_17_NR5GC</w:t>
            </w:r>
          </w:p>
        </w:tc>
      </w:tr>
      <w:tr w:rsidR="008258DC" w14:paraId="49DE161B" w14:textId="77777777" w:rsidTr="009040E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9CC96BA"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8BF12FE" w14:textId="77777777" w:rsidR="008258DC" w:rsidRDefault="009E2A59" w:rsidP="00961ED0">
            <w:pPr>
              <w:pStyle w:val="CRCoverPage"/>
              <w:spacing w:after="0"/>
              <w:rPr>
                <w:noProof/>
                <w:sz w:val="18"/>
                <w:szCs w:val="18"/>
              </w:rPr>
            </w:pPr>
            <w:r>
              <w:rPr>
                <w:noProof/>
                <w:sz w:val="18"/>
                <w:szCs w:val="18"/>
              </w:rPr>
              <w:t xml:space="preserve">1. </w:t>
            </w:r>
            <w:r w:rsidRPr="009E2A59">
              <w:rPr>
                <w:noProof/>
                <w:sz w:val="18"/>
                <w:szCs w:val="18"/>
              </w:rPr>
              <w:t>In order to avoid BSR timer related issues due to UE capability being too long it is proposed to update the BSR time after the preamble (see R5s210862)</w:t>
            </w:r>
            <w:r w:rsidR="00534420">
              <w:rPr>
                <w:noProof/>
                <w:sz w:val="18"/>
                <w:szCs w:val="18"/>
              </w:rPr>
              <w:t>.</w:t>
            </w:r>
          </w:p>
          <w:p w14:paraId="354887AB" w14:textId="77777777" w:rsidR="00534420" w:rsidRDefault="00534420" w:rsidP="00961ED0">
            <w:pPr>
              <w:pStyle w:val="CRCoverPage"/>
              <w:spacing w:after="0"/>
              <w:rPr>
                <w:noProof/>
                <w:sz w:val="18"/>
                <w:szCs w:val="18"/>
              </w:rPr>
            </w:pPr>
            <w:r>
              <w:rPr>
                <w:noProof/>
                <w:sz w:val="18"/>
                <w:szCs w:val="18"/>
              </w:rPr>
              <w:t xml:space="preserve">2. Comments at Step 1 and Step 12 to set </w:t>
            </w:r>
            <w:r w:rsidRPr="00534420">
              <w:rPr>
                <w:noProof/>
                <w:sz w:val="18"/>
                <w:szCs w:val="18"/>
              </w:rPr>
              <w:t>useFullResumeID</w:t>
            </w:r>
            <w:r>
              <w:rPr>
                <w:noProof/>
                <w:sz w:val="18"/>
                <w:szCs w:val="18"/>
              </w:rPr>
              <w:t xml:space="preserve"> is irrelevant as it is not an</w:t>
            </w:r>
            <w:r w:rsidR="009040EB">
              <w:rPr>
                <w:noProof/>
                <w:sz w:val="18"/>
                <w:szCs w:val="18"/>
              </w:rPr>
              <w:t xml:space="preserve"> </w:t>
            </w:r>
            <w:r>
              <w:rPr>
                <w:noProof/>
                <w:sz w:val="18"/>
                <w:szCs w:val="18"/>
              </w:rPr>
              <w:t>rrcResume scenario.</w:t>
            </w:r>
          </w:p>
          <w:p w14:paraId="3A898C74" w14:textId="77777777" w:rsidR="00534420" w:rsidRPr="003A11AA" w:rsidRDefault="00534420" w:rsidP="00961ED0">
            <w:pPr>
              <w:pStyle w:val="CRCoverPage"/>
              <w:spacing w:after="0"/>
              <w:rPr>
                <w:noProof/>
                <w:sz w:val="18"/>
                <w:szCs w:val="18"/>
              </w:rPr>
            </w:pPr>
            <w:r>
              <w:rPr>
                <w:noProof/>
                <w:sz w:val="18"/>
                <w:szCs w:val="18"/>
              </w:rPr>
              <w:t xml:space="preserve">3. template </w:t>
            </w:r>
            <w:r w:rsidRPr="000E39DA">
              <w:rPr>
                <w:noProof/>
                <w:sz w:val="18"/>
                <w:szCs w:val="18"/>
              </w:rPr>
              <w:t xml:space="preserve">cs_PUCCH_ConfigCommon_711117 parameters are not aligned as per </w:t>
            </w:r>
            <w:r w:rsidR="009040EB">
              <w:rPr>
                <w:noProof/>
                <w:sz w:val="18"/>
                <w:szCs w:val="18"/>
              </w:rPr>
              <w:t xml:space="preserve">the </w:t>
            </w:r>
            <w:r w:rsidRPr="000E39DA">
              <w:rPr>
                <w:noProof/>
                <w:sz w:val="18"/>
                <w:szCs w:val="18"/>
              </w:rPr>
              <w:t>test prose</w:t>
            </w:r>
            <w:r w:rsidR="009040EB">
              <w:rPr>
                <w:noProof/>
                <w:sz w:val="18"/>
                <w:szCs w:val="18"/>
              </w:rPr>
              <w:t xml:space="preserve"> requirement</w:t>
            </w:r>
            <w:r w:rsidRPr="000E39DA">
              <w:rPr>
                <w:noProof/>
                <w:sz w:val="18"/>
                <w:szCs w:val="18"/>
              </w:rPr>
              <w:t>. See section 2.</w:t>
            </w:r>
            <w:r w:rsidR="009040EB">
              <w:rPr>
                <w:noProof/>
                <w:sz w:val="18"/>
                <w:szCs w:val="18"/>
              </w:rPr>
              <w:t>5</w:t>
            </w:r>
            <w:r w:rsidRPr="000E39DA">
              <w:rPr>
                <w:noProof/>
                <w:sz w:val="18"/>
                <w:szCs w:val="18"/>
              </w:rPr>
              <w:t xml:space="preserve"> for details.</w:t>
            </w:r>
          </w:p>
        </w:tc>
      </w:tr>
      <w:tr w:rsidR="008258DC" w14:paraId="4F31F3DD"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6802ED16"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34E58AE" w14:textId="77777777" w:rsidR="008258DC" w:rsidRDefault="009E2A59" w:rsidP="00936BF7">
            <w:pPr>
              <w:pStyle w:val="b10"/>
              <w:rPr>
                <w:rFonts w:ascii="Arial" w:eastAsia="Times New Roman" w:hAnsi="Arial" w:cs="Times New Roman"/>
                <w:noProof/>
                <w:sz w:val="18"/>
                <w:szCs w:val="18"/>
                <w:lang w:val="en-GB"/>
              </w:rPr>
            </w:pPr>
            <w:r>
              <w:rPr>
                <w:rFonts w:ascii="Arial" w:hAnsi="Arial" w:cs="Arial"/>
                <w:sz w:val="18"/>
                <w:szCs w:val="18"/>
                <w:lang w:eastAsia="en-GB"/>
              </w:rPr>
              <w:t xml:space="preserve">1. </w:t>
            </w:r>
            <w:r w:rsidRPr="009E2A59">
              <w:rPr>
                <w:rFonts w:ascii="Arial" w:eastAsia="Times New Roman" w:hAnsi="Arial" w:cs="Times New Roman"/>
                <w:noProof/>
                <w:sz w:val="18"/>
                <w:szCs w:val="18"/>
                <w:lang w:val="en-GB"/>
              </w:rPr>
              <w:t>Moved f_NR_CellInfo_SetMAC_CellGroupConfigL2() after    f_NR5GC_Preamble().</w:t>
            </w:r>
          </w:p>
          <w:p w14:paraId="7FACF66E" w14:textId="77777777" w:rsidR="00534420" w:rsidRDefault="00534420" w:rsidP="00936BF7">
            <w:pPr>
              <w:pStyle w:val="b10"/>
              <w:rPr>
                <w:noProof/>
                <w:sz w:val="18"/>
                <w:szCs w:val="18"/>
              </w:rPr>
            </w:pPr>
            <w:r>
              <w:rPr>
                <w:rFonts w:ascii="Arial" w:hAnsi="Arial" w:cs="Arial"/>
                <w:sz w:val="18"/>
                <w:szCs w:val="18"/>
                <w:lang w:eastAsia="en-GB"/>
              </w:rPr>
              <w:t xml:space="preserve">2. </w:t>
            </w:r>
            <w:r w:rsidRPr="006C2AE5">
              <w:rPr>
                <w:rFonts w:ascii="Arial" w:eastAsia="Times New Roman" w:hAnsi="Arial" w:cs="Times New Roman"/>
                <w:noProof/>
                <w:sz w:val="18"/>
                <w:szCs w:val="18"/>
                <w:lang w:val="en-GB"/>
              </w:rPr>
              <w:t>Deleted useFullResumeID comments at Step 1 and Step 12.</w:t>
            </w:r>
          </w:p>
          <w:p w14:paraId="2976D765" w14:textId="77777777" w:rsidR="00534420" w:rsidRPr="008258DC" w:rsidRDefault="00534420" w:rsidP="00936BF7">
            <w:pPr>
              <w:pStyle w:val="b10"/>
              <w:rPr>
                <w:rFonts w:ascii="Arial" w:hAnsi="Arial" w:cs="Arial"/>
                <w:sz w:val="18"/>
                <w:szCs w:val="18"/>
                <w:lang w:eastAsia="en-GB"/>
              </w:rPr>
            </w:pPr>
            <w:r>
              <w:rPr>
                <w:rFonts w:ascii="Arial" w:hAnsi="Arial" w:cs="Arial"/>
                <w:sz w:val="18"/>
                <w:szCs w:val="18"/>
                <w:lang w:eastAsia="en-GB"/>
              </w:rPr>
              <w:t>3. Used two new templates at Step 1 and Step 12</w:t>
            </w:r>
            <w:r w:rsidR="009040EB">
              <w:rPr>
                <w:rFonts w:ascii="Arial" w:hAnsi="Arial" w:cs="Arial"/>
                <w:sz w:val="18"/>
                <w:szCs w:val="18"/>
                <w:lang w:eastAsia="en-GB"/>
              </w:rPr>
              <w:t xml:space="preserve"> instead of using </w:t>
            </w:r>
            <w:r w:rsidR="009040EB" w:rsidRPr="000E39DA">
              <w:rPr>
                <w:rFonts w:ascii="Arial" w:hAnsi="Arial" w:cs="Times New Roman"/>
                <w:noProof/>
                <w:sz w:val="18"/>
                <w:szCs w:val="18"/>
              </w:rPr>
              <w:t>cs_PUCCH_ConfigCommon_711117</w:t>
            </w:r>
            <w:r>
              <w:rPr>
                <w:rFonts w:ascii="Arial" w:hAnsi="Arial" w:cs="Arial"/>
                <w:sz w:val="18"/>
                <w:szCs w:val="18"/>
                <w:lang w:eastAsia="en-GB"/>
              </w:rPr>
              <w:t xml:space="preserve"> to align with test prose requirement</w:t>
            </w:r>
            <w:r w:rsidR="009040EB">
              <w:rPr>
                <w:rFonts w:ascii="Arial" w:hAnsi="Arial" w:cs="Arial"/>
                <w:sz w:val="18"/>
                <w:szCs w:val="18"/>
                <w:lang w:eastAsia="en-GB"/>
              </w:rPr>
              <w:t>.</w:t>
            </w:r>
          </w:p>
        </w:tc>
      </w:tr>
      <w:tr w:rsidR="008258DC" w14:paraId="27BCD0BE"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4A654BA3" w14:textId="77777777"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B138AB3" w14:textId="77777777" w:rsidR="008258DC" w:rsidRPr="00E53FC6" w:rsidRDefault="00212DEE" w:rsidP="00936BF7">
            <w:pPr>
              <w:spacing w:after="0"/>
              <w:rPr>
                <w:rFonts w:ascii="Arial" w:hAnsi="Arial"/>
                <w:noProof/>
                <w:sz w:val="18"/>
                <w:szCs w:val="18"/>
              </w:rPr>
            </w:pPr>
            <w:r w:rsidRPr="00E53FC6">
              <w:rPr>
                <w:rFonts w:ascii="Arial" w:hAnsi="Arial"/>
                <w:noProof/>
                <w:sz w:val="18"/>
                <w:szCs w:val="18"/>
              </w:rPr>
              <w:t>NR5GC\7_1_1\MAC_R16_R17_NR5GC.ttcn</w:t>
            </w:r>
          </w:p>
        </w:tc>
      </w:tr>
      <w:tr w:rsidR="008258DC" w14:paraId="59E88B01" w14:textId="77777777" w:rsidTr="009040EB">
        <w:tc>
          <w:tcPr>
            <w:tcW w:w="1985" w:type="dxa"/>
            <w:tcBorders>
              <w:top w:val="single" w:sz="4" w:space="0" w:color="auto"/>
              <w:left w:val="single" w:sz="4" w:space="0" w:color="auto"/>
              <w:bottom w:val="single" w:sz="4" w:space="0" w:color="auto"/>
              <w:right w:val="single" w:sz="4" w:space="0" w:color="auto"/>
            </w:tcBorders>
            <w:hideMark/>
          </w:tcPr>
          <w:p w14:paraId="11A0C917" w14:textId="77777777"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04F3672" w14:textId="77777777" w:rsidR="008258DC" w:rsidRPr="009A35BF" w:rsidRDefault="008258DC" w:rsidP="00936BF7">
            <w:pPr>
              <w:rPr>
                <w:rFonts w:ascii="Arial" w:hAnsi="Arial"/>
                <w:sz w:val="18"/>
                <w:szCs w:val="18"/>
                <w:highlight w:val="cyan"/>
                <w:lang w:eastAsia="zh-CN"/>
              </w:rPr>
            </w:pPr>
          </w:p>
        </w:tc>
      </w:tr>
    </w:tbl>
    <w:p w14:paraId="49298C2A" w14:textId="77777777" w:rsidR="008258DC" w:rsidRDefault="008258DC" w:rsidP="008258DC">
      <w:pPr>
        <w:spacing w:after="0"/>
        <w:rPr>
          <w:rFonts w:ascii="Arial" w:hAnsi="Arial"/>
          <w:b/>
          <w:lang w:eastAsia="en-GB"/>
        </w:rPr>
      </w:pPr>
    </w:p>
    <w:p w14:paraId="59F30930" w14:textId="77777777"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1E13FC0E" w14:textId="77777777" w:rsidTr="009C3C62">
        <w:tc>
          <w:tcPr>
            <w:tcW w:w="13575" w:type="dxa"/>
            <w:tcBorders>
              <w:top w:val="single" w:sz="4" w:space="0" w:color="auto"/>
              <w:left w:val="single" w:sz="4" w:space="0" w:color="auto"/>
              <w:bottom w:val="single" w:sz="4" w:space="0" w:color="auto"/>
              <w:right w:val="single" w:sz="4" w:space="0" w:color="auto"/>
            </w:tcBorders>
          </w:tcPr>
          <w:p w14:paraId="5BB45FC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31CB8AB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8949EF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28A41EF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NR_UplinkBWP_Type v_NR_UplinkBWP ; //Initial BWP</w:t>
            </w:r>
          </w:p>
          <w:p w14:paraId="3B448F0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w:t>
            </w:r>
          </w:p>
          <w:p w14:paraId="5030845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v_RACH_ConfigCommon_Back;</w:t>
            </w:r>
          </w:p>
          <w:p w14:paraId="7052EF2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BWP_UplinkCommon.pucch_ConfigCommon v_Pucch_ConfigCommon_Back := omit;</w:t>
            </w:r>
          </w:p>
          <w:p w14:paraId="38AD7F5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2F9F94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7ADDE59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852C11">
              <w:rPr>
                <w:rFonts w:ascii="Courier New" w:hAnsi="Courier New" w:cs="Courier New"/>
                <w:color w:val="000000"/>
                <w:highlight w:val="yellow"/>
                <w:lang w:eastAsia="de-DE"/>
              </w:rPr>
              <w:t>f_NR_CellInfo_SetMAC_CellGroupConfigL2(nr_Cell1);</w:t>
            </w:r>
          </w:p>
          <w:p w14:paraId="2DBEFF4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f_NR_CellInfo_SetSIB1_PUCCHConfigCommon(nr_Cell1,cs_Pucch_ConfigCommon_Setup(cs_PUCCH_ConfigCommon_711117</w:t>
            </w:r>
            <w:r w:rsidRPr="00852C11">
              <w:rPr>
                <w:rFonts w:ascii="Courier New" w:hAnsi="Courier New" w:cs="Courier New"/>
                <w:color w:val="000000"/>
                <w:highlight w:val="yellow"/>
                <w:lang w:eastAsia="de-DE"/>
              </w:rPr>
              <w:t>)</w:t>
            </w:r>
            <w:r w:rsidRPr="009C3C62">
              <w:rPr>
                <w:rFonts w:ascii="Courier New" w:hAnsi="Courier New" w:cs="Courier New"/>
                <w:color w:val="000000"/>
                <w:lang w:eastAsia="de-DE"/>
              </w:rPr>
              <w:t>);</w:t>
            </w:r>
          </w:p>
          <w:p w14:paraId="1353D34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f_NR_CellInfo_SetSIB1_FeaturePriority(nr_Cell1, cs_FeaturePriorities_711117);</w:t>
            </w:r>
          </w:p>
          <w:p w14:paraId="11DE3DF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15FCE6E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22331D83"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f_NR_CellConfig_Def(nr_Cell1);                                      // Create and configure NR cell </w:t>
            </w:r>
            <w:proofErr w:type="gramStart"/>
            <w:r w:rsidRPr="009C3C62">
              <w:rPr>
                <w:rFonts w:ascii="Courier New" w:hAnsi="Courier New" w:cs="Courier New"/>
                <w:color w:val="000000"/>
                <w:lang w:eastAsia="de-DE"/>
              </w:rPr>
              <w:t>1</w:t>
            </w:r>
            <w:proofErr w:type="gramEnd"/>
          </w:p>
          <w:p w14:paraId="1DFFEC2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7E136B8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p>
          <w:p w14:paraId="4A1138A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f_NR_TestBody_Set(true);</w:t>
            </w:r>
          </w:p>
          <w:p w14:paraId="11B7C02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v_NR_UplinkBWP := f_NR_CellInfo_GetUplinkBWP (nr_Cell1, tsc_NR_BWP_Id); //Initial BWP</w:t>
            </w:r>
          </w:p>
          <w:p w14:paraId="51527AD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v_Pucch_ConfigCommon_Back:= f_NR_CellInfo_GetSIB1_PUCCHConfigCommon( nr_Cell1);</w:t>
            </w:r>
          </w:p>
          <w:p w14:paraId="643E930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 := v_NR_UplinkBWP.Common.R15.rach_ConfigCommon.setup ;</w:t>
            </w:r>
          </w:p>
          <w:p w14:paraId="4F9BF52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v_RACH_ConfigCommon_Back:= v_RACH_ConfigCommon;</w:t>
            </w:r>
          </w:p>
          <w:p w14:paraId="2D1878B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1EDBCA0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 siclog@</w:t>
            </w:r>
          </w:p>
          <w:p w14:paraId="70E1C48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//The SS changes the SIB1 of NR Cell 1 to set the useFullResumeID to True.</w:t>
            </w:r>
          </w:p>
          <w:p w14:paraId="203C8CE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//PUCCH_ConfigCommon &amp; FeaturePriorities configured in preamble</w:t>
            </w:r>
          </w:p>
          <w:p w14:paraId="4DF5BC6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6749906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0C34FF0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682994C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1E3E58B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2-10" siclog@</w:t>
            </w:r>
          </w:p>
          <w:p w14:paraId="58DE089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58FC9E3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11" siclog@</w:t>
            </w:r>
          </w:p>
          <w:p w14:paraId="6E4D71A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RRCRelease</w:t>
            </w:r>
          </w:p>
          <w:p w14:paraId="2C0DE1D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f_NR_RRCRelease(nr_Cell1);</w:t>
            </w:r>
          </w:p>
          <w:p w14:paraId="2B9CFA2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12" siclog@</w:t>
            </w:r>
          </w:p>
          <w:p w14:paraId="40355AD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//The SS changes the SIB1 of NR Cell 1 to set the useFullResumeID to True.</w:t>
            </w:r>
          </w:p>
          <w:p w14:paraId="59EBF96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v_Pucch_ConfigCommon_Back);</w:t>
            </w:r>
          </w:p>
          <w:p w14:paraId="4CCB967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f_NR_CellInfo_SetSIB1_InitialUplinkBWP_Rach_ConfigCommon(nr_Cell1,cs_Rach_ConfigCommon_Config_Setup(v_RACH_ConfigCommon_Back) );</w:t>
            </w:r>
          </w:p>
          <w:p w14:paraId="3958605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0E7404C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f_NR_ConfigRedCapUL_BWP(nr_Cell1,cs_PUCCH_ConfigCommon_71111</w:t>
            </w:r>
            <w:r w:rsidRPr="00710040">
              <w:rPr>
                <w:rFonts w:ascii="Courier New" w:hAnsi="Courier New" w:cs="Courier New"/>
                <w:color w:val="000000"/>
                <w:highlight w:val="yellow"/>
                <w:lang w:eastAsia="de-DE"/>
              </w:rPr>
              <w:t>7</w:t>
            </w:r>
            <w:r w:rsidRPr="009C3C62">
              <w:rPr>
                <w:rFonts w:ascii="Courier New" w:hAnsi="Courier New" w:cs="Courier New"/>
                <w:color w:val="000000"/>
                <w:lang w:eastAsia="de-DE"/>
              </w:rPr>
              <w:t xml:space="preserve"> ,v_RACH_ConfigCommon );</w:t>
            </w:r>
          </w:p>
          <w:p w14:paraId="13E7273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13-21" siclog@</w:t>
            </w:r>
          </w:p>
          <w:p w14:paraId="25D877A5"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7C72C8C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A8DAAA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f_NR_TestBody_Set(false);</w:t>
            </w:r>
          </w:p>
          <w:p w14:paraId="07D978C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3CFC350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f_NR_Postamble(nr_Cell1, STATE_CONNECTED_3A);</w:t>
            </w:r>
          </w:p>
          <w:p w14:paraId="328B1E3E" w14:textId="77777777" w:rsidR="008258DC" w:rsidRP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tc>
      </w:tr>
    </w:tbl>
    <w:p w14:paraId="7FB95C28" w14:textId="77777777" w:rsidR="008258DC" w:rsidRPr="00CD057D" w:rsidRDefault="008258DC" w:rsidP="008258DC">
      <w:pPr>
        <w:spacing w:after="0"/>
        <w:rPr>
          <w:rFonts w:ascii="Arial" w:hAnsi="Arial"/>
          <w:b/>
          <w:color w:val="000000"/>
          <w:lang w:eastAsia="en-GB"/>
        </w:rPr>
      </w:pPr>
    </w:p>
    <w:p w14:paraId="051157C8" w14:textId="77777777"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14:paraId="67A8CBFC" w14:textId="77777777" w:rsidTr="009C3C62">
        <w:tc>
          <w:tcPr>
            <w:tcW w:w="13575" w:type="dxa"/>
            <w:tcBorders>
              <w:top w:val="single" w:sz="4" w:space="0" w:color="auto"/>
              <w:left w:val="single" w:sz="4" w:space="0" w:color="auto"/>
              <w:bottom w:val="single" w:sz="4" w:space="0" w:color="auto"/>
              <w:right w:val="single" w:sz="4" w:space="0" w:color="auto"/>
            </w:tcBorders>
          </w:tcPr>
          <w:p w14:paraId="056140D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f_TC_7_1_1_1_17_NR5GC() runs on NR5GC_PTC</w:t>
            </w:r>
          </w:p>
          <w:p w14:paraId="7F013FE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DFCC1C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14:paraId="14A1DE4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NR_UplinkBWP_Type v_NR_UplinkBWP ; //Initial BWP</w:t>
            </w:r>
          </w:p>
          <w:p w14:paraId="20DA446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w:t>
            </w:r>
          </w:p>
          <w:p w14:paraId="707F1D1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RACH_ConfigCommon v_RACH_ConfigCommon_Back;</w:t>
            </w:r>
          </w:p>
          <w:p w14:paraId="578C47A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BWP_UplinkCommon.pucch_ConfigCommon v_Pucch_ConfigCommon_Back := omit;</w:t>
            </w:r>
          </w:p>
          <w:p w14:paraId="3BA6EB4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D9DC3F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f_NR5GC_Init(NR_1);                                                 // Init Cell parameters</w:t>
            </w:r>
          </w:p>
          <w:p w14:paraId="7872954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ED6468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f_NR_CellInfo_SetSIB1_PUCCHConfigCommon(nr_Cell1,cs_Pucch_ConfigCommon_Setup(</w:t>
            </w:r>
            <w:r w:rsidRPr="00480BDF">
              <w:rPr>
                <w:rFonts w:ascii="Courier New" w:hAnsi="Courier New" w:cs="Courier New"/>
                <w:color w:val="000000"/>
                <w:highlight w:val="yellow"/>
                <w:lang w:eastAsia="de-DE"/>
              </w:rPr>
              <w:t>cs_PUCCH_ConfigCommon_711117_Step1</w:t>
            </w:r>
            <w:r w:rsidRPr="009C3C62">
              <w:rPr>
                <w:rFonts w:ascii="Courier New" w:hAnsi="Courier New" w:cs="Courier New"/>
                <w:color w:val="000000"/>
                <w:lang w:eastAsia="de-DE"/>
              </w:rPr>
              <w:t xml:space="preserve">)); </w:t>
            </w:r>
            <w:r w:rsidRPr="00480BDF">
              <w:rPr>
                <w:rFonts w:ascii="Courier New" w:hAnsi="Courier New" w:cs="Courier New"/>
                <w:color w:val="000000"/>
                <w:highlight w:val="yellow"/>
                <w:lang w:eastAsia="de-DE"/>
              </w:rPr>
              <w:t>//WA#WA=1098062</w:t>
            </w:r>
          </w:p>
          <w:p w14:paraId="5D5D3CB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f_NR_CellInfo_SetSIB1_FeaturePriority(nr_Cell1, cs_FeaturePriorities_711117);</w:t>
            </w:r>
          </w:p>
          <w:p w14:paraId="5CEEA90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4AD7FB2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5ACB50E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f_NR_CellConfig_Def(nr_Cell1);                                      // Create and configure NR cell </w:t>
            </w:r>
            <w:proofErr w:type="gramStart"/>
            <w:r w:rsidRPr="009C3C62">
              <w:rPr>
                <w:rFonts w:ascii="Courier New" w:hAnsi="Courier New" w:cs="Courier New"/>
                <w:color w:val="000000"/>
                <w:lang w:eastAsia="de-DE"/>
              </w:rPr>
              <w:t>1</w:t>
            </w:r>
            <w:proofErr w:type="gramEnd"/>
          </w:p>
          <w:p w14:paraId="44EA7A5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f_NR5GC_Preamble(nr_Cell1, STATE_IDLE_1A);</w:t>
            </w:r>
          </w:p>
          <w:p w14:paraId="72634034"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906A8C">
              <w:rPr>
                <w:rFonts w:ascii="Courier New" w:hAnsi="Courier New" w:cs="Courier New"/>
                <w:color w:val="000000"/>
                <w:highlight w:val="yellow"/>
                <w:lang w:eastAsia="de-DE"/>
              </w:rPr>
              <w:t>f_NR_CellInfo_SetMAC_CellGroupConfigL2(nr_Cell1); //WA#WA=1098062</w:t>
            </w:r>
          </w:p>
          <w:p w14:paraId="64A2EF5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f_NR_TestBody_Set(true);</w:t>
            </w:r>
          </w:p>
          <w:p w14:paraId="59C5D951"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v_NR_UplinkBWP := f_NR_CellInfo_GetUplinkBWP (nr_Cell1, tsc_NR_BWP_Id); //Initial BWP</w:t>
            </w:r>
          </w:p>
          <w:p w14:paraId="162ECF0C"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v_Pucch_ConfigCommon_Back:= f_NR_CellInfo_GetSIB1_PUCCHConfigCommon( nr_Cell1);</w:t>
            </w:r>
          </w:p>
          <w:p w14:paraId="1CC9B1F0"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 := v_NR_UplinkBWP.Common.R15.rach_ConfigCommon.setup ;</w:t>
            </w:r>
          </w:p>
          <w:p w14:paraId="00BC0EF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v_RACH_ConfigCommon_Back:= v_RACH_ConfigCommon;</w:t>
            </w:r>
          </w:p>
          <w:p w14:paraId="4996FE3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40A3275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 siclog@</w:t>
            </w:r>
          </w:p>
          <w:p w14:paraId="4E295C7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//PUCCH_ConfigCommon &amp; FeaturePriorities configured in preamble</w:t>
            </w:r>
          </w:p>
          <w:p w14:paraId="23CC567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14:paraId="711DA68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{cs_FeatureCombinationPreambles_711117(8)};</w:t>
            </w:r>
          </w:p>
          <w:p w14:paraId="198BB6E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f_NR_CellInfo_SetSIB1_InitialUplinkBWP_Rach_ConfigCommon(nr_Cell1,cs_Rach_ConfigCommon_Config_Setup(v_RACH_ConfigCommon) );</w:t>
            </w:r>
          </w:p>
          <w:p w14:paraId="1FF4BEF8"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0B4EFE06"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2-10" siclog@</w:t>
            </w:r>
          </w:p>
          <w:p w14:paraId="7073DC0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f_TC_7_1_1_1_17_NR_TestBody(8,3);</w:t>
            </w:r>
          </w:p>
          <w:p w14:paraId="27CE07E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11" siclog@</w:t>
            </w:r>
          </w:p>
          <w:p w14:paraId="2612552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RRCRelease</w:t>
            </w:r>
          </w:p>
          <w:p w14:paraId="285A8FE4" w14:textId="77777777" w:rsid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f_NR_RRCRelease(nr_Cell1);</w:t>
            </w:r>
          </w:p>
          <w:p w14:paraId="354EF0ED" w14:textId="77777777" w:rsidR="005C5A1B" w:rsidRPr="009C3C62" w:rsidRDefault="005C5A1B" w:rsidP="009C3C62">
            <w:pPr>
              <w:autoSpaceDE w:val="0"/>
              <w:autoSpaceDN w:val="0"/>
              <w:adjustRightInd w:val="0"/>
              <w:spacing w:after="0"/>
              <w:rPr>
                <w:rFonts w:ascii="Courier New" w:hAnsi="Courier New" w:cs="Courier New"/>
                <w:color w:val="000000"/>
                <w:lang w:eastAsia="de-DE"/>
              </w:rPr>
            </w:pPr>
          </w:p>
          <w:p w14:paraId="307D786F"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12" siclog@</w:t>
            </w:r>
          </w:p>
          <w:p w14:paraId="588206F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f_NR_CellInfo_SetSIB1_PUCCHConfigCommon(nr_Cell1, v_Pucch_ConfigCommon_Back);</w:t>
            </w:r>
          </w:p>
          <w:p w14:paraId="0F5277B2"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f_NR_CellInfo_SetSIB1_InitialUplinkBWP_Rach_ConfigCommon(nr_Cell1,cs_Rach_ConfigCommon_Config_Setup(v_RACH_ConfigCommon_Back) );</w:t>
            </w:r>
          </w:p>
          <w:p w14:paraId="69C69717"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v_RACH_ConfigCommon.featureCombinationPreamblesList_r17 := {cs_FeatureCombinationPreambles_711117(12)};</w:t>
            </w:r>
          </w:p>
          <w:p w14:paraId="029F4CBD"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f_NR_ConfigRedCapUL_BWP(nr_Cell1,</w:t>
            </w:r>
            <w:r w:rsidRPr="00480BDF">
              <w:rPr>
                <w:rFonts w:ascii="Courier New" w:hAnsi="Courier New" w:cs="Courier New"/>
                <w:color w:val="000000"/>
                <w:highlight w:val="yellow"/>
                <w:lang w:eastAsia="de-DE"/>
              </w:rPr>
              <w:t>cs_PUCCH_ConfigCommon_711117_Step12</w:t>
            </w:r>
            <w:r w:rsidRPr="009C3C62">
              <w:rPr>
                <w:rFonts w:ascii="Courier New" w:hAnsi="Courier New" w:cs="Courier New"/>
                <w:color w:val="000000"/>
                <w:lang w:eastAsia="de-DE"/>
              </w:rPr>
              <w:t xml:space="preserve"> ,v_RACH_ConfigCommon ); </w:t>
            </w:r>
            <w:r w:rsidRPr="0031257D">
              <w:rPr>
                <w:rFonts w:ascii="Courier New" w:hAnsi="Courier New" w:cs="Courier New"/>
                <w:color w:val="000000"/>
                <w:highlight w:val="yellow"/>
                <w:lang w:eastAsia="de-DE"/>
              </w:rPr>
              <w:t>//WA#WA=1098062</w:t>
            </w:r>
          </w:p>
          <w:p w14:paraId="344F9A0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//@siclog "Step 13-21" siclog@</w:t>
            </w:r>
          </w:p>
          <w:p w14:paraId="6CD5785B"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f_TC_7_1_1_1_17_NR_TestBody(12,3);</w:t>
            </w:r>
          </w:p>
          <w:p w14:paraId="54771C2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788060AE"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f_NR_TestBody_Set(false);</w:t>
            </w:r>
          </w:p>
          <w:p w14:paraId="7009E2DA"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4650B7E9" w14:textId="77777777"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f_NR_Postamble(nr_Cell1, STATE_CONNECTED_3A);</w:t>
            </w:r>
          </w:p>
          <w:p w14:paraId="21AC4315" w14:textId="77777777" w:rsid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14:paraId="68964382" w14:textId="77777777" w:rsidR="008258DC" w:rsidRPr="005D1DE9" w:rsidRDefault="008258DC" w:rsidP="008258DC">
            <w:pPr>
              <w:autoSpaceDE w:val="0"/>
              <w:autoSpaceDN w:val="0"/>
              <w:adjustRightInd w:val="0"/>
              <w:spacing w:after="0"/>
              <w:rPr>
                <w:rFonts w:ascii="Courier New" w:hAnsi="Courier New" w:cs="Courier New"/>
                <w:b/>
                <w:color w:val="000000"/>
                <w:lang w:eastAsia="de-DE"/>
              </w:rPr>
            </w:pPr>
          </w:p>
        </w:tc>
      </w:tr>
    </w:tbl>
    <w:p w14:paraId="51A662C1" w14:textId="77777777" w:rsidR="008258DC" w:rsidRPr="00CD057D" w:rsidRDefault="008258DC" w:rsidP="008258DC">
      <w:pPr>
        <w:spacing w:after="0"/>
        <w:rPr>
          <w:rFonts w:ascii="Arial" w:hAnsi="Arial"/>
          <w:b/>
          <w:color w:val="000000"/>
          <w:lang w:eastAsia="en-GB"/>
        </w:rPr>
      </w:pPr>
    </w:p>
    <w:p w14:paraId="772768A4" w14:textId="77777777" w:rsidR="005A4812" w:rsidRPr="00F50FD9" w:rsidRDefault="006E4A15" w:rsidP="005A4812">
      <w:pPr>
        <w:pStyle w:val="Heading2"/>
        <w:numPr>
          <w:ilvl w:val="1"/>
          <w:numId w:val="2"/>
        </w:numPr>
        <w:rPr>
          <w:b/>
          <w:lang w:eastAsia="zh-CN"/>
        </w:rPr>
      </w:pPr>
      <w:bookmarkStart w:id="13" w:name="_Toc144288538"/>
      <w:r>
        <w:rPr>
          <w:b/>
          <w:lang w:eastAsia="zh-CN"/>
        </w:rPr>
        <w:t>t</w:t>
      </w:r>
      <w:r w:rsidRPr="006E4A15">
        <w:rPr>
          <w:b/>
          <w:lang w:eastAsia="zh-CN"/>
        </w:rPr>
        <w:t>emplate</w:t>
      </w:r>
      <w:r w:rsidR="00F93F9E">
        <w:rPr>
          <w:b/>
          <w:lang w:eastAsia="zh-CN"/>
        </w:rPr>
        <w:t>s</w:t>
      </w:r>
      <w:r w:rsidRPr="006E4A15">
        <w:rPr>
          <w:b/>
          <w:lang w:eastAsia="zh-CN"/>
        </w:rPr>
        <w:t xml:space="preserve"> cs_PUCCH_ConfigCommon_711117</w:t>
      </w:r>
      <w:r w:rsidR="009C75CA">
        <w:rPr>
          <w:b/>
          <w:lang w:eastAsia="zh-CN"/>
        </w:rPr>
        <w:t xml:space="preserve">_Step1, </w:t>
      </w:r>
      <w:r w:rsidR="009C75CA" w:rsidRPr="006E4A15">
        <w:rPr>
          <w:b/>
          <w:lang w:eastAsia="zh-CN"/>
        </w:rPr>
        <w:t>cs_PUCCH_ConfigCommon_711117</w:t>
      </w:r>
      <w:r w:rsidR="009C75CA">
        <w:rPr>
          <w:b/>
          <w:lang w:eastAsia="zh-CN"/>
        </w:rPr>
        <w:t>_Step12</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14:paraId="719ED2A0"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3DE65650" w14:textId="77777777" w:rsidR="005A4812" w:rsidRPr="009A35BF" w:rsidRDefault="005A4812" w:rsidP="00936BF7">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88A02EB" w14:textId="77777777" w:rsidR="005A4812" w:rsidRPr="009A35BF" w:rsidRDefault="006E4A15" w:rsidP="00936BF7">
            <w:pPr>
              <w:rPr>
                <w:rFonts w:ascii="Arial" w:hAnsi="Arial" w:cs="Arial"/>
                <w:sz w:val="18"/>
                <w:szCs w:val="18"/>
                <w:lang w:eastAsia="en-GB"/>
              </w:rPr>
            </w:pPr>
            <w:r w:rsidRPr="006E4A15">
              <w:rPr>
                <w:rFonts w:ascii="Arial" w:hAnsi="Arial" w:cs="Arial"/>
                <w:sz w:val="18"/>
                <w:szCs w:val="18"/>
                <w:lang w:eastAsia="en-GB"/>
              </w:rPr>
              <w:t>Template</w:t>
            </w:r>
            <w:r w:rsidR="009C75CA">
              <w:rPr>
                <w:rFonts w:ascii="Arial" w:hAnsi="Arial" w:cs="Arial"/>
                <w:sz w:val="18"/>
                <w:szCs w:val="18"/>
                <w:lang w:eastAsia="en-GB"/>
              </w:rPr>
              <w:t>s</w:t>
            </w:r>
            <w:r>
              <w:rPr>
                <w:rFonts w:ascii="Arial" w:hAnsi="Arial" w:cs="Arial"/>
                <w:sz w:val="18"/>
                <w:szCs w:val="18"/>
                <w:lang w:eastAsia="en-GB"/>
              </w:rPr>
              <w:t xml:space="preserve"> </w:t>
            </w:r>
            <w:r w:rsidRPr="006E4A15">
              <w:rPr>
                <w:rFonts w:ascii="Arial" w:hAnsi="Arial" w:cs="Arial"/>
                <w:sz w:val="18"/>
                <w:szCs w:val="18"/>
                <w:lang w:eastAsia="en-GB"/>
              </w:rPr>
              <w:t>cs_PUCCH_ConfigCommon_711117</w:t>
            </w:r>
            <w:r w:rsidR="009C75CA">
              <w:rPr>
                <w:rFonts w:ascii="Arial" w:hAnsi="Arial" w:cs="Arial"/>
                <w:sz w:val="18"/>
                <w:szCs w:val="18"/>
                <w:lang w:eastAsia="en-GB"/>
              </w:rPr>
              <w:t xml:space="preserve">_Step1, </w:t>
            </w:r>
            <w:r w:rsidR="009C75CA" w:rsidRPr="006E4A15">
              <w:rPr>
                <w:rFonts w:ascii="Arial" w:hAnsi="Arial" w:cs="Arial"/>
                <w:sz w:val="18"/>
                <w:szCs w:val="18"/>
                <w:lang w:eastAsia="en-GB"/>
              </w:rPr>
              <w:t>cs_PUCCH_ConfigCommon_711117</w:t>
            </w:r>
            <w:r w:rsidR="009C75CA">
              <w:rPr>
                <w:rFonts w:ascii="Arial" w:hAnsi="Arial" w:cs="Arial"/>
                <w:sz w:val="18"/>
                <w:szCs w:val="18"/>
                <w:lang w:eastAsia="en-GB"/>
              </w:rPr>
              <w:t>_Step12</w:t>
            </w:r>
          </w:p>
        </w:tc>
      </w:tr>
      <w:tr w:rsidR="005A4812" w14:paraId="691147AC" w14:textId="77777777" w:rsidTr="009C75CA">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033B7C"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80DEB87" w14:textId="77777777" w:rsidR="006E4A15" w:rsidRPr="001E0E8C" w:rsidRDefault="006E4A15" w:rsidP="006E4A15">
            <w:pPr>
              <w:pStyle w:val="CRCoverPage"/>
              <w:spacing w:after="0"/>
              <w:rPr>
                <w:b/>
                <w:noProof/>
                <w:sz w:val="18"/>
                <w:szCs w:val="18"/>
              </w:rPr>
            </w:pPr>
            <w:r w:rsidRPr="00057CD5">
              <w:rPr>
                <w:rFonts w:eastAsiaTheme="minorHAnsi" w:cs="Arial"/>
                <w:sz w:val="18"/>
                <w:szCs w:val="18"/>
                <w:lang w:val="en-US" w:eastAsia="en-GB"/>
              </w:rPr>
              <w:t xml:space="preserve">Current tempate </w:t>
            </w:r>
            <w:r w:rsidR="00975B82" w:rsidRPr="006E4A15">
              <w:rPr>
                <w:rFonts w:cs="Arial"/>
                <w:sz w:val="18"/>
                <w:szCs w:val="18"/>
                <w:lang w:eastAsia="en-GB"/>
              </w:rPr>
              <w:t>cs_PUCCH_ConfigCommon_711117</w:t>
            </w:r>
            <w:r w:rsidR="00975B82">
              <w:rPr>
                <w:rFonts w:cs="Arial"/>
                <w:sz w:val="18"/>
                <w:szCs w:val="18"/>
                <w:lang w:eastAsia="en-GB"/>
              </w:rPr>
              <w:t xml:space="preserve"> </w:t>
            </w:r>
            <w:r w:rsidRPr="00057CD5">
              <w:rPr>
                <w:rFonts w:eastAsiaTheme="minorHAnsi" w:cs="Arial"/>
                <w:sz w:val="18"/>
                <w:szCs w:val="18"/>
                <w:lang w:val="en-US" w:eastAsia="en-GB"/>
              </w:rPr>
              <w:t xml:space="preserve">is not </w:t>
            </w:r>
            <w:r w:rsidR="00975B82">
              <w:rPr>
                <w:rFonts w:eastAsiaTheme="minorHAnsi" w:cs="Arial"/>
                <w:sz w:val="18"/>
                <w:szCs w:val="18"/>
                <w:lang w:val="en-US" w:eastAsia="en-GB"/>
              </w:rPr>
              <w:t>suited</w:t>
            </w:r>
            <w:r w:rsidRPr="00057CD5">
              <w:rPr>
                <w:rFonts w:eastAsiaTheme="minorHAnsi" w:cs="Arial"/>
                <w:sz w:val="18"/>
                <w:szCs w:val="18"/>
                <w:lang w:val="en-US" w:eastAsia="en-GB"/>
              </w:rPr>
              <w:t xml:space="preserve"> with test prose requirement at STEP 1 for initialUplinkBWP and STE12 for initialUplinkBWP-RedCap as per the Section Table 7.1.1.1.17.3.3-6.</w:t>
            </w:r>
          </w:p>
        </w:tc>
      </w:tr>
      <w:tr w:rsidR="005A4812" w14:paraId="07723763"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56F78313"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06C57D3" w14:textId="77777777" w:rsidR="005A4812" w:rsidRPr="008258DC" w:rsidRDefault="00975B82" w:rsidP="00936BF7">
            <w:pPr>
              <w:pStyle w:val="b10"/>
              <w:rPr>
                <w:rFonts w:ascii="Arial" w:hAnsi="Arial" w:cs="Arial"/>
                <w:sz w:val="18"/>
                <w:szCs w:val="18"/>
                <w:lang w:eastAsia="en-GB"/>
              </w:rPr>
            </w:pPr>
            <w:r>
              <w:rPr>
                <w:rFonts w:ascii="Arial" w:hAnsi="Arial" w:cs="Arial"/>
                <w:sz w:val="18"/>
                <w:szCs w:val="18"/>
                <w:lang w:eastAsia="en-GB"/>
              </w:rPr>
              <w:t>Created two new templates and used those at Step1 and Step12.</w:t>
            </w:r>
          </w:p>
        </w:tc>
      </w:tr>
      <w:tr w:rsidR="005A4812" w14:paraId="1BD2F1F8"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43C37CA6" w14:textId="77777777"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D91C22C" w14:textId="77777777" w:rsidR="005A4812" w:rsidRPr="009A35BF" w:rsidRDefault="006E4A15" w:rsidP="00936BF7">
            <w:pPr>
              <w:spacing w:after="0"/>
              <w:rPr>
                <w:rFonts w:ascii="Arial" w:hAnsi="Arial" w:cs="Arial"/>
                <w:sz w:val="18"/>
                <w:szCs w:val="18"/>
                <w:lang w:eastAsia="en-GB"/>
              </w:rPr>
            </w:pPr>
            <w:r w:rsidRPr="006E4A15">
              <w:rPr>
                <w:rFonts w:ascii="Arial" w:hAnsi="Arial" w:cs="Arial"/>
                <w:sz w:val="18"/>
                <w:szCs w:val="18"/>
                <w:lang w:eastAsia="en-GB"/>
              </w:rPr>
              <w:t>NR_TC_Common\7_1_1\MAC_R16_R17_TC_Common_NR.ttcn</w:t>
            </w:r>
          </w:p>
        </w:tc>
      </w:tr>
      <w:tr w:rsidR="005A4812" w14:paraId="7AE35F58" w14:textId="77777777" w:rsidTr="009C75CA">
        <w:tc>
          <w:tcPr>
            <w:tcW w:w="1985" w:type="dxa"/>
            <w:tcBorders>
              <w:top w:val="single" w:sz="4" w:space="0" w:color="auto"/>
              <w:left w:val="single" w:sz="4" w:space="0" w:color="auto"/>
              <w:bottom w:val="single" w:sz="4" w:space="0" w:color="auto"/>
              <w:right w:val="single" w:sz="4" w:space="0" w:color="auto"/>
            </w:tcBorders>
            <w:hideMark/>
          </w:tcPr>
          <w:p w14:paraId="069984B9" w14:textId="77777777"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A856793" w14:textId="77777777" w:rsidR="005A4812" w:rsidRPr="009A35BF" w:rsidRDefault="005A4812" w:rsidP="00936BF7">
            <w:pPr>
              <w:rPr>
                <w:rFonts w:ascii="Arial" w:hAnsi="Arial"/>
                <w:sz w:val="18"/>
                <w:szCs w:val="18"/>
                <w:highlight w:val="cyan"/>
                <w:lang w:eastAsia="zh-CN"/>
              </w:rPr>
            </w:pPr>
          </w:p>
        </w:tc>
      </w:tr>
    </w:tbl>
    <w:p w14:paraId="7FCDB737" w14:textId="77777777" w:rsidR="00971611" w:rsidRPr="00CD057D" w:rsidRDefault="00971611" w:rsidP="00971611">
      <w:pPr>
        <w:spacing w:after="0"/>
        <w:rPr>
          <w:rFonts w:ascii="Arial" w:hAnsi="Arial"/>
          <w:b/>
          <w:color w:val="000000"/>
          <w:lang w:eastAsia="en-GB"/>
        </w:rPr>
      </w:pPr>
    </w:p>
    <w:p w14:paraId="11FAA9C0" w14:textId="77777777" w:rsidR="008258DC" w:rsidRDefault="00971611" w:rsidP="008258DC">
      <w:pPr>
        <w:spacing w:after="0"/>
        <w:rPr>
          <w:rFonts w:ascii="Arial" w:hAnsi="Arial"/>
          <w:b/>
          <w:color w:val="000000"/>
          <w:lang w:eastAsia="en-GB"/>
        </w:rPr>
      </w:pPr>
      <w:r>
        <w:rPr>
          <w:rFonts w:ascii="Arial" w:hAnsi="Arial"/>
          <w:b/>
          <w:color w:val="000000"/>
          <w:lang w:eastAsia="en-GB"/>
        </w:rPr>
        <w:t>New Template</w:t>
      </w:r>
      <w:r w:rsidR="009C75CA">
        <w:rPr>
          <w:rFonts w:ascii="Arial" w:hAnsi="Arial"/>
          <w:b/>
          <w:color w:val="000000"/>
          <w:lang w:eastAsia="en-GB"/>
        </w:rPr>
        <w:t>s</w:t>
      </w:r>
      <w:r>
        <w:rPr>
          <w:rFonts w:ascii="Arial" w:hAnsi="Arial"/>
          <w:b/>
          <w:color w:val="000000"/>
          <w:lang w:eastAsia="en-GB"/>
        </w:rPr>
        <w:t>:</w:t>
      </w:r>
      <w:r w:rsidR="006E4A15">
        <w:rPr>
          <w:rFonts w:ascii="Arial" w:hAnsi="Arial"/>
          <w:b/>
          <w:color w:val="000000"/>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14:paraId="1863CB9F" w14:textId="77777777" w:rsidTr="003202C4">
        <w:tc>
          <w:tcPr>
            <w:tcW w:w="9629" w:type="dxa"/>
            <w:tcBorders>
              <w:top w:val="single" w:sz="4" w:space="0" w:color="auto"/>
              <w:left w:val="single" w:sz="4" w:space="0" w:color="auto"/>
              <w:bottom w:val="single" w:sz="4" w:space="0" w:color="auto"/>
              <w:right w:val="single" w:sz="4" w:space="0" w:color="auto"/>
            </w:tcBorders>
          </w:tcPr>
          <w:p w14:paraId="584EEC76" w14:textId="77777777" w:rsidR="00971611" w:rsidRDefault="00971611" w:rsidP="00971611">
            <w:pPr>
              <w:autoSpaceDE w:val="0"/>
              <w:autoSpaceDN w:val="0"/>
              <w:adjustRightInd w:val="0"/>
              <w:spacing w:after="0"/>
              <w:rPr>
                <w:rFonts w:ascii="Courier New" w:hAnsi="Courier New" w:cs="Courier New"/>
                <w:color w:val="000000"/>
                <w:lang w:eastAsia="de-DE"/>
              </w:rPr>
            </w:pPr>
          </w:p>
          <w:p w14:paraId="66D2502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lastRenderedPageBreak/>
              <w:t>template(value) PUCCH_ConfigCommon cs_PUCCH_ConfigCommon_711117_Step1 :=</w:t>
            </w:r>
          </w:p>
          <w:p w14:paraId="2D5A71A4"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//Acc to Table 7.1.1.1.17.3.3-6</w:t>
            </w:r>
          </w:p>
          <w:p w14:paraId="01C6694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  := 0,</w:t>
            </w:r>
          </w:p>
          <w:p w14:paraId="33C0EA29"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pucch_GroupHopping    := enable,</w:t>
            </w:r>
          </w:p>
          <w:p w14:paraId="0AE3F0EE"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hoppingId             := omit,</w:t>
            </w:r>
          </w:p>
          <w:p w14:paraId="659E9042"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 -90,</w:t>
            </w:r>
          </w:p>
          <w:p w14:paraId="0F111DD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nrofPRBs              := omit,</w:t>
            </w:r>
          </w:p>
          <w:p w14:paraId="1EB300ED"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 omit,</w:t>
            </w:r>
          </w:p>
          <w:p w14:paraId="5437379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pucch_ResourceCommonRedCap_r17 := omit, //WA#WA=1098062</w:t>
            </w:r>
          </w:p>
          <w:p w14:paraId="655BD412"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w:t>
            </w:r>
          </w:p>
          <w:p w14:paraId="0EE3B64C" w14:textId="77777777" w:rsidR="00971611"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
          <w:p w14:paraId="50D52978"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1CA4D2B6" w14:textId="77777777" w:rsidR="003202C4" w:rsidRDefault="003202C4" w:rsidP="003202C4">
            <w:pPr>
              <w:autoSpaceDE w:val="0"/>
              <w:autoSpaceDN w:val="0"/>
              <w:adjustRightInd w:val="0"/>
              <w:spacing w:after="0"/>
              <w:rPr>
                <w:rFonts w:ascii="Courier New" w:hAnsi="Courier New" w:cs="Courier New"/>
                <w:b/>
                <w:color w:val="000000"/>
                <w:lang w:eastAsia="de-DE"/>
              </w:rPr>
            </w:pPr>
          </w:p>
          <w:p w14:paraId="7A345C17"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template(value) PUCCH_ConfigCommon cs_PUCCH_ConfigCommon_711117_Step12 :=</w:t>
            </w:r>
          </w:p>
          <w:p w14:paraId="45BDE59A"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 //Acc to Table 7.1.1.1.17.3.3-6</w:t>
            </w:r>
          </w:p>
          <w:p w14:paraId="211E198B"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  := omit,</w:t>
            </w:r>
          </w:p>
          <w:p w14:paraId="1AC69FBF"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pucch_GroupHopping    := enable,</w:t>
            </w:r>
          </w:p>
          <w:p w14:paraId="50EB2958"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hoppingId             := omit,</w:t>
            </w:r>
          </w:p>
          <w:p w14:paraId="689DEF55"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 -90,</w:t>
            </w:r>
          </w:p>
          <w:p w14:paraId="0DF36BF8"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nrofPRBs              := omit,</w:t>
            </w:r>
          </w:p>
          <w:p w14:paraId="4E81C5A3"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 omit, //fromLowerEdge,</w:t>
            </w:r>
          </w:p>
          <w:p w14:paraId="6387CF10"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pucch_ResourceCommonRedCap_r17 := 0, //WA#WA=1098062</w:t>
            </w:r>
          </w:p>
          <w:p w14:paraId="6C1F7246" w14:textId="77777777"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 omit //n2</w:t>
            </w:r>
          </w:p>
          <w:p w14:paraId="0D6FE2FD" w14:textId="77777777" w:rsidR="003202C4" w:rsidRPr="00971611" w:rsidRDefault="003202C4" w:rsidP="003202C4">
            <w:pPr>
              <w:autoSpaceDE w:val="0"/>
              <w:autoSpaceDN w:val="0"/>
              <w:adjustRightInd w:val="0"/>
              <w:spacing w:after="0"/>
              <w:rPr>
                <w:rFonts w:ascii="Courier New" w:hAnsi="Courier New" w:cs="Courier New"/>
                <w:b/>
                <w:color w:val="000000"/>
                <w:lang w:eastAsia="de-DE"/>
              </w:rPr>
            </w:pPr>
            <w:r w:rsidRPr="003202C4">
              <w:rPr>
                <w:rFonts w:ascii="Courier New" w:hAnsi="Courier New" w:cs="Courier New"/>
                <w:color w:val="000000"/>
                <w:lang w:eastAsia="de-DE"/>
              </w:rPr>
              <w:t xml:space="preserve">    };</w:t>
            </w:r>
          </w:p>
        </w:tc>
      </w:tr>
    </w:tbl>
    <w:p w14:paraId="47873FB8" w14:textId="77777777" w:rsidR="00971611" w:rsidRPr="00CD057D" w:rsidRDefault="00971611" w:rsidP="00971611">
      <w:pPr>
        <w:spacing w:after="0"/>
        <w:rPr>
          <w:rFonts w:ascii="Arial" w:hAnsi="Arial"/>
          <w:b/>
          <w:color w:val="000000"/>
          <w:lang w:eastAsia="en-GB"/>
        </w:rPr>
      </w:pPr>
    </w:p>
    <w:p w14:paraId="2AA44F16" w14:textId="77777777" w:rsidR="00534420" w:rsidRPr="00F50FD9" w:rsidRDefault="00E3698F" w:rsidP="00534420">
      <w:pPr>
        <w:pStyle w:val="Heading2"/>
        <w:numPr>
          <w:ilvl w:val="1"/>
          <w:numId w:val="2"/>
        </w:numPr>
        <w:rPr>
          <w:b/>
          <w:lang w:eastAsia="zh-CN"/>
        </w:rPr>
      </w:pPr>
      <w:bookmarkStart w:id="14" w:name="_Toc144288539"/>
      <w:r>
        <w:rPr>
          <w:b/>
          <w:lang w:eastAsia="zh-CN"/>
        </w:rPr>
        <w:t xml:space="preserve">function </w:t>
      </w:r>
      <w:r w:rsidRPr="00E3698F">
        <w:rPr>
          <w:b/>
          <w:lang w:eastAsia="zh-CN"/>
        </w:rPr>
        <w:t>f_TC_7_1_1_1_17_NR_TestBody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4420" w14:paraId="507E0078"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7C7ABF47" w14:textId="77777777" w:rsidR="00534420" w:rsidRPr="009A35BF" w:rsidRDefault="00534420" w:rsidP="00906A8C">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C090128" w14:textId="77777777" w:rsidR="00534420" w:rsidRPr="009A35BF" w:rsidRDefault="00E3698F" w:rsidP="00906A8C">
            <w:pPr>
              <w:rPr>
                <w:rFonts w:ascii="Arial" w:hAnsi="Arial" w:cs="Arial"/>
                <w:sz w:val="18"/>
                <w:szCs w:val="18"/>
                <w:lang w:eastAsia="en-GB"/>
              </w:rPr>
            </w:pPr>
            <w:r w:rsidRPr="00E3698F">
              <w:rPr>
                <w:rFonts w:ascii="Arial" w:hAnsi="Arial" w:cs="Arial"/>
                <w:sz w:val="18"/>
                <w:szCs w:val="18"/>
                <w:lang w:eastAsia="en-GB"/>
              </w:rPr>
              <w:t>f_TC_7_1_1_1_17_NR_TestBody</w:t>
            </w:r>
          </w:p>
        </w:tc>
      </w:tr>
      <w:tr w:rsidR="00534420" w14:paraId="1AA527C0" w14:textId="77777777" w:rsidTr="00906A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E4EA7E"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50490A8" w14:textId="77777777" w:rsidR="00534420" w:rsidRDefault="00534420" w:rsidP="00906A8C">
            <w:pPr>
              <w:pStyle w:val="CRCoverPage"/>
              <w:spacing w:after="0"/>
              <w:rPr>
                <w:noProof/>
                <w:sz w:val="18"/>
                <w:szCs w:val="18"/>
              </w:rPr>
            </w:pPr>
            <w:r w:rsidRPr="007148C7">
              <w:rPr>
                <w:noProof/>
                <w:sz w:val="18"/>
                <w:szCs w:val="18"/>
              </w:rPr>
              <w:t>1.</w:t>
            </w:r>
            <w:r>
              <w:rPr>
                <w:noProof/>
                <w:sz w:val="18"/>
                <w:szCs w:val="18"/>
              </w:rPr>
              <w:t xml:space="preserve"> </w:t>
            </w:r>
            <w:r w:rsidR="001214B5">
              <w:rPr>
                <w:noProof/>
                <w:sz w:val="18"/>
                <w:szCs w:val="18"/>
              </w:rPr>
              <w:t>It is not an rrcResume scenario thus UE is not in RRC_INACTIVE state.</w:t>
            </w:r>
          </w:p>
          <w:p w14:paraId="5B2E4F4D" w14:textId="77777777" w:rsidR="001214B5" w:rsidRPr="003A11AA" w:rsidRDefault="001214B5" w:rsidP="00906A8C">
            <w:pPr>
              <w:pStyle w:val="CRCoverPage"/>
              <w:spacing w:after="0"/>
              <w:rPr>
                <w:noProof/>
                <w:sz w:val="18"/>
                <w:szCs w:val="18"/>
              </w:rPr>
            </w:pPr>
            <w:r>
              <w:rPr>
                <w:noProof/>
                <w:sz w:val="18"/>
                <w:szCs w:val="18"/>
              </w:rPr>
              <w:t>2. ULGrant configurations are missing at Step 8, 19.</w:t>
            </w:r>
          </w:p>
        </w:tc>
      </w:tr>
      <w:tr w:rsidR="00534420" w14:paraId="6947BFE7"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4CF29E02"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2A4817B" w14:textId="77777777" w:rsidR="00534420" w:rsidRDefault="00534420" w:rsidP="00906A8C">
            <w:pPr>
              <w:pStyle w:val="CRCoverPage"/>
              <w:spacing w:after="0"/>
              <w:rPr>
                <w:noProof/>
                <w:sz w:val="18"/>
                <w:szCs w:val="18"/>
              </w:rPr>
            </w:pPr>
            <w:r>
              <w:rPr>
                <w:noProof/>
                <w:sz w:val="18"/>
                <w:szCs w:val="18"/>
              </w:rPr>
              <w:t xml:space="preserve">1. </w:t>
            </w:r>
            <w:r w:rsidR="001214B5">
              <w:rPr>
                <w:noProof/>
                <w:sz w:val="18"/>
                <w:szCs w:val="18"/>
              </w:rPr>
              <w:t>Corrected the state at Step 2, 13, and Step 4, 15 steps code.</w:t>
            </w:r>
          </w:p>
          <w:p w14:paraId="4C07FB7D" w14:textId="77777777" w:rsidR="001214B5" w:rsidRPr="00294B22" w:rsidRDefault="001214B5" w:rsidP="00906A8C">
            <w:pPr>
              <w:pStyle w:val="CRCoverPage"/>
              <w:spacing w:after="0"/>
              <w:rPr>
                <w:noProof/>
                <w:sz w:val="18"/>
                <w:szCs w:val="18"/>
              </w:rPr>
            </w:pPr>
            <w:r>
              <w:rPr>
                <w:noProof/>
                <w:sz w:val="18"/>
                <w:szCs w:val="18"/>
              </w:rPr>
              <w:t>2. Added f</w:t>
            </w:r>
            <w:r w:rsidRPr="001214B5">
              <w:rPr>
                <w:noProof/>
                <w:sz w:val="18"/>
                <w:szCs w:val="18"/>
              </w:rPr>
              <w:t>_NR_ULGrantConfiguration_Start</w:t>
            </w:r>
            <w:r w:rsidR="000A7FC4">
              <w:rPr>
                <w:noProof/>
                <w:sz w:val="18"/>
                <w:szCs w:val="18"/>
              </w:rPr>
              <w:t>()</w:t>
            </w:r>
            <w:r w:rsidRPr="001214B5">
              <w:rPr>
                <w:noProof/>
                <w:sz w:val="18"/>
                <w:szCs w:val="18"/>
              </w:rPr>
              <w:t xml:space="preserve"> at </w:t>
            </w:r>
            <w:r>
              <w:rPr>
                <w:noProof/>
                <w:sz w:val="18"/>
                <w:szCs w:val="18"/>
              </w:rPr>
              <w:t>Step 8, 19.</w:t>
            </w:r>
          </w:p>
        </w:tc>
      </w:tr>
      <w:tr w:rsidR="00534420" w14:paraId="775BE516"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0099E46D" w14:textId="77777777" w:rsidR="00534420" w:rsidRPr="009A35BF" w:rsidRDefault="00534420" w:rsidP="00906A8C">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ADCE578" w14:textId="77777777" w:rsidR="00534420" w:rsidRPr="009A35BF" w:rsidRDefault="00173008" w:rsidP="00906A8C">
            <w:pPr>
              <w:spacing w:after="0"/>
              <w:rPr>
                <w:rFonts w:ascii="Arial" w:hAnsi="Arial" w:cs="Arial"/>
                <w:sz w:val="18"/>
                <w:szCs w:val="18"/>
                <w:lang w:eastAsia="en-GB"/>
              </w:rPr>
            </w:pPr>
            <w:r w:rsidRPr="00173008">
              <w:rPr>
                <w:rFonts w:ascii="Arial" w:hAnsi="Arial" w:cs="Arial"/>
                <w:sz w:val="18"/>
                <w:szCs w:val="18"/>
                <w:lang w:eastAsia="en-GB"/>
              </w:rPr>
              <w:t>NR5GC\Common\MAC_Common_NR5GC.ttcn</w:t>
            </w:r>
          </w:p>
        </w:tc>
      </w:tr>
      <w:tr w:rsidR="00534420" w14:paraId="7512778F" w14:textId="77777777" w:rsidTr="00906A8C">
        <w:tc>
          <w:tcPr>
            <w:tcW w:w="1985" w:type="dxa"/>
            <w:tcBorders>
              <w:top w:val="single" w:sz="4" w:space="0" w:color="auto"/>
              <w:left w:val="single" w:sz="4" w:space="0" w:color="auto"/>
              <w:bottom w:val="single" w:sz="4" w:space="0" w:color="auto"/>
              <w:right w:val="single" w:sz="4" w:space="0" w:color="auto"/>
            </w:tcBorders>
            <w:hideMark/>
          </w:tcPr>
          <w:p w14:paraId="1B70870D" w14:textId="77777777" w:rsidR="00534420" w:rsidRPr="009A35BF" w:rsidRDefault="00534420" w:rsidP="00906A8C">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6F9B7F1" w14:textId="77777777" w:rsidR="00534420" w:rsidRPr="009A35BF" w:rsidRDefault="00534420" w:rsidP="00906A8C">
            <w:pPr>
              <w:rPr>
                <w:rFonts w:ascii="Arial" w:hAnsi="Arial"/>
                <w:sz w:val="18"/>
                <w:szCs w:val="18"/>
                <w:highlight w:val="cyan"/>
                <w:lang w:eastAsia="zh-CN"/>
              </w:rPr>
            </w:pPr>
          </w:p>
        </w:tc>
      </w:tr>
    </w:tbl>
    <w:p w14:paraId="60818F13" w14:textId="77777777" w:rsidR="00534420" w:rsidRDefault="00534420" w:rsidP="00534420">
      <w:pPr>
        <w:spacing w:after="0"/>
        <w:rPr>
          <w:rFonts w:ascii="Arial" w:hAnsi="Arial"/>
          <w:b/>
          <w:lang w:eastAsia="en-GB"/>
        </w:rPr>
      </w:pPr>
    </w:p>
    <w:p w14:paraId="655ABBEB" w14:textId="77777777" w:rsidR="00534420" w:rsidRDefault="00534420" w:rsidP="005344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3CFF5760" w14:textId="77777777" w:rsidTr="00275679">
        <w:tc>
          <w:tcPr>
            <w:tcW w:w="13575" w:type="dxa"/>
            <w:tcBorders>
              <w:top w:val="single" w:sz="4" w:space="0" w:color="auto"/>
              <w:left w:val="single" w:sz="4" w:space="0" w:color="auto"/>
              <w:bottom w:val="single" w:sz="4" w:space="0" w:color="auto"/>
              <w:right w:val="single" w:sz="4" w:space="0" w:color="auto"/>
            </w:tcBorders>
          </w:tcPr>
          <w:p w14:paraId="64E8156A" w14:textId="77777777" w:rsidR="00275679" w:rsidRPr="00275679" w:rsidRDefault="00534420" w:rsidP="00275679">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00275679" w:rsidRPr="00275679">
              <w:rPr>
                <w:rFonts w:ascii="Courier New" w:hAnsi="Courier New" w:cs="Courier New"/>
                <w:color w:val="000000"/>
                <w:lang w:eastAsia="de-DE"/>
              </w:rPr>
              <w:t>function f_TC_7_1_1_1_17_NR_TestBody(integer p_StartPreamble,</w:t>
            </w:r>
          </w:p>
          <w:p w14:paraId="368A64B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integer p_NumberOfPreamble) runs on NR5GC_PTC</w:t>
            </w:r>
          </w:p>
          <w:p w14:paraId="7645A45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68BE160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v_ModificationPeriodFrames;</w:t>
            </w:r>
          </w:p>
          <w:p w14:paraId="5F604A4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v_ModificationPeriod;</w:t>
            </w:r>
          </w:p>
          <w:p w14:paraId="0C0EA56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v_SrbIndDummy := omit;</w:t>
            </w:r>
          </w:p>
          <w:p w14:paraId="28EBC31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77A9554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3639568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NG_NAS_MSG_Indication_Type v_ReceivedMsg;</w:t>
            </w:r>
          </w:p>
          <w:p w14:paraId="50B9CC9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2E9A7C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siclog@</w:t>
            </w:r>
          </w:p>
          <w:p w14:paraId="58D538C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systemInfoModification.</w:t>
            </w:r>
          </w:p>
          <w:p w14:paraId="06EF335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f_NR_ModifySysinfo(nr_Cell1, true</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21903D7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3592909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siclog@</w:t>
            </w:r>
          </w:p>
          <w:p w14:paraId="52C1B79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6CACE15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v_ModificationPeriodFrames := f_NR_CalculateModificationPeriod(nr_Cell1);</w:t>
            </w:r>
          </w:p>
          <w:p w14:paraId="3F4CA28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 := int2float(v_ModificationPeriodFrames)/100.0; //Modification period in seconds</w:t>
            </w:r>
          </w:p>
          <w:p w14:paraId="7A035D8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f_Delay(2.1 * v_ModificationPeriod);</w:t>
            </w:r>
          </w:p>
          <w:p w14:paraId="6E27A0A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14B829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//Configure SS to report UL_SRB0_LCID</w:t>
            </w:r>
          </w:p>
          <w:p w14:paraId="48DD6C7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cds_NR_SystemIndCtrl_UL_SRB0_LCID(enable));</w:t>
            </w:r>
          </w:p>
          <w:p w14:paraId="7196DF0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43F6237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cds_NR_SystemIndCtrl_RachPreamble(enable));</w:t>
            </w:r>
          </w:p>
          <w:p w14:paraId="54BC9BF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62B87B5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siclog@</w:t>
            </w:r>
          </w:p>
          <w:p w14:paraId="5A5FC6C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w:t>
            </w:r>
            <w:r w:rsidRPr="00D551A9">
              <w:rPr>
                <w:rFonts w:ascii="Courier New" w:hAnsi="Courier New" w:cs="Courier New"/>
                <w:color w:val="000000"/>
                <w:highlight w:val="yellow"/>
                <w:lang w:eastAsia="de-DE"/>
              </w:rPr>
              <w:t>matched identity (correct fullI-RNTI).</w:t>
            </w:r>
          </w:p>
          <w:p w14:paraId="275A109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f_NR_Paging_Def(nr_Cell1</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14:paraId="453B6F8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1433A0B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siclog@</w:t>
            </w:r>
          </w:p>
          <w:p w14:paraId="1BA91ED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ra-PreambleIndex range from 8 to 11</w:t>
            </w:r>
          </w:p>
          <w:p w14:paraId="4210E4D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RRCSetupRequest message by setting LCID to 35</w:t>
            </w:r>
          </w:p>
          <w:p w14:paraId="1D27D19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a_NR_RacingCond_AwaitRrcMessageAndTwoSysInd(nr_Cell1,</w:t>
            </w:r>
          </w:p>
          <w:p w14:paraId="1B9F69C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14:paraId="4DA93F9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v_SrbIndDummy,</w:t>
            </w:r>
          </w:p>
          <w:p w14:paraId="70FA922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57C692E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77FE779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783DD2B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car_NR_PRACH_Preamble_IND(nr_Cell1, -, (p_</w:t>
            </w:r>
            <w:proofErr w:type="gramStart"/>
            <w:r w:rsidRPr="00275679">
              <w:rPr>
                <w:rFonts w:ascii="Courier New" w:hAnsi="Courier New" w:cs="Courier New"/>
                <w:color w:val="000000"/>
                <w:lang w:eastAsia="de-DE"/>
              </w:rPr>
              <w:t>StartPreamble..</w:t>
            </w:r>
            <w:proofErr w:type="gramEnd"/>
            <w:r w:rsidRPr="00275679">
              <w:rPr>
                <w:rFonts w:ascii="Courier New" w:hAnsi="Courier New" w:cs="Courier New"/>
                <w:color w:val="000000"/>
                <w:lang w:eastAsia="de-DE"/>
              </w:rPr>
              <w:t>p_StartPreamble+p_NumberOfPreamble)),</w:t>
            </w:r>
          </w:p>
          <w:p w14:paraId="76CA673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cr_TimingInfo_Any, 35)</w:t>
            </w:r>
          </w:p>
          <w:p w14:paraId="4DE678A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1DAE95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f_NR_PreliminaryPass(__FILE__, __LINE__, "Step 5, 7, 16, 18");</w:t>
            </w:r>
          </w:p>
          <w:p w14:paraId="4DAEEC7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4AB3A80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cds_NR_SystemIndCtrl_UL_SRB0_LCID(disable));</w:t>
            </w:r>
          </w:p>
          <w:p w14:paraId="6941802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10DE958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cds_NR_SystemIndCtrl_RachPreamble(disable));</w:t>
            </w:r>
          </w:p>
          <w:p w14:paraId="461A9CA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05F8994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siclog@</w:t>
            </w:r>
          </w:p>
          <w:p w14:paraId="2D1BD2E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RRCSetup message.</w:t>
            </w:r>
          </w:p>
          <w:p w14:paraId="1F772A5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f_NR_RRCSetup_Def (nr_Cell1);</w:t>
            </w:r>
          </w:p>
          <w:p w14:paraId="39A0CC9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68D6578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siclog@</w:t>
            </w:r>
          </w:p>
          <w:p w14:paraId="01E9EF7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0693FB3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v_ReceivedMsg := f_NR_RRCSetupComplete_Def(nr_Cell1,</w:t>
            </w:r>
          </w:p>
          <w:p w14:paraId="7618A6F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cr_38508_RRCSetupComplete(tsc_NR_RRC_TI_Def),</w:t>
            </w:r>
          </w:p>
          <w:p w14:paraId="2ACB82C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tsc_SHT_IntegrityProtected);</w:t>
            </w:r>
          </w:p>
          <w:p w14:paraId="5C66056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siclog@</w:t>
            </w:r>
          </w:p>
          <w:p w14:paraId="50EA483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46E0385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v_ReceivedMsg);</w:t>
            </w:r>
          </w:p>
          <w:p w14:paraId="22DF73A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71655B2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586801C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2918F1C2" w14:textId="77777777" w:rsidR="00534420" w:rsidRPr="005D1DE9" w:rsidRDefault="00275679" w:rsidP="00275679">
            <w:pPr>
              <w:autoSpaceDE w:val="0"/>
              <w:autoSpaceDN w:val="0"/>
              <w:adjustRightInd w:val="0"/>
              <w:spacing w:after="0"/>
              <w:rPr>
                <w:rFonts w:ascii="Courier New" w:hAnsi="Courier New" w:cs="Courier New"/>
                <w:b/>
                <w:color w:val="000000"/>
                <w:lang w:eastAsia="de-DE"/>
              </w:rPr>
            </w:pPr>
            <w:r w:rsidRPr="00275679">
              <w:rPr>
                <w:rFonts w:ascii="Courier New" w:hAnsi="Courier New" w:cs="Courier New"/>
                <w:color w:val="000000"/>
                <w:lang w:eastAsia="de-DE"/>
              </w:rPr>
              <w:t>}</w:t>
            </w:r>
            <w:r w:rsidR="00534420" w:rsidRPr="00836420">
              <w:rPr>
                <w:rFonts w:ascii="Courier New" w:hAnsi="Courier New" w:cs="Courier New"/>
                <w:color w:val="000000"/>
                <w:lang w:eastAsia="de-DE"/>
              </w:rPr>
              <w:t xml:space="preserve"> </w:t>
            </w:r>
            <w:r w:rsidR="00534420" w:rsidRPr="00836420">
              <w:rPr>
                <w:rFonts w:ascii="Courier New" w:hAnsi="Courier New" w:cs="Courier New"/>
                <w:b/>
                <w:color w:val="000000"/>
                <w:lang w:eastAsia="de-DE"/>
              </w:rPr>
              <w:t xml:space="preserve">  </w:t>
            </w:r>
          </w:p>
        </w:tc>
      </w:tr>
    </w:tbl>
    <w:p w14:paraId="2AC7C4AF" w14:textId="77777777" w:rsidR="00534420" w:rsidRPr="00CD057D" w:rsidRDefault="00534420" w:rsidP="00534420">
      <w:pPr>
        <w:spacing w:after="0"/>
        <w:rPr>
          <w:rFonts w:ascii="Arial" w:hAnsi="Arial"/>
          <w:b/>
          <w:color w:val="000000"/>
          <w:lang w:eastAsia="en-GB"/>
        </w:rPr>
      </w:pPr>
    </w:p>
    <w:p w14:paraId="4CD13A00" w14:textId="77777777" w:rsidR="00534420" w:rsidRDefault="00534420" w:rsidP="0053442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14:paraId="326EF626" w14:textId="77777777" w:rsidTr="00275679">
        <w:tc>
          <w:tcPr>
            <w:tcW w:w="13575" w:type="dxa"/>
            <w:tcBorders>
              <w:top w:val="single" w:sz="4" w:space="0" w:color="auto"/>
              <w:left w:val="single" w:sz="4" w:space="0" w:color="auto"/>
              <w:bottom w:val="single" w:sz="4" w:space="0" w:color="auto"/>
              <w:right w:val="single" w:sz="4" w:space="0" w:color="auto"/>
            </w:tcBorders>
          </w:tcPr>
          <w:p w14:paraId="11AAF655" w14:textId="77777777" w:rsidR="00275679" w:rsidRPr="00F351BB" w:rsidRDefault="00275679" w:rsidP="00275679">
            <w:pPr>
              <w:autoSpaceDE w:val="0"/>
              <w:autoSpaceDN w:val="0"/>
              <w:adjustRightInd w:val="0"/>
              <w:spacing w:after="0"/>
              <w:rPr>
                <w:rFonts w:ascii="Courier New" w:hAnsi="Courier New" w:cs="Courier New"/>
                <w:color w:val="000000"/>
                <w:lang w:eastAsia="de-DE"/>
              </w:rPr>
            </w:pPr>
          </w:p>
          <w:p w14:paraId="66B8D6A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function f_TC_7_1_1_1_17_NR_TestBody(integer p_StartPreamble,</w:t>
            </w:r>
          </w:p>
          <w:p w14:paraId="5C105C6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integer p_NumberOfPreamble) runs on NR5GC_PTC</w:t>
            </w:r>
          </w:p>
          <w:p w14:paraId="7AB4AB2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001821E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v_ModificationPeriodFrames;</w:t>
            </w:r>
          </w:p>
          <w:p w14:paraId="38D8C60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v_ModificationPeriod;</w:t>
            </w:r>
          </w:p>
          <w:p w14:paraId="6F31B5B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v_SrbIndDummy := omit;</w:t>
            </w:r>
          </w:p>
          <w:p w14:paraId="6115E7C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v_SysIndDummy1 := omit;</w:t>
            </w:r>
          </w:p>
          <w:p w14:paraId="206AA31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v_SysIndDummy2 := omit;</w:t>
            </w:r>
          </w:p>
          <w:p w14:paraId="35FEF68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NG_NAS_MSG_Indication_Type v_ReceivedMsg;</w:t>
            </w:r>
          </w:p>
          <w:p w14:paraId="1145799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3156145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2, 13" siclog@</w:t>
            </w:r>
          </w:p>
          <w:p w14:paraId="4E57CEFC"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systemInfoModification.</w:t>
            </w:r>
          </w:p>
          <w:p w14:paraId="19AC70E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f_NR_ModifySysinfo(nr_Cell1, true</w:t>
            </w:r>
            <w:r w:rsidRPr="00D551A9">
              <w:rPr>
                <w:rFonts w:ascii="Courier New" w:hAnsi="Courier New" w:cs="Courier New"/>
                <w:color w:val="000000"/>
                <w:highlight w:val="yellow"/>
                <w:lang w:eastAsia="de-DE"/>
              </w:rPr>
              <w:t>); // WA#WA=1098062</w:t>
            </w:r>
          </w:p>
          <w:p w14:paraId="077492E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1E34963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3, 14" siclog@</w:t>
            </w:r>
          </w:p>
          <w:p w14:paraId="62737DD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14:paraId="03AF945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v_ModificationPeriodFrames := f_NR_CalculateModificationPeriod(nr_Cell1);</w:t>
            </w:r>
          </w:p>
          <w:p w14:paraId="01DADBC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v_ModificationPeriod := int2float(v_ModificationPeriodFrames)/100.0; //Modification period in seconds</w:t>
            </w:r>
          </w:p>
          <w:p w14:paraId="442CF7D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f_Delay(2.1 * v_ModificationPeriod);</w:t>
            </w:r>
          </w:p>
          <w:p w14:paraId="0C2BE71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0B4C555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14:paraId="0A7390A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cds_NR_SystemIndCtrl_UL_SRB0_LCID(enable));</w:t>
            </w:r>
          </w:p>
          <w:p w14:paraId="0E801AA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14:paraId="638C1C7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cds_NR_SystemIndCtrl_RachPreamble(enable));</w:t>
            </w:r>
          </w:p>
          <w:p w14:paraId="112BDA5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5A650E4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4, 15 " siclog@</w:t>
            </w:r>
          </w:p>
          <w:p w14:paraId="71E1BA9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matched identity.</w:t>
            </w:r>
          </w:p>
          <w:p w14:paraId="7BC03C4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f_NR_Paging_Def(nr_Cell1, </w:t>
            </w:r>
            <w:r w:rsidRPr="00D551A9">
              <w:rPr>
                <w:rFonts w:ascii="Courier New" w:hAnsi="Courier New" w:cs="Courier New"/>
                <w:color w:val="000000"/>
                <w:highlight w:val="yellow"/>
                <w:lang w:eastAsia="de-DE"/>
              </w:rPr>
              <w:t>RRC_IDLE); // WA#WA=1098062</w:t>
            </w:r>
          </w:p>
          <w:p w14:paraId="18D5285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47A570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5-7, 16-18" siclog@</w:t>
            </w:r>
          </w:p>
          <w:p w14:paraId="24692F7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ra-PreambleIndex range from 8 to 11</w:t>
            </w:r>
          </w:p>
          <w:p w14:paraId="724F8B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RRCSetupRequest message by setting LCID to 35</w:t>
            </w:r>
          </w:p>
          <w:p w14:paraId="70AC625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a_NR_RacingCond_AwaitRrcMessageAndTwoSysInd(nr_Cell1,</w:t>
            </w:r>
          </w:p>
          <w:p w14:paraId="2044E4E5"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14:paraId="0E0DD77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v_SrbIndDummy,</w:t>
            </w:r>
          </w:p>
          <w:p w14:paraId="440FEBD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14:paraId="31D84BE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14:paraId="51E40BB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car_NR_SRB0_RrcPdu_IND(nr_Cell1, cr_38508_RRCSetupRequest),</w:t>
            </w:r>
          </w:p>
          <w:p w14:paraId="34A18966"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car_NR_PRACH_Preamble_IND(nr_Cell1, -, (p_</w:t>
            </w:r>
            <w:proofErr w:type="gramStart"/>
            <w:r w:rsidRPr="00275679">
              <w:rPr>
                <w:rFonts w:ascii="Courier New" w:hAnsi="Courier New" w:cs="Courier New"/>
                <w:color w:val="000000"/>
                <w:lang w:eastAsia="de-DE"/>
              </w:rPr>
              <w:t>StartPreamble..</w:t>
            </w:r>
            <w:proofErr w:type="gramEnd"/>
            <w:r w:rsidRPr="00275679">
              <w:rPr>
                <w:rFonts w:ascii="Courier New" w:hAnsi="Courier New" w:cs="Courier New"/>
                <w:color w:val="000000"/>
                <w:lang w:eastAsia="de-DE"/>
              </w:rPr>
              <w:t>p_StartPreamble+p_NumberOfPreamble)),</w:t>
            </w:r>
          </w:p>
          <w:p w14:paraId="3420F0D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cr_NR_SystemIndicationUL_SRB0_LCID_IND(nr_Cell1, cr_TimingInfo_Any, 35)</w:t>
            </w:r>
          </w:p>
          <w:p w14:paraId="6EC31E7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4E74E9AA"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f_NR_PreliminaryPass(__FILE__, __LINE__, "Step 5, 7, 16, 18");</w:t>
            </w:r>
          </w:p>
          <w:p w14:paraId="7634F33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14:paraId="6862E09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cds_NR_SystemIndCtrl_UL_SRB0_LCID(disable));</w:t>
            </w:r>
          </w:p>
          <w:p w14:paraId="344DEA0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14:paraId="2C17CFB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f_NR_SS_SystemIndCtrlConfig(nr_Cell1, cds_NR_SystemIndCtrl_RachPreamble(disable));</w:t>
            </w:r>
          </w:p>
          <w:p w14:paraId="288913D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2DCA45CB"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8, 19" siclog@</w:t>
            </w:r>
          </w:p>
          <w:p w14:paraId="43E442C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w:t>
            </w:r>
            <w:r w:rsidRPr="00D551A9">
              <w:rPr>
                <w:rFonts w:ascii="Courier New" w:hAnsi="Courier New" w:cs="Courier New"/>
                <w:color w:val="000000"/>
                <w:highlight w:val="yellow"/>
                <w:lang w:eastAsia="de-DE"/>
              </w:rPr>
              <w:t>f_NR_ULGrantConfiguration_Start(nr_Cell1, -, -, -, cs_NR_UplinkTimeAlignment_Stop, -, -, tsc_NoCnfReq ); // WA#WA=1098062</w:t>
            </w:r>
          </w:p>
          <w:p w14:paraId="26E3AC4F"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RRCSetup message.</w:t>
            </w:r>
          </w:p>
          <w:p w14:paraId="0756138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f_NR_RRCSetup_Def (nr_Cell1);</w:t>
            </w:r>
          </w:p>
          <w:p w14:paraId="0C376701"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44773FB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9, 20" siclog@</w:t>
            </w:r>
          </w:p>
          <w:p w14:paraId="2DD5469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6A01341D"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v_ReceivedMsg := f_NR_RRCSetupComplete_Def(nr_Cell1,</w:t>
            </w:r>
          </w:p>
          <w:p w14:paraId="4B393E03"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cr_38508_RRCSetupComplete(tsc_NR_RRC_TI_Def),</w:t>
            </w:r>
          </w:p>
          <w:p w14:paraId="6E0CCE22"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tsc_SHT_IntegrityProtected);</w:t>
            </w:r>
          </w:p>
          <w:p w14:paraId="7C4CCE68"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//@siclog "Step 10, 21" siclog@</w:t>
            </w:r>
          </w:p>
          <w:p w14:paraId="299766E4"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3052FD17"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v_ReceivedMsg);</w:t>
            </w:r>
          </w:p>
          <w:p w14:paraId="7AC42109"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513453A0"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14:paraId="5F78F69E" w14:textId="77777777" w:rsidR="00275679" w:rsidRPr="00275679" w:rsidRDefault="00275679" w:rsidP="00275679">
            <w:pPr>
              <w:autoSpaceDE w:val="0"/>
              <w:autoSpaceDN w:val="0"/>
              <w:adjustRightInd w:val="0"/>
              <w:spacing w:after="0"/>
              <w:rPr>
                <w:rFonts w:ascii="Courier New" w:hAnsi="Courier New" w:cs="Courier New"/>
                <w:color w:val="000000"/>
                <w:lang w:eastAsia="de-DE"/>
              </w:rPr>
            </w:pPr>
          </w:p>
          <w:p w14:paraId="3E99EEE7" w14:textId="77777777" w:rsidR="00534420" w:rsidRPr="00F351BB"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w:t>
            </w:r>
          </w:p>
        </w:tc>
      </w:tr>
    </w:tbl>
    <w:p w14:paraId="65E5EEA9" w14:textId="77777777" w:rsidR="00C57A97" w:rsidRPr="00C57A97" w:rsidRDefault="00C57A97" w:rsidP="00C57A97">
      <w:pPr>
        <w:rPr>
          <w:lang w:eastAsia="zh-CN"/>
        </w:rPr>
      </w:pPr>
    </w:p>
    <w:p w14:paraId="4101C7F3" w14:textId="77777777" w:rsidR="003436E5" w:rsidRDefault="000B7845" w:rsidP="003436E5">
      <w:pPr>
        <w:pStyle w:val="Heading1"/>
        <w:numPr>
          <w:ilvl w:val="0"/>
          <w:numId w:val="1"/>
        </w:numPr>
        <w:autoSpaceDN w:val="0"/>
        <w:rPr>
          <w:rFonts w:cs="Arial"/>
          <w:b/>
        </w:rPr>
      </w:pPr>
      <w:bookmarkStart w:id="15" w:name="_Toc54888065"/>
      <w:bookmarkStart w:id="16" w:name="_Toc144288540"/>
      <w:bookmarkStart w:id="17" w:name="_Toc122434494"/>
      <w:bookmarkStart w:id="18" w:name="_Toc295288971"/>
      <w:bookmarkStart w:id="19" w:name="_Toc325725666"/>
      <w:r w:rsidRPr="00854C55">
        <w:rPr>
          <w:rFonts w:cs="Arial"/>
          <w:b/>
        </w:rPr>
        <w:t>Branc</w:t>
      </w:r>
      <w:r w:rsidR="003436E5" w:rsidRPr="00854C55">
        <w:rPr>
          <w:rFonts w:cs="Arial"/>
          <w:b/>
        </w:rPr>
        <w:t xml:space="preserve">hes </w:t>
      </w:r>
      <w:r w:rsidR="003436E5">
        <w:rPr>
          <w:rFonts w:cs="Arial"/>
          <w:b/>
        </w:rPr>
        <w:t>executed</w:t>
      </w:r>
      <w:bookmarkEnd w:id="15"/>
      <w:bookmarkEnd w:id="16"/>
    </w:p>
    <w:p w14:paraId="7C608718"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1E2BB169" w14:textId="77777777" w:rsidR="00446488" w:rsidRPr="00E24250" w:rsidRDefault="00446488" w:rsidP="0017334A">
      <w:pPr>
        <w:pStyle w:val="Heading1"/>
        <w:numPr>
          <w:ilvl w:val="0"/>
          <w:numId w:val="1"/>
        </w:numPr>
        <w:autoSpaceDN w:val="0"/>
        <w:rPr>
          <w:rFonts w:cs="Arial"/>
          <w:b/>
        </w:rPr>
      </w:pPr>
      <w:bookmarkStart w:id="20" w:name="_Toc144288541"/>
      <w:r w:rsidRPr="00E24250">
        <w:rPr>
          <w:rFonts w:cs="Arial"/>
          <w:b/>
        </w:rPr>
        <w:t>Execution Log Files</w:t>
      </w:r>
      <w:bookmarkEnd w:id="17"/>
      <w:bookmarkEnd w:id="18"/>
      <w:bookmarkEnd w:id="19"/>
      <w:bookmarkEnd w:id="20"/>
      <w:r w:rsidRPr="00E24250">
        <w:rPr>
          <w:rFonts w:cs="Arial"/>
          <w:b/>
        </w:rPr>
        <w:t xml:space="preserve"> </w:t>
      </w:r>
    </w:p>
    <w:p w14:paraId="0D41CF35"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21" w:name="_Toc144288542"/>
      <w:r>
        <w:rPr>
          <w:rFonts w:cs="Arial"/>
          <w:sz w:val="28"/>
          <w:szCs w:val="28"/>
        </w:rPr>
        <w:t>MediaTek</w:t>
      </w:r>
      <w:bookmarkEnd w:id="21"/>
    </w:p>
    <w:p w14:paraId="30B6D15D" w14:textId="77777777"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08A9D98"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w:t>
      </w:r>
      <w:r w:rsidR="00994DDC">
        <w:rPr>
          <w:rFonts w:cs="Arial"/>
          <w:b/>
        </w:rPr>
        <w:t>_</w:t>
      </w:r>
      <w:r w:rsidR="00A760FA">
        <w:rPr>
          <w:rFonts w:cs="Arial"/>
          <w:b/>
        </w:rPr>
        <w:t>17</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10CCD4FF"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D13E905" w14:textId="77777777" w:rsidR="00446488" w:rsidRPr="00E24250" w:rsidRDefault="00446488" w:rsidP="0017334A">
      <w:pPr>
        <w:pStyle w:val="Heading1"/>
        <w:numPr>
          <w:ilvl w:val="0"/>
          <w:numId w:val="1"/>
        </w:numPr>
        <w:autoSpaceDN w:val="0"/>
        <w:rPr>
          <w:rFonts w:cs="Arial"/>
          <w:b/>
        </w:rPr>
      </w:pPr>
      <w:bookmarkStart w:id="22" w:name="_Toc122434496"/>
      <w:bookmarkStart w:id="23" w:name="_Toc295288973"/>
      <w:bookmarkStart w:id="24" w:name="_Toc325725668"/>
      <w:bookmarkStart w:id="25" w:name="_Toc144288543"/>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9CE2A49" w14:textId="77777777" w:rsidTr="00F829B4">
        <w:tc>
          <w:tcPr>
            <w:tcW w:w="709" w:type="dxa"/>
            <w:hideMark/>
          </w:tcPr>
          <w:p w14:paraId="1FDF2901"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4F34CA14" w14:textId="77777777" w:rsidR="003E5DE2" w:rsidRDefault="00AB3F52" w:rsidP="003E5DE2">
            <w:r w:rsidRPr="00F829B4">
              <w:rPr>
                <w:b/>
              </w:rPr>
              <w:t>R5s</w:t>
            </w:r>
            <w:r w:rsidRPr="00615EC0">
              <w:rPr>
                <w:b/>
              </w:rPr>
              <w:t>2</w:t>
            </w:r>
            <w:r w:rsidR="007E4E70">
              <w:rPr>
                <w:b/>
              </w:rPr>
              <w:t>3</w:t>
            </w:r>
            <w:r w:rsidR="00B83337">
              <w:rPr>
                <w:b/>
              </w:rPr>
              <w:t>0657</w:t>
            </w:r>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7.1.1.1.17 in FR1</w:t>
            </w:r>
          </w:p>
          <w:p w14:paraId="37393C61" w14:textId="77777777" w:rsidR="00446488" w:rsidRPr="00F829B4" w:rsidRDefault="00446488" w:rsidP="00615EC0">
            <w:pPr>
              <w:overflowPunct w:val="0"/>
              <w:autoSpaceDE w:val="0"/>
              <w:autoSpaceDN w:val="0"/>
              <w:adjustRightInd w:val="0"/>
              <w:spacing w:before="40" w:after="40"/>
            </w:pPr>
          </w:p>
        </w:tc>
      </w:tr>
    </w:tbl>
    <w:p w14:paraId="6538EC36" w14:textId="77777777" w:rsidR="00446488" w:rsidRPr="00BD7BEA" w:rsidRDefault="00446488" w:rsidP="00446488">
      <w:pPr>
        <w:rPr>
          <w:noProof/>
          <w:lang w:val="en-US"/>
        </w:rPr>
      </w:pPr>
    </w:p>
    <w:p w14:paraId="53CACE93"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AD33" w14:textId="77777777" w:rsidR="00EE10C8" w:rsidRDefault="00EE10C8">
      <w:r>
        <w:separator/>
      </w:r>
    </w:p>
  </w:endnote>
  <w:endnote w:type="continuationSeparator" w:id="0">
    <w:p w14:paraId="792C6BBE" w14:textId="77777777" w:rsidR="00EE10C8" w:rsidRDefault="00EE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4228" w14:textId="77777777" w:rsidR="00B9351F" w:rsidRDefault="00B93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2FC7" w14:textId="77777777" w:rsidR="00B9351F" w:rsidRDefault="00B93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9307" w14:textId="77777777" w:rsidR="00B9351F" w:rsidRDefault="00B93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BF72" w14:textId="77777777" w:rsidR="00EE10C8" w:rsidRDefault="00EE10C8">
      <w:r>
        <w:separator/>
      </w:r>
    </w:p>
  </w:footnote>
  <w:footnote w:type="continuationSeparator" w:id="0">
    <w:p w14:paraId="646A46B6" w14:textId="77777777" w:rsidR="00EE10C8" w:rsidRDefault="00EE1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D32D" w14:textId="77777777" w:rsidR="00B9351F" w:rsidRDefault="00B9351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41769D7C"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3356" w14:textId="77777777" w:rsidR="00B9351F" w:rsidRDefault="00B9351F">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A2EA0A3"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ECA2" w14:textId="77777777" w:rsidR="00B9351F" w:rsidRDefault="00B9351F">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3ADC8D90"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F269" w14:textId="77777777" w:rsidR="00B9351F" w:rsidRDefault="00B9351F">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6275FB0A"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7CE8" w14:textId="77777777" w:rsidR="00B9351F" w:rsidRDefault="00B9351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4F06E72"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BB6FA" w14:textId="77777777" w:rsidR="00B9351F" w:rsidRDefault="00B9351F">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24423255" w14:textId="77777777"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864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2935036">
    <w:abstractNumId w:val="16"/>
  </w:num>
  <w:num w:numId="3" w16cid:durableId="385379584">
    <w:abstractNumId w:val="5"/>
  </w:num>
  <w:num w:numId="4" w16cid:durableId="525680183">
    <w:abstractNumId w:val="17"/>
  </w:num>
  <w:num w:numId="5" w16cid:durableId="1204561931">
    <w:abstractNumId w:val="0"/>
  </w:num>
  <w:num w:numId="6" w16cid:durableId="128285698">
    <w:abstractNumId w:val="26"/>
  </w:num>
  <w:num w:numId="7" w16cid:durableId="1152404383">
    <w:abstractNumId w:val="18"/>
  </w:num>
  <w:num w:numId="8" w16cid:durableId="851064249">
    <w:abstractNumId w:val="1"/>
  </w:num>
  <w:num w:numId="9" w16cid:durableId="68962011">
    <w:abstractNumId w:val="6"/>
  </w:num>
  <w:num w:numId="10" w16cid:durableId="486240007">
    <w:abstractNumId w:val="4"/>
  </w:num>
  <w:num w:numId="11" w16cid:durableId="309603761">
    <w:abstractNumId w:val="21"/>
  </w:num>
  <w:num w:numId="12" w16cid:durableId="778842077">
    <w:abstractNumId w:val="10"/>
  </w:num>
  <w:num w:numId="13" w16cid:durableId="2127235249">
    <w:abstractNumId w:val="27"/>
  </w:num>
  <w:num w:numId="14" w16cid:durableId="713578321">
    <w:abstractNumId w:val="33"/>
  </w:num>
  <w:num w:numId="15" w16cid:durableId="522019089">
    <w:abstractNumId w:val="22"/>
  </w:num>
  <w:num w:numId="16" w16cid:durableId="1967543106">
    <w:abstractNumId w:val="29"/>
  </w:num>
  <w:num w:numId="17" w16cid:durableId="1825463262">
    <w:abstractNumId w:val="12"/>
  </w:num>
  <w:num w:numId="18" w16cid:durableId="922958246">
    <w:abstractNumId w:val="19"/>
  </w:num>
  <w:num w:numId="19" w16cid:durableId="1674920151">
    <w:abstractNumId w:val="7"/>
  </w:num>
  <w:num w:numId="20" w16cid:durableId="991371077">
    <w:abstractNumId w:val="15"/>
  </w:num>
  <w:num w:numId="21" w16cid:durableId="123697416">
    <w:abstractNumId w:val="28"/>
  </w:num>
  <w:num w:numId="22" w16cid:durableId="1630434843">
    <w:abstractNumId w:val="30"/>
  </w:num>
  <w:num w:numId="23" w16cid:durableId="320696837">
    <w:abstractNumId w:val="9"/>
  </w:num>
  <w:num w:numId="24" w16cid:durableId="278420464">
    <w:abstractNumId w:val="20"/>
  </w:num>
  <w:num w:numId="25" w16cid:durableId="1069764882">
    <w:abstractNumId w:val="14"/>
  </w:num>
  <w:num w:numId="26" w16cid:durableId="1790314967">
    <w:abstractNumId w:val="25"/>
  </w:num>
  <w:num w:numId="27" w16cid:durableId="1894071957">
    <w:abstractNumId w:val="24"/>
  </w:num>
  <w:num w:numId="28" w16cid:durableId="1055740263">
    <w:abstractNumId w:val="11"/>
  </w:num>
  <w:num w:numId="29" w16cid:durableId="173886361">
    <w:abstractNumId w:val="3"/>
  </w:num>
  <w:num w:numId="30" w16cid:durableId="321007622">
    <w:abstractNumId w:val="13"/>
  </w:num>
  <w:num w:numId="31" w16cid:durableId="786511970">
    <w:abstractNumId w:val="8"/>
  </w:num>
  <w:num w:numId="32" w16cid:durableId="35393468">
    <w:abstractNumId w:val="2"/>
  </w:num>
  <w:num w:numId="33" w16cid:durableId="1415929925">
    <w:abstractNumId w:val="32"/>
  </w:num>
  <w:num w:numId="34" w16cid:durableId="1768309902">
    <w:abstractNumId w:val="23"/>
  </w:num>
  <w:num w:numId="35" w16cid:durableId="33175661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10986"/>
    <w:rsid w:val="00014765"/>
    <w:rsid w:val="00022E4A"/>
    <w:rsid w:val="000268D1"/>
    <w:rsid w:val="00032587"/>
    <w:rsid w:val="000334E2"/>
    <w:rsid w:val="00037D16"/>
    <w:rsid w:val="00040933"/>
    <w:rsid w:val="0004231C"/>
    <w:rsid w:val="00047CA3"/>
    <w:rsid w:val="000518FF"/>
    <w:rsid w:val="00053111"/>
    <w:rsid w:val="00057CD5"/>
    <w:rsid w:val="0006057E"/>
    <w:rsid w:val="00062E5D"/>
    <w:rsid w:val="00066323"/>
    <w:rsid w:val="00071F52"/>
    <w:rsid w:val="00073745"/>
    <w:rsid w:val="00073B2F"/>
    <w:rsid w:val="00073CDF"/>
    <w:rsid w:val="000837F5"/>
    <w:rsid w:val="00084790"/>
    <w:rsid w:val="00087DC8"/>
    <w:rsid w:val="000922CC"/>
    <w:rsid w:val="000940BD"/>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D0324"/>
    <w:rsid w:val="000D1BD3"/>
    <w:rsid w:val="000D1BD4"/>
    <w:rsid w:val="000E39DA"/>
    <w:rsid w:val="000E7071"/>
    <w:rsid w:val="000F03C1"/>
    <w:rsid w:val="000F3122"/>
    <w:rsid w:val="000F4C0F"/>
    <w:rsid w:val="000F5913"/>
    <w:rsid w:val="000F5EE8"/>
    <w:rsid w:val="001170F5"/>
    <w:rsid w:val="00120FCC"/>
    <w:rsid w:val="001214B5"/>
    <w:rsid w:val="00124321"/>
    <w:rsid w:val="00131825"/>
    <w:rsid w:val="001320D4"/>
    <w:rsid w:val="00135459"/>
    <w:rsid w:val="00141562"/>
    <w:rsid w:val="00145D43"/>
    <w:rsid w:val="00147597"/>
    <w:rsid w:val="001530D6"/>
    <w:rsid w:val="0015385C"/>
    <w:rsid w:val="00153BB7"/>
    <w:rsid w:val="001576AA"/>
    <w:rsid w:val="001616C7"/>
    <w:rsid w:val="001620FE"/>
    <w:rsid w:val="00164295"/>
    <w:rsid w:val="00171602"/>
    <w:rsid w:val="00173008"/>
    <w:rsid w:val="0017334A"/>
    <w:rsid w:val="00174F39"/>
    <w:rsid w:val="00180B1E"/>
    <w:rsid w:val="00186D38"/>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4E81"/>
    <w:rsid w:val="0020627C"/>
    <w:rsid w:val="00212DEE"/>
    <w:rsid w:val="00217811"/>
    <w:rsid w:val="00220412"/>
    <w:rsid w:val="00225237"/>
    <w:rsid w:val="00226C32"/>
    <w:rsid w:val="002274E7"/>
    <w:rsid w:val="00235BC2"/>
    <w:rsid w:val="002367B5"/>
    <w:rsid w:val="002401B2"/>
    <w:rsid w:val="00241D38"/>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617"/>
    <w:rsid w:val="002D6CF7"/>
    <w:rsid w:val="002E32D7"/>
    <w:rsid w:val="002E7B19"/>
    <w:rsid w:val="002F35B4"/>
    <w:rsid w:val="0030082A"/>
    <w:rsid w:val="00300C03"/>
    <w:rsid w:val="00305409"/>
    <w:rsid w:val="0031257D"/>
    <w:rsid w:val="00312E56"/>
    <w:rsid w:val="003202C4"/>
    <w:rsid w:val="003220BE"/>
    <w:rsid w:val="0032279C"/>
    <w:rsid w:val="0032588B"/>
    <w:rsid w:val="00331D12"/>
    <w:rsid w:val="00333B12"/>
    <w:rsid w:val="00335938"/>
    <w:rsid w:val="003436E5"/>
    <w:rsid w:val="00343A3C"/>
    <w:rsid w:val="00346664"/>
    <w:rsid w:val="00346D37"/>
    <w:rsid w:val="003502D7"/>
    <w:rsid w:val="00350710"/>
    <w:rsid w:val="00352158"/>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C244B"/>
    <w:rsid w:val="003C2FCA"/>
    <w:rsid w:val="003C3100"/>
    <w:rsid w:val="003D31FC"/>
    <w:rsid w:val="003D350C"/>
    <w:rsid w:val="003D3DD3"/>
    <w:rsid w:val="003D5D49"/>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BDF"/>
    <w:rsid w:val="00480E1E"/>
    <w:rsid w:val="00492A1B"/>
    <w:rsid w:val="004932AE"/>
    <w:rsid w:val="004A1743"/>
    <w:rsid w:val="004A2312"/>
    <w:rsid w:val="004B5AA8"/>
    <w:rsid w:val="004B75B7"/>
    <w:rsid w:val="004C1198"/>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47111"/>
    <w:rsid w:val="00551B60"/>
    <w:rsid w:val="00555A08"/>
    <w:rsid w:val="00566C13"/>
    <w:rsid w:val="00582A00"/>
    <w:rsid w:val="0058550A"/>
    <w:rsid w:val="00585A9E"/>
    <w:rsid w:val="00586F0C"/>
    <w:rsid w:val="00587088"/>
    <w:rsid w:val="00592D74"/>
    <w:rsid w:val="005959BD"/>
    <w:rsid w:val="00597DCA"/>
    <w:rsid w:val="005A1F52"/>
    <w:rsid w:val="005A4812"/>
    <w:rsid w:val="005A5302"/>
    <w:rsid w:val="005A5784"/>
    <w:rsid w:val="005B197D"/>
    <w:rsid w:val="005B36BC"/>
    <w:rsid w:val="005B389C"/>
    <w:rsid w:val="005C0806"/>
    <w:rsid w:val="005C2AAE"/>
    <w:rsid w:val="005C3DFA"/>
    <w:rsid w:val="005C5A1B"/>
    <w:rsid w:val="005C6231"/>
    <w:rsid w:val="005D1DE9"/>
    <w:rsid w:val="005D230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6D4D"/>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8C2"/>
    <w:rsid w:val="006D0588"/>
    <w:rsid w:val="006D50D0"/>
    <w:rsid w:val="006D5EE2"/>
    <w:rsid w:val="006D6650"/>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D98"/>
    <w:rsid w:val="00754554"/>
    <w:rsid w:val="00760F43"/>
    <w:rsid w:val="00771DEC"/>
    <w:rsid w:val="00780D4E"/>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7259"/>
    <w:rsid w:val="0080105D"/>
    <w:rsid w:val="00802E7F"/>
    <w:rsid w:val="008040A8"/>
    <w:rsid w:val="00804619"/>
    <w:rsid w:val="00804AC4"/>
    <w:rsid w:val="00804E18"/>
    <w:rsid w:val="00804E46"/>
    <w:rsid w:val="00805866"/>
    <w:rsid w:val="00810811"/>
    <w:rsid w:val="008139DF"/>
    <w:rsid w:val="008258DC"/>
    <w:rsid w:val="00825F97"/>
    <w:rsid w:val="008279FA"/>
    <w:rsid w:val="00831641"/>
    <w:rsid w:val="00836420"/>
    <w:rsid w:val="00840522"/>
    <w:rsid w:val="00840DA9"/>
    <w:rsid w:val="00852C11"/>
    <w:rsid w:val="00856CF0"/>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2ECB"/>
    <w:rsid w:val="008B37E5"/>
    <w:rsid w:val="008C12BD"/>
    <w:rsid w:val="008C1BC5"/>
    <w:rsid w:val="008D6EC8"/>
    <w:rsid w:val="008E20AC"/>
    <w:rsid w:val="008E49A5"/>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71611"/>
    <w:rsid w:val="009757A6"/>
    <w:rsid w:val="00975B82"/>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B758D"/>
    <w:rsid w:val="009C1586"/>
    <w:rsid w:val="009C3C62"/>
    <w:rsid w:val="009C568D"/>
    <w:rsid w:val="009C75CA"/>
    <w:rsid w:val="009D71D2"/>
    <w:rsid w:val="009D742B"/>
    <w:rsid w:val="009E2A59"/>
    <w:rsid w:val="009E3297"/>
    <w:rsid w:val="009E46C3"/>
    <w:rsid w:val="009F0017"/>
    <w:rsid w:val="009F2707"/>
    <w:rsid w:val="009F33B7"/>
    <w:rsid w:val="009F4BF7"/>
    <w:rsid w:val="009F4D59"/>
    <w:rsid w:val="009F734F"/>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0FA"/>
    <w:rsid w:val="00A7671C"/>
    <w:rsid w:val="00A8127D"/>
    <w:rsid w:val="00A82D7A"/>
    <w:rsid w:val="00A83B05"/>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E5093"/>
    <w:rsid w:val="00AF172F"/>
    <w:rsid w:val="00B0204F"/>
    <w:rsid w:val="00B036C9"/>
    <w:rsid w:val="00B0402B"/>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56E2F"/>
    <w:rsid w:val="00B60573"/>
    <w:rsid w:val="00B62BF1"/>
    <w:rsid w:val="00B64B6D"/>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1943"/>
    <w:rsid w:val="00C22FBC"/>
    <w:rsid w:val="00C259BF"/>
    <w:rsid w:val="00C31799"/>
    <w:rsid w:val="00C33A7F"/>
    <w:rsid w:val="00C3662B"/>
    <w:rsid w:val="00C46540"/>
    <w:rsid w:val="00C51E3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20E"/>
    <w:rsid w:val="00CF560B"/>
    <w:rsid w:val="00CF5E68"/>
    <w:rsid w:val="00CF6845"/>
    <w:rsid w:val="00CF75D6"/>
    <w:rsid w:val="00D03F9A"/>
    <w:rsid w:val="00D0545B"/>
    <w:rsid w:val="00D06D51"/>
    <w:rsid w:val="00D16948"/>
    <w:rsid w:val="00D2018C"/>
    <w:rsid w:val="00D24991"/>
    <w:rsid w:val="00D30560"/>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5D6"/>
    <w:rsid w:val="00E11B1F"/>
    <w:rsid w:val="00E11C08"/>
    <w:rsid w:val="00E13F3D"/>
    <w:rsid w:val="00E14D7D"/>
    <w:rsid w:val="00E2304F"/>
    <w:rsid w:val="00E24250"/>
    <w:rsid w:val="00E34898"/>
    <w:rsid w:val="00E35E64"/>
    <w:rsid w:val="00E35FCE"/>
    <w:rsid w:val="00E3693E"/>
    <w:rsid w:val="00E3698F"/>
    <w:rsid w:val="00E37029"/>
    <w:rsid w:val="00E40D3E"/>
    <w:rsid w:val="00E43348"/>
    <w:rsid w:val="00E45CED"/>
    <w:rsid w:val="00E519F0"/>
    <w:rsid w:val="00E53FC6"/>
    <w:rsid w:val="00E620F7"/>
    <w:rsid w:val="00E70995"/>
    <w:rsid w:val="00E726D5"/>
    <w:rsid w:val="00E75B90"/>
    <w:rsid w:val="00E82006"/>
    <w:rsid w:val="00E838B7"/>
    <w:rsid w:val="00E87695"/>
    <w:rsid w:val="00E90A64"/>
    <w:rsid w:val="00E93BF7"/>
    <w:rsid w:val="00E94479"/>
    <w:rsid w:val="00E9595E"/>
    <w:rsid w:val="00EA4DE6"/>
    <w:rsid w:val="00EB092E"/>
    <w:rsid w:val="00EB09B7"/>
    <w:rsid w:val="00EB4183"/>
    <w:rsid w:val="00EB639F"/>
    <w:rsid w:val="00EC302D"/>
    <w:rsid w:val="00EC6C72"/>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AC9"/>
    <w:rsid w:val="00F35E66"/>
    <w:rsid w:val="00F36403"/>
    <w:rsid w:val="00F415DA"/>
    <w:rsid w:val="00F425E8"/>
    <w:rsid w:val="00F4478D"/>
    <w:rsid w:val="00F524D0"/>
    <w:rsid w:val="00F52602"/>
    <w:rsid w:val="00F71956"/>
    <w:rsid w:val="00F80452"/>
    <w:rsid w:val="00F81942"/>
    <w:rsid w:val="00F829B4"/>
    <w:rsid w:val="00F86AC6"/>
    <w:rsid w:val="00F877E3"/>
    <w:rsid w:val="00F91785"/>
    <w:rsid w:val="00F93F9E"/>
    <w:rsid w:val="00F95ACA"/>
    <w:rsid w:val="00FA2152"/>
    <w:rsid w:val="00FA5FD1"/>
    <w:rsid w:val="00FB3C5A"/>
    <w:rsid w:val="00FB4F2D"/>
    <w:rsid w:val="00FB6386"/>
    <w:rsid w:val="00FB667A"/>
    <w:rsid w:val="00FC31B1"/>
    <w:rsid w:val="00FC612A"/>
    <w:rsid w:val="00FC69D2"/>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7BD8F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27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A673-C6AB-4270-8EE2-4E4D9903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3552</Words>
  <Characters>41347</Characters>
  <Application>Microsoft Office Word</Application>
  <DocSecurity>0</DocSecurity>
  <Lines>344</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136</cp:revision>
  <cp:lastPrinted>1900-01-01T00:00:00Z</cp:lastPrinted>
  <dcterms:created xsi:type="dcterms:W3CDTF">2023-03-24T09:27:00Z</dcterms:created>
  <dcterms:modified xsi:type="dcterms:W3CDTF">2023-12-05T09:44:00Z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