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45B0A1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</w:t>
        </w:r>
        <w:r w:rsidR="00D97CFA">
          <w:rPr>
            <w:b/>
            <w:i/>
            <w:noProof/>
            <w:sz w:val="28"/>
          </w:rPr>
          <w:t>71</w:t>
        </w:r>
      </w:fldSimple>
    </w:p>
    <w:p w14:paraId="210A5493" w14:textId="36EF72AA" w:rsidR="00745C21" w:rsidRDefault="00282D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28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F33B8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</w:t>
            </w:r>
            <w:r w:rsidR="00F02C2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28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59A3E" w:rsidR="001E41F3" w:rsidRDefault="00B86896" w:rsidP="009C5B9C">
            <w:pPr>
              <w:pStyle w:val="CRCoverPage"/>
              <w:spacing w:after="0"/>
              <w:rPr>
                <w:noProof/>
              </w:rPr>
            </w:pPr>
            <w:r w:rsidRPr="00B86896">
              <w:t>Correction for NR5GC UAC test case 11.3.9a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E9132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CC5B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</w:t>
            </w:r>
            <w:r w:rsidR="00282D2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28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7C4CA" w14:textId="77777777" w:rsidR="00E52D8D" w:rsidRDefault="00E52D8D" w:rsidP="00E52D8D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 xml:space="preserve">For test case 11.3.9a, the power level change for T0 should be made after the UE has been switched on to apply SNPN-related AT commands, otherwise the UE may camp unexpectedly. </w:t>
            </w:r>
          </w:p>
          <w:p w14:paraId="3D0DA13A" w14:textId="4B2A5766" w:rsidR="004D0C6B" w:rsidRPr="00E52D8D" w:rsidRDefault="004D0C6B" w:rsidP="00E52D8D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>According to 24.501 Annex C.2, the UE NAS Security Context is stored on a per-SNPN basis, so a UE will delete this when selecting a different SNPN and so will have no existing security context for the initial registration procedure at steps 4-22a1 in the case of test case 11.3.9a.</w:t>
            </w:r>
          </w:p>
          <w:p w14:paraId="4EEEFC12" w14:textId="77777777" w:rsidR="004D0C6B" w:rsidRDefault="004D0C6B" w:rsidP="004D0C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41491BC0" w14:textId="77777777" w:rsidR="004D0C6B" w:rsidRDefault="004D0C6B" w:rsidP="004D0C6B">
            <w:pPr>
              <w:pStyle w:val="B2"/>
              <w:ind w:left="0" w:firstLine="0"/>
            </w:pPr>
            <w:r>
              <w:t>C.2      Storage of 5GMM information for UEs operating in SNPN access operation mode</w:t>
            </w:r>
          </w:p>
          <w:p w14:paraId="2CBA6D18" w14:textId="77777777" w:rsidR="004D0C6B" w:rsidRDefault="004D0C6B" w:rsidP="004D0C6B">
            <w:pPr>
              <w:rPr>
                <w:rFonts w:eastAsiaTheme="minorHAnsi"/>
                <w:lang w:val="en-US" w:eastAsia="zh-CN"/>
              </w:rPr>
            </w:pPr>
            <w:r>
              <w:rPr>
                <w:rFonts w:eastAsiaTheme="minorHAnsi"/>
                <w:lang w:eastAsia="zh-CN"/>
              </w:rPr>
              <w:t xml:space="preserve">The </w:t>
            </w:r>
            <w:r>
              <w:rPr>
                <w:rFonts w:eastAsiaTheme="minorHAnsi"/>
              </w:rPr>
              <w:t>5GMM information for UEs operating in SNPN access operation mode and not registering or registered for the onboarding service in SNPN are stored according to the following conditions:</w:t>
            </w:r>
          </w:p>
          <w:p w14:paraId="06F7EB1E" w14:textId="77777777" w:rsidR="004D0C6B" w:rsidRDefault="004D0C6B" w:rsidP="004D0C6B">
            <w:pPr>
              <w:pStyle w:val="B1"/>
              <w:rPr>
                <w:rFonts w:eastAsiaTheme="minorHAnsi"/>
                <w:lang w:eastAsia="en-GB"/>
              </w:rPr>
            </w:pPr>
            <w:r>
              <w:rPr>
                <w:rFonts w:eastAsiaTheme="minorHAnsi"/>
              </w:rPr>
              <w:t xml:space="preserve">-     </w:t>
            </w:r>
            <w:r>
              <w:rPr>
                <w:rFonts w:eastAsiaTheme="minorHAnsi"/>
                <w:lang w:eastAsia="zh-CN"/>
              </w:rPr>
              <w:t>i</w:t>
            </w:r>
            <w:r>
              <w:rPr>
                <w:rFonts w:eastAsiaTheme="minorHAnsi"/>
              </w:rPr>
              <w:t>f the UE does not support access to an SNPN using credentials from a credentials holder and equivalent SNPNs</w:t>
            </w:r>
            <w:r>
              <w:rPr>
                <w:rFonts w:eastAsiaTheme="minorHAnsi"/>
                <w:lang w:eastAsia="zh-CN"/>
              </w:rPr>
              <w:t>,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  <w:highlight w:val="yellow"/>
              </w:rPr>
              <w:t>the following 5GMM parameters shall be stored per subscribed SNPN</w:t>
            </w:r>
            <w:r>
              <w:rPr>
                <w:rFonts w:eastAsiaTheme="minorHAnsi"/>
              </w:rPr>
              <w:t xml:space="preserve"> in a non-volatile memory in the ME together with the subscriber identifier associated with the SNPN identity of the SNPN in the </w:t>
            </w:r>
            <w:r>
              <w:rPr>
                <w:rFonts w:eastAsiaTheme="minorHAnsi"/>
                <w:lang w:eastAsia="ja-JP"/>
              </w:rPr>
              <w:t xml:space="preserve">"list of </w:t>
            </w:r>
            <w:r>
              <w:rPr>
                <w:rFonts w:eastAsiaTheme="minorHAnsi"/>
              </w:rPr>
              <w:t>subscriber data" configured in the ME (see 3GPP TS 23.122 [5]) or with the SUPI from the USIM if no subscriber identifier is configured in the entry of the "list of subscriber data" associated with the SNPN identity and the UE has a valid USIM;and</w:t>
            </w:r>
          </w:p>
          <w:p w14:paraId="7003969E" w14:textId="77777777" w:rsidR="004D0C6B" w:rsidRDefault="004D0C6B" w:rsidP="004D0C6B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</w:t>
            </w:r>
          </w:p>
          <w:p w14:paraId="54B6187E" w14:textId="77777777" w:rsidR="004D0C6B" w:rsidRDefault="004D0C6B" w:rsidP="004D0C6B">
            <w:pPr>
              <w:pStyle w:val="B1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highlight w:val="yellow"/>
                <w:lang w:eastAsia="ja-JP"/>
              </w:rPr>
              <w:lastRenderedPageBreak/>
              <w:t>d)   5G NAS security context parameters from a full native 5G NAS security context (see 3GPP TS 33.501 [24]);</w:t>
            </w:r>
          </w:p>
          <w:p w14:paraId="68D68598" w14:textId="77777777" w:rsidR="004D0C6B" w:rsidRDefault="004D0C6B" w:rsidP="004D0C6B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………………</w:t>
            </w:r>
          </w:p>
          <w:p w14:paraId="08D000AC" w14:textId="77777777" w:rsidR="004D0C6B" w:rsidRDefault="004D0C6B" w:rsidP="004D0C6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708AA7DE" w14:textId="2B3F55D1" w:rsidR="004D0C6B" w:rsidRPr="00256E59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AB2BD" w14:textId="77777777" w:rsidR="00E52D8D" w:rsidRDefault="00E52D8D" w:rsidP="00E52D8D">
            <w:pPr>
              <w:pStyle w:val="B2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E52D8D">
              <w:rPr>
                <w:rFonts w:ascii="Arial" w:hAnsi="Arial" w:cs="Arial"/>
                <w:lang w:eastAsia="zh-CN"/>
              </w:rPr>
              <w:t>Move power level change for T0</w:t>
            </w:r>
          </w:p>
          <w:p w14:paraId="4CF914A3" w14:textId="58F4F2CD" w:rsidR="004D0C6B" w:rsidRDefault="004D0C6B" w:rsidP="0024516A">
            <w:pPr>
              <w:pStyle w:val="B2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E52D8D">
              <w:rPr>
                <w:rFonts w:cs="Arial"/>
                <w:lang w:val="en-US" w:eastAsia="zh-CN"/>
              </w:rPr>
              <w:t>Use condition Initial_NoSecurity</w:t>
            </w:r>
          </w:p>
          <w:p w14:paraId="31DF14D8" w14:textId="77777777" w:rsidR="00E52D8D" w:rsidRPr="00E52D8D" w:rsidRDefault="00E52D8D" w:rsidP="0024516A">
            <w:pPr>
              <w:pStyle w:val="B2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31C656EC" w14:textId="51529362" w:rsidR="004D0C6B" w:rsidRPr="00256E59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  <w:lang w:val="en-US" w:eastAsia="zh-CN"/>
              </w:rPr>
              <w:t xml:space="preserve">Note : </w:t>
            </w:r>
            <w:r>
              <w:rPr>
                <w:rFonts w:cs="Arial"/>
                <w:lang w:val="en-US" w:eastAsia="zh-CN"/>
              </w:rPr>
              <w:t xml:space="preserve">An prose CR </w:t>
            </w:r>
            <w:r w:rsidR="00E52D8D">
              <w:rPr>
                <w:rFonts w:cs="Arial"/>
                <w:lang w:val="en-US" w:eastAsia="zh-CN"/>
              </w:rPr>
              <w:t xml:space="preserve">associated with change 2 </w:t>
            </w:r>
            <w:r>
              <w:rPr>
                <w:rFonts w:cs="Arial"/>
                <w:lang w:val="en-US" w:eastAsia="zh-CN"/>
              </w:rPr>
              <w:t>on 38.523-1 will be raised at RAN5#101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A39AE" w:rsidR="004D0C6B" w:rsidRPr="00E02E82" w:rsidRDefault="004D0C6B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11.3.9a.NR5GC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A3C573" w:rsidR="004D0C6B" w:rsidRDefault="001C7F84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B613" w:rsidR="004D0C6B" w:rsidRDefault="004D0C6B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8B956D" w:rsidR="004D0C6B" w:rsidRDefault="00870BC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4D0C6B">
              <w:rPr>
                <w:noProof/>
              </w:rPr>
              <w:t xml:space="preserve"> </w:t>
            </w: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28CED11D" w14:textId="71EE77E4" w:rsidR="00E52D8D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</w:p>
    <w:p w14:paraId="2138FC76" w14:textId="77777777"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7803D9FC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F3D1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E34" w14:textId="77777777" w:rsidR="00E52D8D" w:rsidRPr="00B65B1E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E52D8D" w14:paraId="15023084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21F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B68D" w14:textId="77777777" w:rsidR="00E52D8D" w:rsidRPr="008D31B6" w:rsidRDefault="00E52D8D" w:rsidP="008A46D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test case 11.3.9a, the power level change for T0 should be made after the UE has been switched on to apply SNPN-related AT commands, otherwise the UE may camp unexpectedly. </w:t>
            </w:r>
          </w:p>
        </w:tc>
      </w:tr>
      <w:tr w:rsidR="00E52D8D" w14:paraId="534A4861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02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8237" w14:textId="77777777" w:rsidR="00E52D8D" w:rsidRPr="00B3617B" w:rsidRDefault="00E52D8D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Move power level change for T0</w:t>
            </w:r>
          </w:p>
        </w:tc>
      </w:tr>
      <w:tr w:rsidR="00E52D8D" w14:paraId="2F136B28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741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688" w14:textId="77777777" w:rsidR="00E52D8D" w:rsidRDefault="00E52D8D" w:rsidP="008A46D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E52D8D" w14:paraId="52FFE613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98CD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DF3" w14:textId="77777777"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14:paraId="3E2A35BA" w14:textId="77777777" w:rsidR="00E52D8D" w:rsidRDefault="00E52D8D" w:rsidP="00E52D8D">
      <w:pPr>
        <w:rPr>
          <w:lang w:val="en-US" w:eastAsia="zh-CN"/>
        </w:rPr>
      </w:pPr>
    </w:p>
    <w:p w14:paraId="745BFDB4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64D8DD19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DA21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F5CE1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>function fl_TC_11_3_9and9a_NR5GC_Common(NR_SysinfoCombination_Type p_NR_SysinfoCombination) runs on NR5GC_PTC</w:t>
            </w:r>
          </w:p>
          <w:p w14:paraId="5949B05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7AFDD59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const octetstring tsc_Criteria_DNN := '00'O;  //DNN Type  // @sic R5s210307 sic@</w:t>
            </w:r>
          </w:p>
          <w:p w14:paraId="76F7C43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v_CellPowerList_T0;</w:t>
            </w:r>
          </w:p>
          <w:p w14:paraId="1A3055F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NG_NAS_DL_Message_Type v_MsgToSend;</w:t>
            </w:r>
          </w:p>
          <w:p w14:paraId="4B5EBDA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0C9F3A4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octetstring v_OctetString;</w:t>
            </w:r>
          </w:p>
          <w:p w14:paraId="538B00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octetstring v_Criteria;</w:t>
            </w:r>
          </w:p>
          <w:p w14:paraId="16AB420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10897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v_OctetString := int2oct(lengthof(tsc_DNNValue),1) &amp; char2oct(tsc_DNNValue); // @sic R5s210307 sic@</w:t>
            </w:r>
          </w:p>
          <w:p w14:paraId="6C76774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CB42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v_Criteria := tsc_Criteria_DNN &amp; '01'O &amp; int2oct(lengthof(v_OctetString),1) &amp; v_OctetString; // @sic R5s210307 sic@</w:t>
            </w:r>
          </w:p>
          <w:p w14:paraId="6BC8C26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D5E88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6E62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System information combination NR-12 as defined in TS 38.508-1 clause 4.4.3.1.2 is used in NR cells.</w:t>
            </w:r>
          </w:p>
          <w:p w14:paraId="66F82ED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f_NR5GC_Init(p_NR_SysinfoCombination);</w:t>
            </w:r>
          </w:p>
          <w:p w14:paraId="5A2A1C0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818F7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Table 11.3.9.3.3-2: SIB1 for NR Cell 1 and NR Cell 12</w:t>
            </w:r>
          </w:p>
          <w:p w14:paraId="316A4D3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@sic R5s210307 sic@</w:t>
            </w:r>
          </w:p>
          <w:p w14:paraId="5620B6D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f_NR_CellInfo_SetSIB1_UacBarringInfo(nr_Cell1,</w:t>
            </w:r>
          </w:p>
          <w:p w14:paraId="4012D54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2D8D051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16085C2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f_NR_CellInfo_SetSIB1_UacBarringInfo(nr_Cell12, // @sic R5-220559 sic@</w:t>
            </w:r>
          </w:p>
          <w:p w14:paraId="59C525F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7B4EDCC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78D34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054D1BF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7A37754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f_NR_CellConfig_Def(nr_Cell12);</w:t>
            </w:r>
          </w:p>
          <w:p w14:paraId="3C9BF43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F5F6A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v_CellPowerList_T0 := {//@sic R5-205388 sic@</w:t>
            </w:r>
          </w:p>
          <w:p w14:paraId="0804D98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cs_NR_CellPower (nr_Cell1, tsc_NR_ServingCellSSS_EPRE_FR1, tsc_NR_ServingCellSSS_EPRE_FR2),</w:t>
            </w:r>
          </w:p>
          <w:p w14:paraId="3D1A275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2F636AB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140237A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41E434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f_NR_SetCellPowerList(v_CellPowerList_T0);</w:t>
            </w:r>
          </w:p>
          <w:p w14:paraId="080808C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745C28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if( f_GetTestcaseAttrib_NR_SNPN(testcasename()))</w:t>
            </w:r>
          </w:p>
          <w:p w14:paraId="0A43FDF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D72FFE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f_UT_SwitchOnUE(UT);</w:t>
            </w:r>
          </w:p>
          <w:p w14:paraId="6FCF9DC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f_UT_ProvideSubscriberDataList(UT, f_NR_Asn2Nas_PlmnId(f_NR_CellInfo_GetPLMN(nr_Cell1)), 0);</w:t>
            </w:r>
          </w:p>
          <w:p w14:paraId="0AE4ADF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f_UT_ProvideSubscriberDataList(UT, f_NR_Asn2Nas_PlmnId(f_NR_CellInfo_GetPLMN(nr_Cell12)), 1);</w:t>
            </w:r>
          </w:p>
          <w:p w14:paraId="01F1B78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f_UT_SwitchOffUE(UT, false);</w:t>
            </w:r>
          </w:p>
          <w:p w14:paraId="311A08F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D5ABB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628813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0AF2D62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210D893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except that the REGISTRATION ACCEPT message indicates Operator Defined Access Category ""33"" as described in Table 11.3.9.3.3-1.</w:t>
            </w:r>
          </w:p>
          <w:p w14:paraId="1F565CB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v_GMM_MobilityInfo := f_NR5GC_Preamble_Steps1_13(nr_Cell1);</w:t>
            </w:r>
          </w:p>
          <w:p w14:paraId="4F2FF93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780B1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v_MsgToSend := f_Get_NG_RegistrationAcceptMsg (Initial_Secure,</w:t>
            </w:r>
          </w:p>
          <w:p w14:paraId="5E4F65D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v_GMM_MobilityInfo,  // @sic R5-206426 sic@</w:t>
            </w:r>
          </w:p>
          <w:p w14:paraId="2702271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(nr_Cell1),</w:t>
            </w:r>
          </w:p>
          <w:p w14:paraId="18A29C9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(nr_Cell1)), {bit2oct(f_NR_CellInfo_GetTAC (nr_Cell1))}),</w:t>
            </w:r>
          </w:p>
          <w:p w14:paraId="315DEA4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7AF2749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426EF4C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35B089B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50A0507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cs_OperatorAccessCatDefinitions(cs_AccessCatDefinition ('00'O,'1'B,'00001'B, v_Criteria)));</w:t>
            </w:r>
          </w:p>
          <w:p w14:paraId="313C431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E6C35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SRB.send(cas_NR_SRB_NasPdu_REQ(nr_Cell1,</w:t>
            </w:r>
          </w:p>
          <w:p w14:paraId="02E0AF5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SRB1</w:t>
            </w:r>
          </w:p>
          <w:p w14:paraId="00B40C4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1648C27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005812B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</w:p>
          <w:p w14:paraId="4DD2702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Steps 15-19a1 of Table 4.5.2.2-2 of the generic procedure in TS 38.508-1 [4] are performed.</w:t>
            </w:r>
          </w:p>
          <w:p w14:paraId="1D25F96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f_NR5GC_RRC_Idle_Steps15_20(nr_Cell1,TESTMode_OFF);</w:t>
            </w:r>
          </w:p>
          <w:p w14:paraId="54DE697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7380F42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f_NR5GC_RRC_ConnectedState3N_Def(nr_Cell1);</w:t>
            </w:r>
          </w:p>
          <w:p w14:paraId="3522D0D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B3625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63D1467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89951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f_NR_TestBody_Set(true);// @sic R5s210307 sic@</w:t>
            </w:r>
          </w:p>
          <w:p w14:paraId="2F29FE0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fl_TC_11_3_9_TestBody();</w:t>
            </w:r>
          </w:p>
          <w:p w14:paraId="79034ED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0EF4C1C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EBB05A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f_NR_Postamble(nr_Cell12, STATE_CONNECTED_3A);// @sic R5s210307 sic@</w:t>
            </w:r>
          </w:p>
          <w:p w14:paraId="47D5868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596CA39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EA6F39A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15DC4DE3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3FA4C984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2FD3B4CE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67CC133B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1B0ABAD1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</w:p>
    <w:p w14:paraId="05ADAB7C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D8D" w14:paraId="258833C1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96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>function fl_TC_11_3_9and9a_NR5GC_Common(NR_SysinfoCombination_Type p_NR_SysinfoCombination) runs on NR5GC_PTC</w:t>
            </w:r>
          </w:p>
          <w:p w14:paraId="5E77527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22A29F0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const octetstring tsc_Criteria_DNN := '00'O;  //DNN Type  // @sic R5s210307 sic@</w:t>
            </w:r>
          </w:p>
          <w:p w14:paraId="53BBB18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v_CellPowerList_T0;</w:t>
            </w:r>
          </w:p>
          <w:p w14:paraId="6297382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template (value) NG_NAS_DL_Message_Type v_MsgToSend;</w:t>
            </w:r>
          </w:p>
          <w:p w14:paraId="5E52FAE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3070409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octetstring v_OctetString;</w:t>
            </w:r>
          </w:p>
          <w:p w14:paraId="5D6BB8E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var octetstring v_Criteria;</w:t>
            </w:r>
          </w:p>
          <w:p w14:paraId="08A2398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8603A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v_OctetString := int2oct(lengthof(tsc_DNNValue),1) &amp; char2oct(tsc_DNNValue); // @sic R5s210307 sic@</w:t>
            </w:r>
          </w:p>
          <w:p w14:paraId="7A46F1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9AD30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v_Criteria := tsc_Criteria_DNN &amp; '01'O &amp; int2oct(lengthof(v_OctetString),1) &amp; v_OctetString; // @sic R5s210307 sic@</w:t>
            </w:r>
          </w:p>
          <w:p w14:paraId="649E495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70AF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11541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System information combination NR-12 as defined in TS 38.508-1 clause 4.4.3.1.2 is used in NR cells.</w:t>
            </w:r>
          </w:p>
          <w:p w14:paraId="18D4166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f_NR5GC_Init(p_NR_SysinfoCombination);</w:t>
            </w:r>
          </w:p>
          <w:p w14:paraId="1B6C46A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DF81A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Table 11.3.9.3.3-2: SIB1 for NR Cell 1 and NR Cell 12</w:t>
            </w:r>
          </w:p>
          <w:p w14:paraId="507EEA9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@sic R5s210307 sic@</w:t>
            </w:r>
          </w:p>
          <w:p w14:paraId="2FF9AE4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f_NR_CellInfo_SetSIB1_UacBarringInfo(nr_Cell1,</w:t>
            </w:r>
          </w:p>
          <w:p w14:paraId="189F4EA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32984DD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17EF9C7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f_NR_CellInfo_SetSIB1_UacBarringInfo(nr_Cell12, // @sic R5-220559 sic@</w:t>
            </w:r>
          </w:p>
          <w:p w14:paraId="5E51FC6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0A4E168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C3EC1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274562D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2BEE5B6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f_NR_CellConfig_Def(nr_Cell12);</w:t>
            </w:r>
          </w:p>
          <w:p w14:paraId="723645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71CF3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v_CellPowerList_T0 := {//@sic R5-205388 sic@</w:t>
            </w:r>
          </w:p>
          <w:p w14:paraId="1CC2624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cs_NR_CellPower (nr_Cell1, tsc_NR_ServingCellSSS_EPRE_FR1, tsc_NR_ServingCellSSS_EPRE_FR2),</w:t>
            </w:r>
          </w:p>
          <w:p w14:paraId="68413753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28F45C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lastRenderedPageBreak/>
              <w:t xml:space="preserve">    };</w:t>
            </w:r>
          </w:p>
          <w:p w14:paraId="4199AC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87C78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//MOVED f_NR_SetCellPowerList(v_CellPowerList_T0);</w:t>
            </w:r>
          </w:p>
          <w:p w14:paraId="56FEA50A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0E5B6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if( f_GetTestcaseAttrib_NR_SNPN(testcasename()))</w:t>
            </w:r>
          </w:p>
          <w:p w14:paraId="7BD5786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778D62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f_UT_SwitchOnUE(UT);</w:t>
            </w:r>
          </w:p>
          <w:p w14:paraId="01BD1CC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f_UT_ProvideSubscriberDataList(UT, f_NR_Asn2Nas_PlmnId(f_NR_CellInfo_GetPLMN(nr_Cell1)), 0);</w:t>
            </w:r>
          </w:p>
          <w:p w14:paraId="4F06642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f_UT_ProvideSubscriberDataList(UT, f_NR_Asn2Nas_PlmnId(f_NR_CellInfo_GetPLMN(nr_Cell12)), 1);</w:t>
            </w:r>
          </w:p>
          <w:p w14:paraId="433DD05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f_UT_SwitchOffUE(UT, false);</w:t>
            </w:r>
          </w:p>
          <w:p w14:paraId="356D8639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C30788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604C98A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B4AAD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  <w:r w:rsidRPr="005910A9">
              <w:rPr>
                <w:rFonts w:ascii="Courier New" w:hAnsi="Courier New" w:cs="Courier New"/>
                <w:highlight w:val="yellow"/>
                <w:lang w:eastAsia="de-DE"/>
              </w:rPr>
              <w:t>f_NR_SetCellPowerList(v_CellPowerList_T0);</w:t>
            </w:r>
          </w:p>
          <w:p w14:paraId="0E0BEA8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7A311BC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4902855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except that the REGISTRATION ACCEPT message indicates Operator Defined Access Category ""33"" as described in Table 11.3.9.3.3-1.</w:t>
            </w:r>
          </w:p>
          <w:p w14:paraId="00C3414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v_GMM_MobilityInfo := f_NR5GC_Preamble_Steps1_13(nr_Cell1);</w:t>
            </w:r>
          </w:p>
          <w:p w14:paraId="5DAC7B1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FA041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v_MsgToSend := f_Get_NG_RegistrationAcceptMsg (Initial_Secure,</w:t>
            </w:r>
          </w:p>
          <w:p w14:paraId="5E7B74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v_GMM_MobilityInfo,  // @sic R5-206426 sic@</w:t>
            </w:r>
          </w:p>
          <w:p w14:paraId="413D51F0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 (nr_Cell1),</w:t>
            </w:r>
          </w:p>
          <w:p w14:paraId="687D401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(nr_Cell1)), {bit2oct(f_NR_CellInfo_GetTAC (nr_Cell1))}),</w:t>
            </w:r>
          </w:p>
          <w:p w14:paraId="2811E09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50E2004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0932AF6B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788051B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-,-,-,-,-,</w:t>
            </w:r>
          </w:p>
          <w:p w14:paraId="6DCCD6DD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                cs_OperatorAccessCatDefinitions(cs_AccessCatDefinition ('00'O,'1'B,'00001'B, v_Criteria)));</w:t>
            </w:r>
          </w:p>
          <w:p w14:paraId="665BCB67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9716A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SRB.send(cas_NR_SRB_NasPdu_REQ(nr_Cell1,</w:t>
            </w:r>
          </w:p>
          <w:p w14:paraId="414C84D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tsc_NR_RbId_SRB1, // No SRB2 so must be on SRB1</w:t>
            </w:r>
          </w:p>
          <w:p w14:paraId="2F902DB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49361BD2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3BD6216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</w:p>
          <w:p w14:paraId="20CD402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// Steps 15-19a1 of Table 4.5.2.2-2 of the generic procedure in TS 38.508-1 [4] are performed.</w:t>
            </w:r>
          </w:p>
          <w:p w14:paraId="7D229458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f_NR5GC_RRC_Idle_Steps15_20(nr_Cell1,TESTMode_OFF);</w:t>
            </w:r>
          </w:p>
          <w:p w14:paraId="32A1EA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CFF1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f_NR5GC_RRC_ConnectedState3N_Def(nr_Cell1);</w:t>
            </w:r>
          </w:p>
          <w:p w14:paraId="09F3E82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D1F1515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5C78C7CE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96095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f_NR_TestBody_Set(true);// @sic R5s210307 sic@</w:t>
            </w:r>
          </w:p>
          <w:p w14:paraId="36F24BB1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fl_TC_11_3_9_TestBody();</w:t>
            </w:r>
          </w:p>
          <w:p w14:paraId="084E9866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4A394564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27D9FC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  f_NR_Postamble(nr_Cell12, STATE_CONNECTED_3A);// @sic R5s210307 sic@</w:t>
            </w:r>
          </w:p>
          <w:p w14:paraId="1DE2450F" w14:textId="77777777" w:rsidR="00E52D8D" w:rsidRPr="005910A9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C7FFFE2" w14:textId="77777777" w:rsidR="00E52D8D" w:rsidRPr="001C599F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53644DB" w14:textId="77777777" w:rsidR="00E52D8D" w:rsidRDefault="00E52D8D" w:rsidP="00E52D8D">
      <w:pPr>
        <w:rPr>
          <w:lang w:val="en-US" w:eastAsia="zh-CN"/>
        </w:rPr>
      </w:pPr>
    </w:p>
    <w:p w14:paraId="3DFC8C48" w14:textId="77777777" w:rsidR="00E52D8D" w:rsidRPr="00991F87" w:rsidRDefault="00E52D8D" w:rsidP="00E52D8D"/>
    <w:p w14:paraId="1C9E706A" w14:textId="77777777" w:rsidR="00E52D8D" w:rsidRPr="00991F87" w:rsidRDefault="00E52D8D" w:rsidP="00E52D8D"/>
    <w:p w14:paraId="294CE8A1" w14:textId="77777777" w:rsidR="00991F87" w:rsidRDefault="00991F87" w:rsidP="00991F87"/>
    <w:p w14:paraId="05A9C280" w14:textId="47EB6A21" w:rsidR="00F057D8" w:rsidRDefault="00F057D8" w:rsidP="00F057D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bookmarkEnd w:id="7"/>
      <w:r w:rsidR="00E52D8D">
        <w:rPr>
          <w:rFonts w:eastAsia="SimSun" w:cs="Arial"/>
          <w:color w:val="000000"/>
          <w:lang w:val="en-US" w:eastAsia="zh-CN"/>
        </w:rPr>
        <w:t>2</w:t>
      </w:r>
    </w:p>
    <w:p w14:paraId="5C976125" w14:textId="77777777" w:rsidR="00F057D8" w:rsidRPr="0074552A" w:rsidRDefault="00F057D8" w:rsidP="00F057D8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057D8" w14:paraId="4F9CF579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E92" w14:textId="77777777" w:rsidR="00F057D8" w:rsidRDefault="00F057D8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09F" w14:textId="77777777" w:rsidR="00F057D8" w:rsidRPr="00B65B1E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F057D8" w14:paraId="6242669D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843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8C1" w14:textId="77777777" w:rsidR="00DC0AEF" w:rsidRDefault="00A04C1A" w:rsidP="00DC0AE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24.501 Annex C.2, </w:t>
            </w:r>
            <w:r w:rsidR="00014A58">
              <w:rPr>
                <w:rFonts w:ascii="Arial" w:hAnsi="Arial" w:cs="Arial"/>
                <w:lang w:eastAsia="zh-CN"/>
              </w:rPr>
              <w:t xml:space="preserve">the UE NAS Security Context is stored on a per-SNPN basis, so a UE will delete this when selecting a different SNPN and so </w:t>
            </w:r>
            <w:r w:rsidR="00F057D8">
              <w:rPr>
                <w:rFonts w:ascii="Arial" w:hAnsi="Arial" w:cs="Arial"/>
                <w:lang w:eastAsia="zh-CN"/>
              </w:rPr>
              <w:t>will have no existing security context for the initial registration procedure at steps 4-22a1 in the case of test case 11.3.9a</w:t>
            </w:r>
            <w:r w:rsidR="00014A58">
              <w:rPr>
                <w:rFonts w:ascii="Arial" w:hAnsi="Arial" w:cs="Arial"/>
                <w:lang w:eastAsia="zh-CN"/>
              </w:rPr>
              <w:t>.</w:t>
            </w:r>
            <w:bookmarkStart w:id="8" w:name="_Toc131396982"/>
          </w:p>
          <w:p w14:paraId="67D76471" w14:textId="77777777" w:rsidR="00DC0AEF" w:rsidRDefault="00DC0AEF" w:rsidP="00DC0AE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310DCF53" w14:textId="13DB8704" w:rsidR="005C2DF4" w:rsidRDefault="005C2DF4" w:rsidP="00DC0AEF">
            <w:pPr>
              <w:pStyle w:val="B2"/>
              <w:ind w:left="0" w:firstLine="0"/>
            </w:pPr>
            <w:r>
              <w:t>C.2      Storage of 5GMM information for UEs operating in SNPN access operation mode</w:t>
            </w:r>
            <w:bookmarkEnd w:id="8"/>
          </w:p>
          <w:p w14:paraId="79D770DA" w14:textId="77777777" w:rsidR="005C2DF4" w:rsidRDefault="005C2DF4" w:rsidP="005C2DF4">
            <w:pPr>
              <w:rPr>
                <w:rFonts w:eastAsiaTheme="minorHAnsi"/>
                <w:lang w:val="en-US" w:eastAsia="zh-CN"/>
              </w:rPr>
            </w:pPr>
            <w:r>
              <w:rPr>
                <w:rFonts w:eastAsiaTheme="minorHAnsi"/>
                <w:lang w:eastAsia="zh-CN"/>
              </w:rPr>
              <w:t xml:space="preserve">The </w:t>
            </w:r>
            <w:r>
              <w:rPr>
                <w:rFonts w:eastAsiaTheme="minorHAnsi"/>
              </w:rPr>
              <w:t>5GMM information for UEs operating in SNPN access operation mode and not registering or registered for the onboarding service in SNPN are stored according to the following conditions:</w:t>
            </w:r>
          </w:p>
          <w:p w14:paraId="591142E5" w14:textId="77777777" w:rsidR="005C2DF4" w:rsidRDefault="005C2DF4" w:rsidP="005C2DF4">
            <w:pPr>
              <w:pStyle w:val="B1"/>
              <w:rPr>
                <w:rFonts w:eastAsiaTheme="minorHAnsi"/>
                <w:lang w:eastAsia="en-GB"/>
              </w:rPr>
            </w:pPr>
            <w:r>
              <w:rPr>
                <w:rFonts w:eastAsiaTheme="minorHAnsi"/>
              </w:rPr>
              <w:t xml:space="preserve">-     </w:t>
            </w:r>
            <w:r>
              <w:rPr>
                <w:rFonts w:eastAsiaTheme="minorHAnsi"/>
                <w:lang w:eastAsia="zh-CN"/>
              </w:rPr>
              <w:t>i</w:t>
            </w:r>
            <w:r>
              <w:rPr>
                <w:rFonts w:eastAsiaTheme="minorHAnsi"/>
              </w:rPr>
              <w:t>f the UE does not support access to an SNPN using credentials from a credentials holder and equivalent SNPNs</w:t>
            </w:r>
            <w:r>
              <w:rPr>
                <w:rFonts w:eastAsiaTheme="minorHAnsi"/>
                <w:lang w:eastAsia="zh-CN"/>
              </w:rPr>
              <w:t>,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  <w:highlight w:val="yellow"/>
              </w:rPr>
              <w:t>the following 5GMM parameters shall be stored per subscribed SNPN</w:t>
            </w:r>
            <w:r>
              <w:rPr>
                <w:rFonts w:eastAsiaTheme="minorHAnsi"/>
              </w:rPr>
              <w:t xml:space="preserve"> in a non-volatile memory in the ME together with the subscriber identifier associated with the SNPN identity of the SNPN in the </w:t>
            </w:r>
            <w:r>
              <w:rPr>
                <w:rFonts w:eastAsiaTheme="minorHAnsi"/>
                <w:lang w:eastAsia="ja-JP"/>
              </w:rPr>
              <w:t xml:space="preserve">"list of </w:t>
            </w:r>
            <w:r>
              <w:rPr>
                <w:rFonts w:eastAsiaTheme="minorHAnsi"/>
              </w:rPr>
              <w:t>subscriber data" configured in the ME (see 3GPP TS 23.122 [5]) or with the SUPI from the USIM if no subscriber identifier is configured in the entry of the "list of subscriber data" associated with the SNPN identity and the UE has a valid USIM;and</w:t>
            </w:r>
          </w:p>
          <w:p w14:paraId="054462B4" w14:textId="6365A6E1" w:rsidR="005C2DF4" w:rsidRDefault="004D0C6B" w:rsidP="005C2DF4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</w:t>
            </w:r>
          </w:p>
          <w:p w14:paraId="2B8B44EB" w14:textId="77777777" w:rsidR="005C2DF4" w:rsidRDefault="005C2DF4" w:rsidP="005C2DF4">
            <w:pPr>
              <w:pStyle w:val="B1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highlight w:val="yellow"/>
                <w:lang w:eastAsia="ja-JP"/>
              </w:rPr>
              <w:t>d)   5G NAS security context parameters from a full native 5G NAS security context (see 3GPP TS 33.501 [24]);</w:t>
            </w:r>
          </w:p>
          <w:p w14:paraId="24F69C59" w14:textId="45169A5B" w:rsidR="005C2DF4" w:rsidRDefault="004D0C6B" w:rsidP="005C2DF4">
            <w:pPr>
              <w:pStyle w:val="B1"/>
              <w:rPr>
                <w:rFonts w:eastAsiaTheme="minorHAnsi"/>
              </w:rPr>
            </w:pPr>
            <w:r>
              <w:rPr>
                <w:rFonts w:eastAsiaTheme="minorHAnsi"/>
              </w:rPr>
              <w:t>………………</w:t>
            </w:r>
          </w:p>
          <w:p w14:paraId="1D41DE01" w14:textId="77777777" w:rsidR="00014A58" w:rsidRDefault="00014A58" w:rsidP="00014A5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3E83D2FF" w14:textId="40D36EDC" w:rsidR="00014A58" w:rsidRPr="008D31B6" w:rsidRDefault="00014A58" w:rsidP="00014A5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F057D8" w14:paraId="790110D4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70B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625" w14:textId="77777777" w:rsidR="00F057D8" w:rsidRDefault="00F057D8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Use condition Initial_NoSecurity</w:t>
            </w:r>
          </w:p>
          <w:p w14:paraId="51E7F855" w14:textId="77777777" w:rsidR="00B3617B" w:rsidRDefault="00B3617B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244EAAF4" w14:textId="5AD0F731" w:rsidR="00B3617B" w:rsidRPr="00B3617B" w:rsidRDefault="00B3617B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 xml:space="preserve">Note : </w:t>
            </w:r>
            <w:r>
              <w:rPr>
                <w:rFonts w:cs="Arial"/>
                <w:lang w:val="en-US" w:eastAsia="zh-CN"/>
              </w:rPr>
              <w:t>An associated prose CR on 38.523-1 will be raised at RAN5#101</w:t>
            </w:r>
          </w:p>
        </w:tc>
      </w:tr>
      <w:tr w:rsidR="00F057D8" w14:paraId="4A57770D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C14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6DE" w14:textId="77777777" w:rsidR="00F057D8" w:rsidRDefault="00F057D8" w:rsidP="008A46D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F057D8" w14:paraId="2EB32EA2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6DA" w14:textId="77777777" w:rsidR="00F057D8" w:rsidRDefault="00F057D8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569A" w14:textId="77777777" w:rsidR="00F057D8" w:rsidRDefault="00F057D8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14:paraId="2B10CAC7" w14:textId="77777777" w:rsidR="00F057D8" w:rsidRDefault="00F057D8" w:rsidP="00F057D8">
      <w:pPr>
        <w:rPr>
          <w:lang w:val="en-US" w:eastAsia="zh-CN"/>
        </w:rPr>
      </w:pPr>
    </w:p>
    <w:p w14:paraId="3E400A8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057D8" w14:paraId="258DF8C0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63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function fl_TC_11_3_9_TestBody() runs on NR5GC_PTC</w:t>
            </w:r>
          </w:p>
          <w:p w14:paraId="08B8E4D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82F08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7F6724B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NR_RadioBearerId_Type v_SRB:= tsc_NR_RbId_SRB2;</w:t>
            </w:r>
          </w:p>
          <w:p w14:paraId="32F976F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2756024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 w14:paraId="29A327A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v_DNN;</w:t>
            </w:r>
          </w:p>
          <w:p w14:paraId="7334154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boolean v_ReceiveRRCSetupRequest;</w:t>
            </w:r>
          </w:p>
          <w:p w14:paraId="3021B4D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var default v_MyDefaultVar:= null; // @sic R5-224717 sic@</w:t>
            </w:r>
          </w:p>
          <w:p w14:paraId="18245B3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 := 11.2; // @sic R5-213507 sic@</w:t>
            </w:r>
          </w:p>
          <w:p w14:paraId="45CC8A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t_WaitTime := 5.0; // @sic R5-214783 sic@</w:t>
            </w:r>
          </w:p>
          <w:p w14:paraId="52F78B4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A845C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v_DNN := cs_DNN(-, f_DomainName_Encode(tsc_DNNValue)); // @sic R5s210307 sic@</w:t>
            </w:r>
          </w:p>
          <w:p w14:paraId="3B8A4C6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A19BD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29E3E56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f_UT_RequestPDUSession(UT, f_NR5GC_MobileInfo_GetNoOfSessions()+1, tsc_DNNValue);</w:t>
            </w:r>
          </w:p>
          <w:p w14:paraId="26E3EA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B53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siclog@</w:t>
            </w:r>
          </w:p>
          <w:p w14:paraId="144591F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BFD8AC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t_Wait.start;</w:t>
            </w:r>
          </w:p>
          <w:p w14:paraId="58C2745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36F561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7E9DF10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0C35B4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03473F0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f_NR_SetVerdictFailOrInconc(__FILE__, __LINE__, "Step 4");</w:t>
            </w:r>
          </w:p>
          <w:p w14:paraId="5F4A30B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C3B73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[]t_Wait.timeout</w:t>
            </w:r>
          </w:p>
          <w:p w14:paraId="4FDB830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33F3A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f_NR_PreliminaryPass(__FILE__, __LINE__, "Step 4");</w:t>
            </w:r>
          </w:p>
          <w:p w14:paraId="1BB143F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A89F2F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3AAE1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7B35A9C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54BE458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v_CellPowerList_T1 := { //@sic R5-205388 sic@</w:t>
            </w:r>
          </w:p>
          <w:p w14:paraId="227F168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0091016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(nr_Cell12, tsc_NR_ServingCellSSS_EPRE_FR1, tsc_NR_ServingCellSSS_EPRE_FR2)</w:t>
            </w:r>
          </w:p>
          <w:p w14:paraId="55EEBE2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4300D44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DD6AE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 w14:paraId="765A42E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C694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if( f_GetTestcaseAttrib_NR_SNPN(testcasename())) //@sic R5-233351 sic@</w:t>
            </w:r>
          </w:p>
          <w:p w14:paraId="00439B2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CA2FD7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siclog@</w:t>
            </w:r>
          </w:p>
          <w:p w14:paraId="53E23B6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290D0A9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f_NR5GC_MobileInfo_Init(); // Need to 'reset' all stored lists as all DRBs and PDU sessions do not exist in the new SNPN</w:t>
            </w:r>
          </w:p>
          <w:p w14:paraId="745B796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(nr_Cell12);</w:t>
            </w:r>
          </w:p>
          <w:p w14:paraId="744E242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4CD2EF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siclog@</w:t>
            </w:r>
          </w:p>
          <w:p w14:paraId="7E8F11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51937AD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21DB5A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v_MyDefaultVar := activate(a_NR5GC_AdditionalPDUSessionEstablishmentReq(nr_Cell12));</w:t>
            </w:r>
          </w:p>
          <w:p w14:paraId="7733566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f_NR5GC_MobilityRegistration(nr_Cell12, -, -, -, -, noRrcConnectionRelease);</w:t>
            </w:r>
          </w:p>
          <w:p w14:paraId="07866A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f_NR_RRCRelease(nr_Cell12);</w:t>
            </w:r>
          </w:p>
          <w:p w14:paraId="4AC1319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deactivate(v_MyDefaultVar);</w:t>
            </w:r>
          </w:p>
          <w:p w14:paraId="7098FEE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38776D2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8A2986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70BC91B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siclog@</w:t>
            </w:r>
          </w:p>
          <w:p w14:paraId="0D2ED01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t_WaitTime.start;</w:t>
            </w:r>
          </w:p>
          <w:p w14:paraId="57F25F5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083F998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0AF136C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62CFDB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t_WaitTime.stop;</w:t>
            </w:r>
          </w:p>
          <w:p w14:paraId="5B21714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2D02E59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6Ba1");</w:t>
            </w:r>
          </w:p>
          <w:p w14:paraId="632DB7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6BE2C2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55D521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t_WaitTime.timeout</w:t>
            </w:r>
          </w:p>
          <w:p w14:paraId="1822512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78F620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siclog@</w:t>
            </w:r>
          </w:p>
          <w:p w14:paraId="52B0E78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67B02F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f_UT_RequestPDUSession(UT, f_NR5GC_MobileInfo_GetNoOfSessions()+1, tsc_DNNValue);</w:t>
            </w:r>
          </w:p>
          <w:p w14:paraId="6D0F474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siclog@</w:t>
            </w:r>
          </w:p>
          <w:p w14:paraId="7E2DB4B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3A7AFFE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1BB789D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(v_ReceiveRRCSetupRequest) {</w:t>
            </w:r>
          </w:p>
          <w:p w14:paraId="6B30104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f_NR_PreliminaryPass(__FILE__, __LINE__, "Step 6Bb3");</w:t>
            </w:r>
          </w:p>
          <w:p w14:paraId="2DECD0A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710D695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f_NR_SetVerdictFailOrInconc(__FILE__, __LINE__, "Step 6Bb3");</w:t>
            </w:r>
          </w:p>
          <w:p w14:paraId="2A8E095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2608279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21E3AA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60D873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0081EB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044D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siclog@</w:t>
            </w:r>
          </w:p>
          <w:p w14:paraId="43AE334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0CF189E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f_NR_RRCSetup_Def (nr_Cell12);</w:t>
            </w:r>
          </w:p>
          <w:p w14:paraId="2944205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9A412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v_ReceivedMsg := f_NR_RRCSetupComplete_Def(nr_Cell12,</w:t>
            </w:r>
          </w:p>
          <w:p w14:paraId="79C2B6A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?,- , *),</w:t>
            </w:r>
          </w:p>
          <w:p w14:paraId="3DE53E8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tsc_SHT_IntegrityProtected);</w:t>
            </w:r>
          </w:p>
          <w:p w14:paraId="1E9D1E4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0CA07E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0432868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f_NR_SetVerdictFailOrInconc(__FILE__, __LINE__, "Service Request Message Failed");</w:t>
            </w:r>
          </w:p>
          <w:p w14:paraId="216055A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7C34C6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57BA2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v_ReceivedMsg);</w:t>
            </w:r>
          </w:p>
          <w:p w14:paraId="428C573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FB6B1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siclog@</w:t>
            </w:r>
          </w:p>
          <w:p w14:paraId="744755F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FB91E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PDU SESSION ESTABLISHMENT ACCEPT message.</w:t>
            </w:r>
          </w:p>
          <w:p w14:paraId="2BE32C4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- , v_DNN, -, v_DNN);</w:t>
            </w:r>
          </w:p>
          <w:p w14:paraId="452782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C9443B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4B4475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28C92B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75E5AD27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0730AB3B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7125A5DC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4C58E84D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09D4A3B9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</w:p>
    <w:p w14:paraId="3D99AA34" w14:textId="77777777" w:rsidR="00F057D8" w:rsidRDefault="00F057D8" w:rsidP="00F057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057D8" w14:paraId="54C1CA40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6F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>function fl_TC_11_3_9_TestBody() runs on NR5GC_PTC</w:t>
            </w:r>
          </w:p>
          <w:p w14:paraId="25CD40C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E3A67A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31A78AA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NR_RadioBearerId_Type v_SRB:= tsc_NR_RbId_SRB2;</w:t>
            </w:r>
          </w:p>
          <w:p w14:paraId="037FBEE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56CA81C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 w14:paraId="31E1601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v_DNN;</w:t>
            </w:r>
          </w:p>
          <w:p w14:paraId="2E2F75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boolean v_ReceiveRRCSetupRequest;</w:t>
            </w:r>
          </w:p>
          <w:p w14:paraId="6DCAA67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default v_MyDefaultVar:= null; // @sic R5-224717 sic@</w:t>
            </w:r>
          </w:p>
          <w:p w14:paraId="1261CA2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 := 11.2; // @sic R5-213507 sic@</w:t>
            </w:r>
          </w:p>
          <w:p w14:paraId="4C94EB3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t_WaitTime := 5.0; // @sic R5-214783 sic@</w:t>
            </w:r>
          </w:p>
          <w:p w14:paraId="0811A8C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83B7E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v_DNN := cs_DNN(-, f_DomainName_Encode(tsc_DNNValue)); // @sic R5s210307 sic@</w:t>
            </w:r>
          </w:p>
          <w:p w14:paraId="6033C15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8CC99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001EC5C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f_UT_RequestPDUSession(UT, f_NR5GC_MobileInfo_GetNoOfSessions()+1, tsc_DNNValue);</w:t>
            </w:r>
          </w:p>
          <w:p w14:paraId="3795486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07F96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siclog@</w:t>
            </w:r>
          </w:p>
          <w:p w14:paraId="4DF7C60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3575AE4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t_Wait.start;</w:t>
            </w:r>
          </w:p>
          <w:p w14:paraId="7EAB8D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165481D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4306FF3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E7A759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3AFEF98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f_NR_SetVerdictFailOrInconc(__FILE__, __LINE__, "Step 4");</w:t>
            </w:r>
          </w:p>
          <w:p w14:paraId="62B8774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59C3DB1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[]t_Wait.timeout</w:t>
            </w:r>
          </w:p>
          <w:p w14:paraId="49B80EF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521FF6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f_NR_PreliminaryPass(__FILE__, __LINE__, "Step 4");</w:t>
            </w:r>
          </w:p>
          <w:p w14:paraId="744EF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5A08AD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AFB08C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1B8CE71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0789BED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v_CellPowerList_T1 := { //@sic R5-205388 sic@</w:t>
            </w:r>
          </w:p>
          <w:p w14:paraId="4A6BDA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26AB80B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(nr_Cell12, tsc_NR_ServingCellSSS_EPRE_FR1, tsc_NR_ServingCellSSS_EPRE_FR2)</w:t>
            </w:r>
          </w:p>
          <w:p w14:paraId="1C7639F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7E9961E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4E0A8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 w14:paraId="15F7941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F850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if( f_GetTestcaseAttrib_NR_SNPN(testcasename())) //@sic R5-233351 sic@</w:t>
            </w:r>
          </w:p>
          <w:p w14:paraId="32220B8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{</w:t>
            </w:r>
          </w:p>
          <w:p w14:paraId="5F2234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siclog@</w:t>
            </w:r>
          </w:p>
          <w:p w14:paraId="3E48047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6BE0C00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f_NR5GC_MobileInfo_Init(); // Need to 'reset' all stored lists as all DRBs and PDU sessions do not exist in the new SNPN</w:t>
            </w:r>
          </w:p>
          <w:p w14:paraId="28344C4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</w:t>
            </w:r>
            <w:r w:rsidRPr="00844D9F">
              <w:rPr>
                <w:rFonts w:ascii="Courier New" w:hAnsi="Courier New" w:cs="Courier New"/>
                <w:highlight w:val="yellow"/>
                <w:lang w:eastAsia="de-DE"/>
              </w:rPr>
              <w:t>,-,-,</w:t>
            </w:r>
            <w:r w:rsidRPr="00844D9F">
              <w:rPr>
                <w:rFonts w:ascii="Courier New" w:hAnsi="Courier New" w:cs="Courier New"/>
                <w:highlight w:val="yellow"/>
              </w:rPr>
              <w:t xml:space="preserve"> </w:t>
            </w:r>
            <w:r w:rsidRPr="007C7F35">
              <w:rPr>
                <w:rFonts w:ascii="Courier New" w:hAnsi="Courier New" w:cs="Courier New"/>
                <w:highlight w:val="yellow"/>
              </w:rPr>
              <w:t>Initial_NoSecurity</w:t>
            </w:r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795EF10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A51339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siclog@</w:t>
            </w:r>
          </w:p>
          <w:p w14:paraId="2836165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3E037DD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27006FF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v_MyDefaultVar := activate(a_NR5GC_AdditionalPDUSessionEstablishmentReq(nr_Cell12));</w:t>
            </w:r>
          </w:p>
          <w:p w14:paraId="56D400B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f_NR5GC_MobilityRegistration(nr_Cell12, -, -, -, -, noRrcConnectionRelease);</w:t>
            </w:r>
          </w:p>
          <w:p w14:paraId="1E2B555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f_NR_RRCRelease(nr_Cell12);</w:t>
            </w:r>
          </w:p>
          <w:p w14:paraId="7F76295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deactivate(v_MyDefaultVar);</w:t>
            </w:r>
          </w:p>
          <w:p w14:paraId="731E0CE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2E11F2E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717602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575A0D9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siclog@</w:t>
            </w:r>
          </w:p>
          <w:p w14:paraId="34C74F9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t_WaitTime.start;</w:t>
            </w:r>
          </w:p>
          <w:p w14:paraId="5D460F0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63BA727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02C5A4D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35241C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t_WaitTime.stop;</w:t>
            </w:r>
          </w:p>
          <w:p w14:paraId="35B2F99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2E1DF58A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6Ba1");</w:t>
            </w:r>
          </w:p>
          <w:p w14:paraId="4E61873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0E8E6D1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8FC69E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t_WaitTime.timeout</w:t>
            </w:r>
          </w:p>
          <w:p w14:paraId="56773BCC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73DF77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siclog@</w:t>
            </w:r>
          </w:p>
          <w:p w14:paraId="5F4C9C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1923750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f_UT_RequestPDUSession(UT, f_NR5GC_MobileInfo_GetNoOfSessions()+1, tsc_DNNValue);</w:t>
            </w:r>
          </w:p>
          <w:p w14:paraId="004CB79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siclog@</w:t>
            </w:r>
          </w:p>
          <w:p w14:paraId="1A2C5B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32C5AF5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64E3E331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(v_ReceiveRRCSetupRequest) {</w:t>
            </w:r>
          </w:p>
          <w:p w14:paraId="158FAB4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f_NR_PreliminaryPass(__FILE__, __LINE__, "Step 6Bb3");</w:t>
            </w:r>
          </w:p>
          <w:p w14:paraId="43AA08B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6D1D83C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f_NR_SetVerdictFailOrInconc(__FILE__, __LINE__, "Step 6Bb3");</w:t>
            </w:r>
          </w:p>
          <w:p w14:paraId="20569DE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35F46A9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7CA98A6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0F306F9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349372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0955BB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siclog@</w:t>
            </w:r>
          </w:p>
          <w:p w14:paraId="5D2AAE30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49695D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f_NR_RRCSetup_Def (nr_Cell12);</w:t>
            </w:r>
          </w:p>
          <w:p w14:paraId="6A3B817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E1FD2F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v_ReceivedMsg := f_NR_RRCSetupComplete_Def(nr_Cell12,</w:t>
            </w:r>
          </w:p>
          <w:p w14:paraId="03BAB6D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?,- , *),</w:t>
            </w:r>
          </w:p>
          <w:p w14:paraId="2D05038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tsc_SHT_IntegrityProtected);</w:t>
            </w:r>
          </w:p>
          <w:p w14:paraId="3464954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11BF92B9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7D6C731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f_NR_SetVerdictFailOrInconc(__FILE__, __LINE__, "Service Request Message Failed");</w:t>
            </w:r>
          </w:p>
          <w:p w14:paraId="4487EF74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FA14A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DF7FB06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v_ReceivedMsg);</w:t>
            </w:r>
          </w:p>
          <w:p w14:paraId="5D660EA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4C6DFD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siclog@</w:t>
            </w:r>
          </w:p>
          <w:p w14:paraId="22245688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7186E27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transmits PDU SESSION ESTABLISHMENT ACCEPT message.</w:t>
            </w:r>
          </w:p>
          <w:p w14:paraId="2F46CAB3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- , v_DNN, -, v_DNN);</w:t>
            </w:r>
          </w:p>
          <w:p w14:paraId="49DB0A85" w14:textId="77777777" w:rsidR="00F057D8" w:rsidRPr="00760B80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2F73D2" w14:textId="77777777" w:rsidR="00F057D8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7E7B2184" w14:textId="77777777" w:rsidR="00F057D8" w:rsidRPr="001C599F" w:rsidRDefault="00F057D8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2978D87C" w14:textId="77777777" w:rsidR="00F057D8" w:rsidRDefault="00F057D8" w:rsidP="00F057D8">
      <w:pPr>
        <w:rPr>
          <w:lang w:val="en-US" w:eastAsia="zh-CN"/>
        </w:rPr>
      </w:pPr>
    </w:p>
    <w:p w14:paraId="14D4652A" w14:textId="77777777" w:rsidR="00991F87" w:rsidRDefault="00991F87" w:rsidP="00991F87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907805419">
    <w:abstractNumId w:val="3"/>
  </w:num>
  <w:num w:numId="6" w16cid:durableId="133209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14A58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E2C44"/>
    <w:rsid w:val="005E56F4"/>
    <w:rsid w:val="006170CF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13</Pages>
  <Words>2379</Words>
  <Characters>22895</Characters>
  <Application>Microsoft Office Word</Application>
  <DocSecurity>0</DocSecurity>
  <Lines>190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285</cp:revision>
  <cp:lastPrinted>1900-01-01T00:00:00Z</cp:lastPrinted>
  <dcterms:created xsi:type="dcterms:W3CDTF">2022-12-12T09:24:00Z</dcterms:created>
  <dcterms:modified xsi:type="dcterms:W3CDTF">2023-10-19T16:42:00Z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