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5015CD74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</w:t>
        </w:r>
        <w:r w:rsidR="00272C27">
          <w:rPr>
            <w:b/>
            <w:i/>
            <w:noProof/>
            <w:sz w:val="28"/>
          </w:rPr>
          <w:t>3</w:t>
        </w:r>
        <w:r w:rsidR="00AC2713">
          <w:rPr>
            <w:b/>
            <w:i/>
            <w:noProof/>
            <w:sz w:val="28"/>
          </w:rPr>
          <w:t>0</w:t>
        </w:r>
        <w:r w:rsidR="008712E1">
          <w:rPr>
            <w:b/>
            <w:i/>
            <w:noProof/>
            <w:sz w:val="28"/>
          </w:rPr>
          <w:t>5</w:t>
        </w:r>
        <w:r w:rsidR="000339D8">
          <w:rPr>
            <w:b/>
            <w:i/>
            <w:noProof/>
            <w:sz w:val="28"/>
          </w:rPr>
          <w:t>52</w:t>
        </w:r>
      </w:fldSimple>
    </w:p>
    <w:p w14:paraId="210A5493" w14:textId="36EF72AA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</w:t>
        </w:r>
        <w:r w:rsidR="00272C27">
          <w:rPr>
            <w:b/>
            <w:noProof/>
            <w:sz w:val="24"/>
          </w:rPr>
          <w:t>2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</w:t>
        </w:r>
        <w:r w:rsidR="00272C27">
          <w:rPr>
            <w:b/>
            <w:noProof/>
            <w:sz w:val="24"/>
          </w:rPr>
          <w:t>2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272C27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F9B58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2713">
                <w:rPr>
                  <w:b/>
                  <w:noProof/>
                  <w:sz w:val="28"/>
                </w:rPr>
                <w:t>38.523-</w:t>
              </w:r>
              <w:r w:rsidR="0037409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37908B" w:rsidR="001E41F3" w:rsidRPr="00410371" w:rsidRDefault="00D373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0579F6">
              <w:rPr>
                <w:b/>
                <w:noProof/>
                <w:sz w:val="28"/>
              </w:rPr>
              <w:t>1</w:t>
            </w:r>
            <w:r w:rsidR="00CA2787">
              <w:rPr>
                <w:b/>
                <w:noProof/>
                <w:sz w:val="28"/>
              </w:rPr>
              <w:t>4</w:t>
            </w:r>
            <w:r w:rsidR="002A766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B6958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0BAC">
                <w:rPr>
                  <w:b/>
                  <w:noProof/>
                  <w:sz w:val="28"/>
                </w:rPr>
                <w:t>17.</w:t>
              </w:r>
              <w:r w:rsidR="00E35060">
                <w:rPr>
                  <w:b/>
                  <w:noProof/>
                  <w:sz w:val="28"/>
                </w:rPr>
                <w:t>7</w:t>
              </w:r>
              <w:r w:rsidR="00040B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F7FE45" w:rsidR="001E41F3" w:rsidRDefault="00374415" w:rsidP="009C5B9C">
            <w:pPr>
              <w:pStyle w:val="CRCoverPage"/>
              <w:spacing w:after="0"/>
              <w:rPr>
                <w:noProof/>
              </w:rPr>
            </w:pPr>
            <w:r w:rsidRPr="00374415">
              <w:t>Correction for NR5GC capability test case 8.1.5.1.1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53B21" w:rsidR="001E41F3" w:rsidRDefault="009C5B9C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8CF26E" w:rsidR="001E41F3" w:rsidRDefault="007C0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577E0E">
              <w:rPr>
                <w:noProof/>
              </w:rPr>
              <w:t>5</w:t>
            </w:r>
            <w:r>
              <w:rPr>
                <w:noProof/>
              </w:rPr>
              <w:t>_Test</w:t>
            </w:r>
            <w:r w:rsidR="00577E0E">
              <w:rPr>
                <w:noProof/>
              </w:rPr>
              <w:t xml:space="preserve">, </w:t>
            </w:r>
            <w:r w:rsidR="00577E0E" w:rsidRPr="00577E0E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6AF479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</w:t>
            </w:r>
            <w:r w:rsidR="00CA2787">
              <w:rPr>
                <w:noProof/>
              </w:rPr>
              <w:t>07-</w:t>
            </w:r>
            <w:r w:rsidR="002A7662"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53B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97213A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D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23D9" w:rsidRDefault="001323D9" w:rsidP="001323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3CF2FA" w:rsidR="001323D9" w:rsidRPr="00FB2005" w:rsidRDefault="001323D9" w:rsidP="001323D9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rFonts w:cs="Arial"/>
                <w:lang w:eastAsia="zh-CN"/>
              </w:rPr>
              <w:t xml:space="preserve">Current implementation is not considering R17 redcap support for checking of </w:t>
            </w:r>
            <w:r w:rsidRPr="004B12E4">
              <w:rPr>
                <w:rFonts w:cs="Arial"/>
                <w:lang w:val="en-US" w:eastAsia="en-GB"/>
              </w:rPr>
              <w:t>am_WithLongSN_RedCap_r17</w:t>
            </w:r>
            <w:r>
              <w:rPr>
                <w:rFonts w:cs="Arial"/>
                <w:lang w:val="en-US" w:eastAsia="en-GB"/>
              </w:rPr>
              <w:t xml:space="preserve"> capability</w:t>
            </w:r>
          </w:p>
        </w:tc>
      </w:tr>
      <w:tr w:rsidR="001323D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323D9" w:rsidRDefault="001323D9" w:rsidP="001323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FA27E77" w:rsidR="001323D9" w:rsidRDefault="001323D9" w:rsidP="001323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D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323D9" w:rsidRDefault="001323D9" w:rsidP="001323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DA5FF1" w:rsidR="001323D9" w:rsidRDefault="001323D9" w:rsidP="001323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checking</w:t>
            </w:r>
          </w:p>
        </w:tc>
      </w:tr>
      <w:tr w:rsidR="001323D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323D9" w:rsidRDefault="001323D9" w:rsidP="001323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323D9" w:rsidRDefault="001323D9" w:rsidP="001323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D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323D9" w:rsidRDefault="001323D9" w:rsidP="001323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9B90A5" w:rsidR="001323D9" w:rsidRDefault="001323D9" w:rsidP="001323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1323D9" w14:paraId="034AF533" w14:textId="77777777" w:rsidTr="00547111">
        <w:tc>
          <w:tcPr>
            <w:tcW w:w="2694" w:type="dxa"/>
            <w:gridSpan w:val="2"/>
          </w:tcPr>
          <w:p w14:paraId="39D9EB5B" w14:textId="77777777" w:rsidR="001323D9" w:rsidRDefault="001323D9" w:rsidP="001323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323D9" w:rsidRDefault="001323D9" w:rsidP="001323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D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323D9" w:rsidRDefault="001323D9" w:rsidP="001323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A9D650" w:rsidR="001323D9" w:rsidRDefault="001323D9" w:rsidP="001323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8.1.5.1.1.NR5GC</w:t>
            </w:r>
          </w:p>
        </w:tc>
      </w:tr>
      <w:tr w:rsidR="001323D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323D9" w:rsidRDefault="001323D9" w:rsidP="001323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323D9" w:rsidRDefault="001323D9" w:rsidP="001323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D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323D9" w:rsidRDefault="001323D9" w:rsidP="001323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323D9" w:rsidRDefault="001323D9" w:rsidP="001323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323D9" w:rsidRDefault="001323D9" w:rsidP="001323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323D9" w:rsidRDefault="001323D9" w:rsidP="001323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323D9" w:rsidRDefault="001323D9" w:rsidP="001323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D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323D9" w:rsidRDefault="001323D9" w:rsidP="001323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323D9" w:rsidRDefault="001323D9" w:rsidP="001323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323D9" w:rsidRDefault="001323D9" w:rsidP="001323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323D9" w:rsidRDefault="001323D9" w:rsidP="001323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323D9" w:rsidRDefault="001323D9" w:rsidP="001323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D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323D9" w:rsidRDefault="001323D9" w:rsidP="001323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323D9" w:rsidRDefault="001323D9" w:rsidP="001323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F98CC" w:rsidR="001323D9" w:rsidRDefault="001323D9" w:rsidP="001323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323D9" w:rsidRDefault="001323D9" w:rsidP="001323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323D9" w:rsidRDefault="001323D9" w:rsidP="001323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D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323D9" w:rsidRDefault="001323D9" w:rsidP="001323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323D9" w:rsidRDefault="001323D9" w:rsidP="001323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323D9" w:rsidRDefault="001323D9" w:rsidP="001323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323D9" w:rsidRDefault="001323D9" w:rsidP="001323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323D9" w:rsidRDefault="001323D9" w:rsidP="001323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D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323D9" w:rsidRDefault="001323D9" w:rsidP="001323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323D9" w:rsidRDefault="001323D9" w:rsidP="001323D9">
            <w:pPr>
              <w:pStyle w:val="CRCoverPage"/>
              <w:spacing w:after="0"/>
              <w:rPr>
                <w:noProof/>
              </w:rPr>
            </w:pPr>
          </w:p>
        </w:tc>
      </w:tr>
      <w:tr w:rsidR="001323D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323D9" w:rsidRDefault="001323D9" w:rsidP="001323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323D9" w:rsidRDefault="001323D9" w:rsidP="001323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23D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323D9" w:rsidRPr="008863B9" w:rsidRDefault="001323D9" w:rsidP="001323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323D9" w:rsidRPr="008863B9" w:rsidRDefault="001323D9" w:rsidP="001323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23D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323D9" w:rsidRDefault="001323D9" w:rsidP="001323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323D9" w:rsidRDefault="001323D9" w:rsidP="001323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624228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255C8C3" w14:textId="097F060A" w:rsidR="00916574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16574" w:rsidRPr="00DF63D5">
        <w:rPr>
          <w:rFonts w:cs="Arial"/>
          <w:iCs/>
        </w:rPr>
        <w:t>Table of Contents</w:t>
      </w:r>
      <w:r w:rsidR="00916574">
        <w:tab/>
      </w:r>
      <w:r w:rsidR="00916574">
        <w:fldChar w:fldCharType="begin"/>
      </w:r>
      <w:r w:rsidR="00916574">
        <w:instrText xml:space="preserve"> PAGEREF _Toc126242284 \h </w:instrText>
      </w:r>
      <w:r w:rsidR="00916574">
        <w:fldChar w:fldCharType="separate"/>
      </w:r>
      <w:r w:rsidR="00916574">
        <w:t>3</w:t>
      </w:r>
      <w:r w:rsidR="00916574">
        <w:fldChar w:fldCharType="end"/>
      </w:r>
    </w:p>
    <w:p w14:paraId="1003BA15" w14:textId="48F9529C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_Toc126242285 \h </w:instrText>
      </w:r>
      <w:r>
        <w:fldChar w:fldCharType="separate"/>
      </w:r>
      <w:r>
        <w:t>4</w:t>
      </w:r>
      <w:r>
        <w:fldChar w:fldCharType="end"/>
      </w:r>
    </w:p>
    <w:p w14:paraId="7A0677EA" w14:textId="0385F771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_Toc126242286 \h </w:instrText>
      </w:r>
      <w:r>
        <w:fldChar w:fldCharType="separate"/>
      </w:r>
      <w:r>
        <w:t>4</w:t>
      </w:r>
      <w:r>
        <w:fldChar w:fldCharType="end"/>
      </w:r>
    </w:p>
    <w:p w14:paraId="6533465D" w14:textId="77D58D54" w:rsidR="00916574" w:rsidRDefault="0091657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F63D5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F63D5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_Toc126242287 \h </w:instrText>
      </w:r>
      <w:r>
        <w:fldChar w:fldCharType="separate"/>
      </w:r>
      <w:r>
        <w:t>4</w:t>
      </w:r>
      <w:r>
        <w:fldChar w:fldCharType="end"/>
      </w:r>
    </w:p>
    <w:p w14:paraId="325A0C2F" w14:textId="7B1F4F7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6242285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4E47CAAE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</w:t>
      </w:r>
      <w:r w:rsidR="002A281A">
        <w:rPr>
          <w:rFonts w:cs="Arial"/>
          <w:lang w:eastAsia="ja-JP"/>
        </w:rPr>
        <w:t>3</w:t>
      </w:r>
      <w:r w:rsidR="00550F54" w:rsidRPr="00550F54">
        <w:rPr>
          <w:rFonts w:cs="Arial"/>
          <w:lang w:eastAsia="ja-JP"/>
        </w:rPr>
        <w:t>wk</w:t>
      </w:r>
      <w:r w:rsidR="0098422A">
        <w:rPr>
          <w:rFonts w:cs="Arial"/>
          <w:lang w:eastAsia="ja-JP"/>
        </w:rPr>
        <w:t>24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3FBD82B4" w:rsidR="00007D89" w:rsidRPr="004D2284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n-US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4D2284">
        <w:rPr>
          <w:rFonts w:cs="Arial"/>
          <w:sz w:val="24"/>
          <w:lang w:eastAsia="ja-JP"/>
        </w:rPr>
        <w:t>Shaun Harry</w:t>
      </w:r>
      <w:r w:rsidR="004D2284" w:rsidRPr="004D2284">
        <w:rPr>
          <w:rFonts w:cs="Arial"/>
          <w:sz w:val="24"/>
          <w:lang w:eastAsia="ja-JP"/>
        </w:rPr>
        <w:t xml:space="preserve"> 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4D2284" w:rsidRPr="004D2284">
        <w:rPr>
          <w:rFonts w:cs="Arial"/>
          <w:lang w:eastAsia="ja-JP"/>
        </w:rPr>
        <w:t>shaun.harry@</w:t>
      </w:r>
      <w:r w:rsidR="004D2284">
        <w:rPr>
          <w:rFonts w:cs="Arial"/>
          <w:lang w:eastAsia="ja-JP"/>
        </w:rPr>
        <w:t>keysight.com</w:t>
      </w:r>
    </w:p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26242286"/>
      <w:r w:rsidRPr="00854C55">
        <w:rPr>
          <w:b/>
        </w:rPr>
        <w:t>Corrections required</w:t>
      </w:r>
      <w:bookmarkEnd w:id="4"/>
      <w:bookmarkEnd w:id="5"/>
      <w:bookmarkEnd w:id="6"/>
    </w:p>
    <w:p w14:paraId="28513B3B" w14:textId="77777777" w:rsidR="00924C3E" w:rsidRDefault="00924C3E" w:rsidP="00924C3E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139301353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924C3E" w14:paraId="7EB4DB36" w14:textId="77777777" w:rsidTr="00C7594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0AC5" w14:textId="77777777" w:rsidR="00924C3E" w:rsidRDefault="00924C3E" w:rsidP="00C7594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F438" w14:textId="7B3839EF" w:rsidR="00924C3E" w:rsidRPr="00B65B1E" w:rsidRDefault="00924C3E" w:rsidP="00C7594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A2E3E">
              <w:rPr>
                <w:rFonts w:ascii="Arial" w:hAnsi="Arial" w:cs="Arial"/>
                <w:lang w:val="en-US" w:eastAsia="en-GB"/>
              </w:rPr>
              <w:t xml:space="preserve"> </w:t>
            </w:r>
            <w:r w:rsidRPr="000D6BE5">
              <w:rPr>
                <w:rFonts w:ascii="Arial" w:hAnsi="Arial" w:cs="Arial"/>
                <w:lang w:val="en-US" w:eastAsia="en-GB"/>
              </w:rPr>
              <w:t>fl_NR_Derive_RLC_Parameter_am_WithLongSN_RedCap_r17</w:t>
            </w:r>
            <w:r w:rsidR="002230B9">
              <w:rPr>
                <w:rFonts w:ascii="Arial" w:hAnsi="Arial" w:cs="Arial"/>
                <w:lang w:val="en-US" w:eastAsia="en-GB"/>
              </w:rPr>
              <w:t>()</w:t>
            </w:r>
          </w:p>
        </w:tc>
      </w:tr>
      <w:tr w:rsidR="00924C3E" w14:paraId="0E711B9C" w14:textId="77777777" w:rsidTr="00C7594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A2C5" w14:textId="77777777" w:rsidR="00924C3E" w:rsidRDefault="00924C3E" w:rsidP="00C7594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5F04" w14:textId="6E1E5A78" w:rsidR="00924C3E" w:rsidRPr="008D31B6" w:rsidRDefault="002230B9" w:rsidP="00C75946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Current implementation is not considering R17 redcap support</w:t>
            </w:r>
            <w:r w:rsidR="001323D9">
              <w:rPr>
                <w:rFonts w:ascii="Arial" w:hAnsi="Arial" w:cs="Arial"/>
                <w:lang w:eastAsia="zh-CN"/>
              </w:rPr>
              <w:t xml:space="preserve"> for checking of </w:t>
            </w:r>
            <w:r w:rsidR="001323D9" w:rsidRPr="004B12E4">
              <w:rPr>
                <w:rFonts w:ascii="Arial" w:hAnsi="Arial" w:cs="Arial"/>
                <w:lang w:val="en-US" w:eastAsia="en-GB"/>
              </w:rPr>
              <w:t>am_WithLongSN_RedCap_r17</w:t>
            </w:r>
            <w:r w:rsidR="001323D9">
              <w:rPr>
                <w:rFonts w:ascii="Arial" w:hAnsi="Arial" w:cs="Arial"/>
                <w:lang w:val="en-US" w:eastAsia="en-GB"/>
              </w:rPr>
              <w:t xml:space="preserve"> capability</w:t>
            </w:r>
          </w:p>
        </w:tc>
      </w:tr>
      <w:tr w:rsidR="00924C3E" w14:paraId="3B5811EF" w14:textId="77777777" w:rsidTr="00C75946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EC97" w14:textId="77777777" w:rsidR="00924C3E" w:rsidRDefault="00924C3E" w:rsidP="00C7594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2A2E" w14:textId="2F980C74" w:rsidR="00924C3E" w:rsidRPr="0066224B" w:rsidRDefault="00667140" w:rsidP="00C75946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>Correct checkin</w:t>
            </w:r>
            <w:r w:rsidR="000D7922">
              <w:rPr>
                <w:noProof/>
              </w:rPr>
              <w:t>g</w:t>
            </w:r>
            <w:r w:rsidR="00C41AF7">
              <w:rPr>
                <w:noProof/>
              </w:rPr>
              <w:t xml:space="preserve"> </w:t>
            </w:r>
          </w:p>
        </w:tc>
      </w:tr>
      <w:tr w:rsidR="00924C3E" w14:paraId="4CB31565" w14:textId="77777777" w:rsidTr="00C7594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D4E4" w14:textId="77777777" w:rsidR="00924C3E" w:rsidRDefault="00924C3E" w:rsidP="00C7594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0B38" w14:textId="77777777" w:rsidR="00924C3E" w:rsidRDefault="00924C3E" w:rsidP="00C75946">
            <w:pPr>
              <w:spacing w:after="0"/>
              <w:rPr>
                <w:rFonts w:ascii="Arial" w:hAnsi="Arial" w:cs="Arial"/>
                <w:lang w:eastAsia="en-GB"/>
              </w:rPr>
            </w:pPr>
            <w:r w:rsidRPr="000E5AD5">
              <w:rPr>
                <w:rFonts w:ascii="Arial" w:hAnsi="Arial" w:cs="Arial"/>
                <w:lang w:eastAsia="zh-CN"/>
              </w:rPr>
              <w:t>NR_AuxiliaryCapCheckFunctions</w:t>
            </w:r>
            <w:r w:rsidRPr="00B66AAC">
              <w:rPr>
                <w:rFonts w:ascii="Arial" w:hAnsi="Arial" w:cs="Arial"/>
                <w:lang w:eastAsia="zh-CN"/>
              </w:rPr>
              <w:t>.ttcn</w:t>
            </w:r>
            <w:r w:rsidRPr="00DF7CEE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924C3E" w14:paraId="2A14B105" w14:textId="77777777" w:rsidTr="00C7594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AA6C" w14:textId="77777777" w:rsidR="00924C3E" w:rsidRDefault="00924C3E" w:rsidP="00C7594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B439" w14:textId="77777777" w:rsidR="00924C3E" w:rsidRDefault="00924C3E" w:rsidP="00C75946">
            <w:pPr>
              <w:rPr>
                <w:rFonts w:ascii="Arial" w:hAnsi="Arial"/>
                <w:lang w:eastAsia="zh-CN"/>
              </w:rPr>
            </w:pPr>
          </w:p>
        </w:tc>
      </w:tr>
    </w:tbl>
    <w:p w14:paraId="76D7DD23" w14:textId="77777777" w:rsidR="00924C3E" w:rsidRDefault="00924C3E" w:rsidP="00924C3E">
      <w:pPr>
        <w:rPr>
          <w:lang w:val="en-US" w:eastAsia="zh-CN"/>
        </w:rPr>
      </w:pPr>
    </w:p>
    <w:p w14:paraId="524B7D20" w14:textId="77777777" w:rsidR="00924C3E" w:rsidRDefault="00924C3E" w:rsidP="00924C3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24C3E" w14:paraId="4012776E" w14:textId="77777777" w:rsidTr="00C7594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26BE" w14:textId="77777777" w:rsidR="00924C3E" w:rsidRPr="004B12E4" w:rsidRDefault="00924C3E" w:rsidP="00C7594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12E4">
              <w:rPr>
                <w:rFonts w:ascii="Arial" w:hAnsi="Arial" w:cs="Arial"/>
                <w:lang w:val="en-US" w:eastAsia="en-GB"/>
              </w:rPr>
              <w:t xml:space="preserve">  function fl_NR_Derive_RLC_Parameter_am_WithLongSN_RedCap_r17() return template RLC_Parameter_am_WithLongSN_RedCap_r17 </w:t>
            </w:r>
          </w:p>
          <w:p w14:paraId="2E371301" w14:textId="77777777" w:rsidR="00924C3E" w:rsidRPr="004B12E4" w:rsidRDefault="00924C3E" w:rsidP="00C7594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12E4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11E0C7E3" w14:textId="77777777" w:rsidR="00924C3E" w:rsidRPr="004B12E4" w:rsidRDefault="00924C3E" w:rsidP="00C7594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12E4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924C3E">
              <w:rPr>
                <w:rFonts w:ascii="Arial" w:hAnsi="Arial" w:cs="Arial"/>
                <w:lang w:val="en-US" w:eastAsia="en-GB"/>
              </w:rPr>
              <w:t>if (pc_am_WithLongSN) {</w:t>
            </w:r>
          </w:p>
          <w:p w14:paraId="7760FD9E" w14:textId="77777777" w:rsidR="00924C3E" w:rsidRPr="004B12E4" w:rsidRDefault="00924C3E" w:rsidP="00C7594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12E4">
              <w:rPr>
                <w:rFonts w:ascii="Arial" w:hAnsi="Arial" w:cs="Arial"/>
                <w:lang w:val="en-US" w:eastAsia="en-GB"/>
              </w:rPr>
              <w:t xml:space="preserve">      return supported;</w:t>
            </w:r>
          </w:p>
          <w:p w14:paraId="5EEE9267" w14:textId="77777777" w:rsidR="00924C3E" w:rsidRPr="004B12E4" w:rsidRDefault="00924C3E" w:rsidP="00C7594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12E4">
              <w:rPr>
                <w:rFonts w:ascii="Arial" w:hAnsi="Arial" w:cs="Arial"/>
                <w:lang w:val="en-US" w:eastAsia="en-GB"/>
              </w:rPr>
              <w:t xml:space="preserve">    } else {</w:t>
            </w:r>
          </w:p>
          <w:p w14:paraId="01736AF0" w14:textId="77777777" w:rsidR="00924C3E" w:rsidRPr="004B12E4" w:rsidRDefault="00924C3E" w:rsidP="00C7594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12E4">
              <w:rPr>
                <w:rFonts w:ascii="Arial" w:hAnsi="Arial" w:cs="Arial"/>
                <w:lang w:val="en-US" w:eastAsia="en-GB"/>
              </w:rPr>
              <w:t xml:space="preserve">      return omit;</w:t>
            </w:r>
          </w:p>
          <w:p w14:paraId="43DA33C8" w14:textId="77777777" w:rsidR="00924C3E" w:rsidRPr="004B12E4" w:rsidRDefault="00924C3E" w:rsidP="00C7594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12E4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25015B26" w14:textId="77777777" w:rsidR="00924C3E" w:rsidRDefault="00924C3E" w:rsidP="00C75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B12E4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1F7C7A66" w14:textId="77777777" w:rsidR="00924C3E" w:rsidRDefault="00924C3E" w:rsidP="00924C3E">
      <w:pPr>
        <w:spacing w:after="0"/>
        <w:rPr>
          <w:rFonts w:ascii="Arial" w:hAnsi="Arial"/>
          <w:b/>
          <w:lang w:eastAsia="en-GB"/>
        </w:rPr>
      </w:pPr>
    </w:p>
    <w:p w14:paraId="057060D1" w14:textId="77777777" w:rsidR="00924C3E" w:rsidRDefault="00924C3E" w:rsidP="00924C3E">
      <w:pPr>
        <w:spacing w:after="0"/>
        <w:rPr>
          <w:rFonts w:ascii="Arial" w:hAnsi="Arial"/>
          <w:b/>
          <w:lang w:eastAsia="en-GB"/>
        </w:rPr>
      </w:pPr>
    </w:p>
    <w:p w14:paraId="433EE986" w14:textId="77777777" w:rsidR="00924C3E" w:rsidRDefault="00924C3E" w:rsidP="00924C3E">
      <w:pPr>
        <w:spacing w:after="0"/>
        <w:rPr>
          <w:rFonts w:ascii="Arial" w:hAnsi="Arial"/>
          <w:b/>
          <w:lang w:eastAsia="en-GB"/>
        </w:rPr>
      </w:pPr>
    </w:p>
    <w:p w14:paraId="5F918AFA" w14:textId="77777777" w:rsidR="00924C3E" w:rsidRDefault="00924C3E" w:rsidP="00924C3E">
      <w:pPr>
        <w:spacing w:after="0"/>
        <w:rPr>
          <w:rFonts w:ascii="Arial" w:hAnsi="Arial"/>
          <w:b/>
          <w:lang w:eastAsia="en-GB"/>
        </w:rPr>
      </w:pPr>
    </w:p>
    <w:p w14:paraId="6D8D75BB" w14:textId="77777777" w:rsidR="00924C3E" w:rsidRDefault="00924C3E" w:rsidP="00924C3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24C3E" w14:paraId="48773D2F" w14:textId="77777777" w:rsidTr="00C7594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69C3" w14:textId="77777777" w:rsidR="00924C3E" w:rsidRPr="000311FD" w:rsidRDefault="00924C3E" w:rsidP="00C7594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1FD">
              <w:rPr>
                <w:rFonts w:ascii="Arial" w:hAnsi="Arial" w:cs="Arial"/>
                <w:lang w:val="en-US" w:eastAsia="en-GB"/>
              </w:rPr>
              <w:t xml:space="preserve">  function fl_NR_Derive_RLC_Parameter_am_WithLongSN_RedCap_r17() return template RLC_Parameter_am_WithLongSN_RedCap_r17</w:t>
            </w:r>
          </w:p>
          <w:p w14:paraId="49E84E28" w14:textId="77777777" w:rsidR="00924C3E" w:rsidRPr="000311FD" w:rsidRDefault="00924C3E" w:rsidP="00C7594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1FD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700B3915" w14:textId="59426641" w:rsidR="00924C3E" w:rsidRPr="000311FD" w:rsidRDefault="00924C3E" w:rsidP="00C7594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1FD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924C3E">
              <w:rPr>
                <w:rFonts w:ascii="Arial" w:hAnsi="Arial" w:cs="Arial"/>
                <w:lang w:val="en-US" w:eastAsia="en-GB"/>
              </w:rPr>
              <w:t>if (</w:t>
            </w:r>
            <w:r w:rsidRPr="007F7B3D">
              <w:rPr>
                <w:rFonts w:ascii="Arial" w:hAnsi="Arial" w:cs="Arial"/>
                <w:highlight w:val="yellow"/>
                <w:lang w:val="en-US" w:eastAsia="en-GB"/>
              </w:rPr>
              <w:t xml:space="preserve">pc_supportOfRedCap_r17 and </w:t>
            </w:r>
            <w:r w:rsidRPr="007F7B3D">
              <w:rPr>
                <w:rFonts w:ascii="Arial" w:hAnsi="Arial" w:cs="Arial"/>
                <w:lang w:val="en-US" w:eastAsia="en-GB"/>
              </w:rPr>
              <w:t>pc_am_WithLongSN</w:t>
            </w:r>
            <w:r w:rsidRPr="00924C3E">
              <w:rPr>
                <w:rFonts w:ascii="Arial" w:hAnsi="Arial" w:cs="Arial"/>
                <w:lang w:val="en-US" w:eastAsia="en-GB"/>
              </w:rPr>
              <w:t>)</w:t>
            </w:r>
          </w:p>
          <w:p w14:paraId="7999D1B0" w14:textId="77777777" w:rsidR="00924C3E" w:rsidRPr="000311FD" w:rsidRDefault="00924C3E" w:rsidP="00C7594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1FD">
              <w:rPr>
                <w:rFonts w:ascii="Arial" w:hAnsi="Arial" w:cs="Arial"/>
                <w:lang w:val="en-US" w:eastAsia="en-GB"/>
              </w:rPr>
              <w:t xml:space="preserve">      return supported;</w:t>
            </w:r>
          </w:p>
          <w:p w14:paraId="1D0E3EE8" w14:textId="77777777" w:rsidR="00924C3E" w:rsidRPr="000311FD" w:rsidRDefault="00924C3E" w:rsidP="00C7594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1FD">
              <w:rPr>
                <w:rFonts w:ascii="Arial" w:hAnsi="Arial" w:cs="Arial"/>
                <w:lang w:val="en-US" w:eastAsia="en-GB"/>
              </w:rPr>
              <w:t xml:space="preserve">    } else {</w:t>
            </w:r>
          </w:p>
          <w:p w14:paraId="46900866" w14:textId="77777777" w:rsidR="00924C3E" w:rsidRPr="000311FD" w:rsidRDefault="00924C3E" w:rsidP="00C7594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1FD">
              <w:rPr>
                <w:rFonts w:ascii="Arial" w:hAnsi="Arial" w:cs="Arial"/>
                <w:lang w:val="en-US" w:eastAsia="en-GB"/>
              </w:rPr>
              <w:t xml:space="preserve">      return omit;</w:t>
            </w:r>
          </w:p>
          <w:p w14:paraId="1E9EFAC9" w14:textId="77777777" w:rsidR="00924C3E" w:rsidRPr="000311FD" w:rsidRDefault="00924C3E" w:rsidP="00C7594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1FD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5407C0AB" w14:textId="77777777" w:rsidR="00924C3E" w:rsidRPr="001C599F" w:rsidRDefault="00924C3E" w:rsidP="00C7594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311FD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2172FE7B" w14:textId="77777777" w:rsidR="00924C3E" w:rsidRDefault="00924C3E" w:rsidP="00924C3E">
      <w:pPr>
        <w:rPr>
          <w:lang w:val="en-US" w:eastAsia="zh-CN"/>
        </w:rPr>
      </w:pPr>
    </w:p>
    <w:p w14:paraId="7AE92AFF" w14:textId="77777777" w:rsidR="000579F6" w:rsidRDefault="000579F6" w:rsidP="000579F6"/>
    <w:sectPr w:rsidR="000579F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AC758" w14:textId="77777777" w:rsidR="00EB394A" w:rsidRDefault="00EB394A">
      <w:r>
        <w:separator/>
      </w:r>
    </w:p>
  </w:endnote>
  <w:endnote w:type="continuationSeparator" w:id="0">
    <w:p w14:paraId="6A2BC7AC" w14:textId="77777777" w:rsidR="00EB394A" w:rsidRDefault="00EB3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3DB39" w14:textId="77777777" w:rsidR="00EB394A" w:rsidRDefault="00EB394A">
      <w:r>
        <w:separator/>
      </w:r>
    </w:p>
  </w:footnote>
  <w:footnote w:type="continuationSeparator" w:id="0">
    <w:p w14:paraId="506F3495" w14:textId="77777777" w:rsidR="00EB394A" w:rsidRDefault="00EB39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356852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96544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3301587">
    <w:abstractNumId w:val="0"/>
  </w:num>
  <w:num w:numId="4" w16cid:durableId="9749188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FE"/>
    <w:rsid w:val="00007D89"/>
    <w:rsid w:val="00012C15"/>
    <w:rsid w:val="00022E4A"/>
    <w:rsid w:val="000339D8"/>
    <w:rsid w:val="00040BAC"/>
    <w:rsid w:val="00045309"/>
    <w:rsid w:val="000579F6"/>
    <w:rsid w:val="0008307F"/>
    <w:rsid w:val="00095A97"/>
    <w:rsid w:val="0009779D"/>
    <w:rsid w:val="000A461F"/>
    <w:rsid w:val="000A6394"/>
    <w:rsid w:val="000A724E"/>
    <w:rsid w:val="000B7FED"/>
    <w:rsid w:val="000C038A"/>
    <w:rsid w:val="000C6598"/>
    <w:rsid w:val="000D44B3"/>
    <w:rsid w:val="000D7922"/>
    <w:rsid w:val="00110E0E"/>
    <w:rsid w:val="001323D9"/>
    <w:rsid w:val="00145D43"/>
    <w:rsid w:val="001534C7"/>
    <w:rsid w:val="00177A0C"/>
    <w:rsid w:val="00185D73"/>
    <w:rsid w:val="00192C46"/>
    <w:rsid w:val="001A08B3"/>
    <w:rsid w:val="001A7B60"/>
    <w:rsid w:val="001B3F7C"/>
    <w:rsid w:val="001B52F0"/>
    <w:rsid w:val="001B7A65"/>
    <w:rsid w:val="001E0548"/>
    <w:rsid w:val="001E41F3"/>
    <w:rsid w:val="001E790C"/>
    <w:rsid w:val="001F215C"/>
    <w:rsid w:val="001F45B8"/>
    <w:rsid w:val="002230B9"/>
    <w:rsid w:val="00226281"/>
    <w:rsid w:val="00227518"/>
    <w:rsid w:val="0024706E"/>
    <w:rsid w:val="0026004D"/>
    <w:rsid w:val="002640DD"/>
    <w:rsid w:val="0026582C"/>
    <w:rsid w:val="002678F4"/>
    <w:rsid w:val="00272C27"/>
    <w:rsid w:val="00275D12"/>
    <w:rsid w:val="00281A4E"/>
    <w:rsid w:val="00284FEB"/>
    <w:rsid w:val="002860C4"/>
    <w:rsid w:val="00290A2B"/>
    <w:rsid w:val="00293B86"/>
    <w:rsid w:val="002A281A"/>
    <w:rsid w:val="002A388C"/>
    <w:rsid w:val="002A7662"/>
    <w:rsid w:val="002B5741"/>
    <w:rsid w:val="002C17AA"/>
    <w:rsid w:val="002E472E"/>
    <w:rsid w:val="00300A0F"/>
    <w:rsid w:val="00300A5B"/>
    <w:rsid w:val="00305409"/>
    <w:rsid w:val="00314C5F"/>
    <w:rsid w:val="003609EF"/>
    <w:rsid w:val="0036231A"/>
    <w:rsid w:val="00363423"/>
    <w:rsid w:val="00374096"/>
    <w:rsid w:val="00374415"/>
    <w:rsid w:val="00374DD4"/>
    <w:rsid w:val="00385FBA"/>
    <w:rsid w:val="00392E62"/>
    <w:rsid w:val="00392EC6"/>
    <w:rsid w:val="003E1A36"/>
    <w:rsid w:val="003E3B97"/>
    <w:rsid w:val="003E3BEE"/>
    <w:rsid w:val="00410371"/>
    <w:rsid w:val="004242F1"/>
    <w:rsid w:val="00441797"/>
    <w:rsid w:val="0044768E"/>
    <w:rsid w:val="00456520"/>
    <w:rsid w:val="00464805"/>
    <w:rsid w:val="00497DD7"/>
    <w:rsid w:val="004A56B1"/>
    <w:rsid w:val="004B75B7"/>
    <w:rsid w:val="004C07BC"/>
    <w:rsid w:val="004C63DD"/>
    <w:rsid w:val="004D2284"/>
    <w:rsid w:val="005141D9"/>
    <w:rsid w:val="0051580D"/>
    <w:rsid w:val="00547111"/>
    <w:rsid w:val="00550F54"/>
    <w:rsid w:val="00560950"/>
    <w:rsid w:val="00563934"/>
    <w:rsid w:val="00574F78"/>
    <w:rsid w:val="005767EB"/>
    <w:rsid w:val="00577E0E"/>
    <w:rsid w:val="005907E2"/>
    <w:rsid w:val="00592D74"/>
    <w:rsid w:val="005A5A9C"/>
    <w:rsid w:val="005E2C44"/>
    <w:rsid w:val="00621188"/>
    <w:rsid w:val="006257ED"/>
    <w:rsid w:val="0063325D"/>
    <w:rsid w:val="00650E43"/>
    <w:rsid w:val="00653DE4"/>
    <w:rsid w:val="00663D89"/>
    <w:rsid w:val="00665C47"/>
    <w:rsid w:val="00667140"/>
    <w:rsid w:val="00670255"/>
    <w:rsid w:val="00672CBB"/>
    <w:rsid w:val="00695808"/>
    <w:rsid w:val="00696E59"/>
    <w:rsid w:val="006B3C66"/>
    <w:rsid w:val="006B46FB"/>
    <w:rsid w:val="006B6F80"/>
    <w:rsid w:val="006C5486"/>
    <w:rsid w:val="006E21FB"/>
    <w:rsid w:val="006F4AD0"/>
    <w:rsid w:val="00732F5A"/>
    <w:rsid w:val="00745C21"/>
    <w:rsid w:val="0076150F"/>
    <w:rsid w:val="00771F32"/>
    <w:rsid w:val="00785AFF"/>
    <w:rsid w:val="00792342"/>
    <w:rsid w:val="007977A8"/>
    <w:rsid w:val="007B512A"/>
    <w:rsid w:val="007C0455"/>
    <w:rsid w:val="007C09AD"/>
    <w:rsid w:val="007C2097"/>
    <w:rsid w:val="007C24E2"/>
    <w:rsid w:val="007D6A07"/>
    <w:rsid w:val="007F7259"/>
    <w:rsid w:val="007F7B3D"/>
    <w:rsid w:val="00800809"/>
    <w:rsid w:val="008040A8"/>
    <w:rsid w:val="00807EA0"/>
    <w:rsid w:val="008279FA"/>
    <w:rsid w:val="008626E7"/>
    <w:rsid w:val="00870EE7"/>
    <w:rsid w:val="008712E1"/>
    <w:rsid w:val="00873374"/>
    <w:rsid w:val="0088068E"/>
    <w:rsid w:val="008863B9"/>
    <w:rsid w:val="008A0AAC"/>
    <w:rsid w:val="008A45A6"/>
    <w:rsid w:val="008C166F"/>
    <w:rsid w:val="008D3CCC"/>
    <w:rsid w:val="008D4170"/>
    <w:rsid w:val="008F3789"/>
    <w:rsid w:val="008F686C"/>
    <w:rsid w:val="0091207D"/>
    <w:rsid w:val="009148DE"/>
    <w:rsid w:val="00916574"/>
    <w:rsid w:val="00924C3E"/>
    <w:rsid w:val="00927946"/>
    <w:rsid w:val="00941E30"/>
    <w:rsid w:val="00973773"/>
    <w:rsid w:val="00975727"/>
    <w:rsid w:val="009777D9"/>
    <w:rsid w:val="0098422A"/>
    <w:rsid w:val="00991B88"/>
    <w:rsid w:val="009A5753"/>
    <w:rsid w:val="009A579D"/>
    <w:rsid w:val="009B13F9"/>
    <w:rsid w:val="009C5B9C"/>
    <w:rsid w:val="009D53BE"/>
    <w:rsid w:val="009E3297"/>
    <w:rsid w:val="009E4B4C"/>
    <w:rsid w:val="009F4828"/>
    <w:rsid w:val="009F562A"/>
    <w:rsid w:val="009F734F"/>
    <w:rsid w:val="00A246B6"/>
    <w:rsid w:val="00A308F0"/>
    <w:rsid w:val="00A34D2E"/>
    <w:rsid w:val="00A47E70"/>
    <w:rsid w:val="00A50CF0"/>
    <w:rsid w:val="00A63A85"/>
    <w:rsid w:val="00A7071B"/>
    <w:rsid w:val="00A71099"/>
    <w:rsid w:val="00A7671C"/>
    <w:rsid w:val="00A9176F"/>
    <w:rsid w:val="00AA2CBC"/>
    <w:rsid w:val="00AB66B1"/>
    <w:rsid w:val="00AC2713"/>
    <w:rsid w:val="00AC5820"/>
    <w:rsid w:val="00AD1CD8"/>
    <w:rsid w:val="00AF01A9"/>
    <w:rsid w:val="00B0233C"/>
    <w:rsid w:val="00B03E98"/>
    <w:rsid w:val="00B05011"/>
    <w:rsid w:val="00B258BB"/>
    <w:rsid w:val="00B36D49"/>
    <w:rsid w:val="00B37FA6"/>
    <w:rsid w:val="00B56630"/>
    <w:rsid w:val="00B61F5A"/>
    <w:rsid w:val="00B65467"/>
    <w:rsid w:val="00B67B97"/>
    <w:rsid w:val="00B87461"/>
    <w:rsid w:val="00B968C8"/>
    <w:rsid w:val="00BA2388"/>
    <w:rsid w:val="00BA3EC5"/>
    <w:rsid w:val="00BA51D9"/>
    <w:rsid w:val="00BB5DFC"/>
    <w:rsid w:val="00BD1967"/>
    <w:rsid w:val="00BD279D"/>
    <w:rsid w:val="00BD6BB8"/>
    <w:rsid w:val="00C03551"/>
    <w:rsid w:val="00C056E5"/>
    <w:rsid w:val="00C11ECC"/>
    <w:rsid w:val="00C240CC"/>
    <w:rsid w:val="00C41AF7"/>
    <w:rsid w:val="00C66BA2"/>
    <w:rsid w:val="00C82D50"/>
    <w:rsid w:val="00C86234"/>
    <w:rsid w:val="00C86A18"/>
    <w:rsid w:val="00C870F6"/>
    <w:rsid w:val="00C87A22"/>
    <w:rsid w:val="00C92A5D"/>
    <w:rsid w:val="00C95985"/>
    <w:rsid w:val="00C95A97"/>
    <w:rsid w:val="00CA2787"/>
    <w:rsid w:val="00CB2D5A"/>
    <w:rsid w:val="00CC5026"/>
    <w:rsid w:val="00CC68D0"/>
    <w:rsid w:val="00CE6FBF"/>
    <w:rsid w:val="00CE79B5"/>
    <w:rsid w:val="00D00148"/>
    <w:rsid w:val="00D03F9A"/>
    <w:rsid w:val="00D06D51"/>
    <w:rsid w:val="00D14405"/>
    <w:rsid w:val="00D24991"/>
    <w:rsid w:val="00D31026"/>
    <w:rsid w:val="00D35695"/>
    <w:rsid w:val="00D373BD"/>
    <w:rsid w:val="00D50255"/>
    <w:rsid w:val="00D66520"/>
    <w:rsid w:val="00D84AE9"/>
    <w:rsid w:val="00DA0DBE"/>
    <w:rsid w:val="00DA1FC7"/>
    <w:rsid w:val="00DB2C64"/>
    <w:rsid w:val="00DB3990"/>
    <w:rsid w:val="00DB3B9F"/>
    <w:rsid w:val="00DD34E0"/>
    <w:rsid w:val="00DE12D9"/>
    <w:rsid w:val="00DE34CF"/>
    <w:rsid w:val="00E13F3D"/>
    <w:rsid w:val="00E34898"/>
    <w:rsid w:val="00E35060"/>
    <w:rsid w:val="00E50DF1"/>
    <w:rsid w:val="00E53BB2"/>
    <w:rsid w:val="00E9177E"/>
    <w:rsid w:val="00EA51E8"/>
    <w:rsid w:val="00EB09B7"/>
    <w:rsid w:val="00EB394A"/>
    <w:rsid w:val="00EC6DB7"/>
    <w:rsid w:val="00EE7D7C"/>
    <w:rsid w:val="00F02F66"/>
    <w:rsid w:val="00F25D98"/>
    <w:rsid w:val="00F2700A"/>
    <w:rsid w:val="00F300FB"/>
    <w:rsid w:val="00F7391B"/>
    <w:rsid w:val="00F8417E"/>
    <w:rsid w:val="00FA0AC9"/>
    <w:rsid w:val="00FB0699"/>
    <w:rsid w:val="00FB2005"/>
    <w:rsid w:val="00FB6386"/>
    <w:rsid w:val="00FC7A00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407</TotalTime>
  <Pages>3</Pages>
  <Words>503</Words>
  <Characters>2873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162</cp:revision>
  <cp:lastPrinted>1900-01-01T00:00:00Z</cp:lastPrinted>
  <dcterms:created xsi:type="dcterms:W3CDTF">2022-12-12T09:24:00Z</dcterms:created>
  <dcterms:modified xsi:type="dcterms:W3CDTF">2023-07-21T13:58:00Z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