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779F2C21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6D518F">
          <w:rPr>
            <w:b/>
            <w:i/>
            <w:noProof/>
            <w:sz w:val="28"/>
          </w:rPr>
          <w:t>429</w:t>
        </w:r>
      </w:fldSimple>
    </w:p>
    <w:p w14:paraId="6FC967F9" w14:textId="77777777" w:rsidR="00D02481" w:rsidRDefault="006D0A98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D0A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AA751E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</w:t>
            </w:r>
            <w:r w:rsidR="0073525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39DB97" w:rsidR="001E41F3" w:rsidRPr="00745C21" w:rsidRDefault="006D518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431A5B" w:rsidR="001E41F3" w:rsidRPr="00410371" w:rsidRDefault="006D0A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6D518F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68BA0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 xml:space="preserve">NR5GC FR2 : Addition of test case </w:t>
            </w:r>
            <w:r w:rsidR="000C743A">
              <w:rPr>
                <w:rFonts w:cs="Arial"/>
                <w:color w:val="000000"/>
                <w:sz w:val="18"/>
                <w:szCs w:val="18"/>
              </w:rPr>
              <w:t>9.1.</w:t>
            </w:r>
            <w:r w:rsidR="00963C90">
              <w:rPr>
                <w:rFonts w:cs="Arial"/>
                <w:color w:val="000000"/>
                <w:sz w:val="18"/>
                <w:szCs w:val="18"/>
              </w:rPr>
              <w:t>10.</w:t>
            </w:r>
            <w:r w:rsidR="00735254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4321E" w:rsidR="001E41F3" w:rsidRDefault="006D0A98" w:rsidP="0025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FE1E42" w:rsidRPr="00FE1E42">
              <w:rPr>
                <w:noProof/>
              </w:rPr>
              <w:t>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04211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</w:t>
            </w:r>
            <w:r w:rsidR="007248E7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B55D5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E1E42">
              <w:t>9.1.10.</w:t>
            </w:r>
            <w:r w:rsidR="00735254">
              <w:t>4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E17016E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E1E42">
              <w:t>9.1.10.</w:t>
            </w:r>
            <w:r w:rsidR="00735254">
              <w:t>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B8B56B" w:rsidR="004D7D01" w:rsidRDefault="00FE1E4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9.1.10.</w:t>
            </w:r>
            <w:r w:rsidR="00735254">
              <w:t>4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4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24B7D4C" w14:textId="2242B612" w:rsidR="008E11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113A" w:rsidRPr="00E21C87">
        <w:rPr>
          <w:rFonts w:cs="Arial"/>
          <w:iCs/>
        </w:rPr>
        <w:t>Table of Contents</w:t>
      </w:r>
      <w:r w:rsidR="008E113A">
        <w:tab/>
      </w:r>
      <w:r w:rsidR="008E113A">
        <w:fldChar w:fldCharType="begin"/>
      </w:r>
      <w:r w:rsidR="008E113A">
        <w:instrText xml:space="preserve"> PAGEREF _Toc129870485 \h </w:instrText>
      </w:r>
      <w:r w:rsidR="008E113A">
        <w:fldChar w:fldCharType="separate"/>
      </w:r>
      <w:r w:rsidR="008E113A">
        <w:t>2</w:t>
      </w:r>
      <w:r w:rsidR="008E113A">
        <w:fldChar w:fldCharType="end"/>
      </w:r>
    </w:p>
    <w:p w14:paraId="65129CA1" w14:textId="4BC6875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_Toc129870486 \h </w:instrText>
      </w:r>
      <w:r>
        <w:fldChar w:fldCharType="separate"/>
      </w:r>
      <w:r>
        <w:t>3</w:t>
      </w:r>
      <w:r>
        <w:fldChar w:fldCharType="end"/>
      </w:r>
    </w:p>
    <w:p w14:paraId="160FCC65" w14:textId="474C9632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_Toc129870487 \h </w:instrText>
      </w:r>
      <w:r>
        <w:fldChar w:fldCharType="separate"/>
      </w:r>
      <w:r>
        <w:t>3</w:t>
      </w:r>
      <w:r>
        <w:fldChar w:fldCharType="end"/>
      </w:r>
    </w:p>
    <w:p w14:paraId="7720F47D" w14:textId="7BE759F8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_Toc129870488 \h </w:instrText>
      </w:r>
      <w:r>
        <w:fldChar w:fldCharType="separate"/>
      </w:r>
      <w:r>
        <w:t>3</w:t>
      </w:r>
      <w:r>
        <w:fldChar w:fldCharType="end"/>
      </w:r>
    </w:p>
    <w:p w14:paraId="46504949" w14:textId="2B0FAD21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_Toc129870489 \h </w:instrText>
      </w:r>
      <w:r>
        <w:fldChar w:fldCharType="separate"/>
      </w:r>
      <w:r>
        <w:t>3</w:t>
      </w:r>
      <w:r>
        <w:fldChar w:fldCharType="end"/>
      </w:r>
    </w:p>
    <w:p w14:paraId="11184253" w14:textId="71D6BDA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_Toc129870490 \h </w:instrText>
      </w:r>
      <w:r>
        <w:fldChar w:fldCharType="separate"/>
      </w:r>
      <w:r>
        <w:t>3</w:t>
      </w:r>
      <w:r>
        <w:fldChar w:fldCharType="end"/>
      </w:r>
    </w:p>
    <w:p w14:paraId="6AB52498" w14:textId="399494B7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_Toc129870491 \h </w:instrText>
      </w:r>
      <w:r>
        <w:fldChar w:fldCharType="separate"/>
      </w:r>
      <w:r>
        <w:t>3</w:t>
      </w:r>
      <w:r>
        <w:fldChar w:fldCharType="end"/>
      </w:r>
    </w:p>
    <w:p w14:paraId="4249CF22" w14:textId="4AE9B5F7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_Toc129870492 \h </w:instrText>
      </w:r>
      <w:r>
        <w:fldChar w:fldCharType="separate"/>
      </w:r>
      <w:r>
        <w:t>3</w:t>
      </w:r>
      <w:r>
        <w:fldChar w:fldCharType="end"/>
      </w:r>
    </w:p>
    <w:p w14:paraId="325A0C2F" w14:textId="249C251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48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5E2D82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E1E42">
        <w:t>9.1.10.</w:t>
      </w:r>
      <w:r w:rsidR="00735254">
        <w:t>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48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4567020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E1E42">
        <w:t>9.1.10.</w:t>
      </w:r>
      <w:r w:rsidR="00735254">
        <w:t>4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C67E5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8E113A" w:rsidRPr="008E113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48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489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47169A22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</w:t>
      </w:r>
      <w:r w:rsidR="00250094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490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64F2BC0B" w:rsidR="00007D89" w:rsidRPr="00954EDD" w:rsidRDefault="008E113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870491"/>
      <w:bookmarkStart w:id="19" w:name="_Hlk120026754"/>
      <w:r w:rsidRPr="008E113A">
        <w:rPr>
          <w:rFonts w:cs="Arial"/>
          <w:b/>
        </w:rPr>
        <w:t>Qualcomm Snapdragon x70 5G Modem RF System</w:t>
      </w:r>
      <w:bookmarkEnd w:id="18"/>
    </w:p>
    <w:bookmarkEnd w:id="19"/>
    <w:p w14:paraId="29B59B52" w14:textId="721FCA2B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E113A" w:rsidRPr="008E113A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4D7E2E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32BD9">
        <w:t>9_1_10_</w:t>
      </w:r>
      <w:r w:rsidR="00735254">
        <w:t>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AC4F780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32BD9">
        <w:rPr>
          <w:rFonts w:cs="Arial"/>
        </w:rPr>
        <w:t>9_1_10</w:t>
      </w:r>
      <w:r w:rsidR="00250094">
        <w:rPr>
          <w:rFonts w:cs="Arial"/>
        </w:rPr>
        <w:t>_</w:t>
      </w:r>
      <w:r w:rsidR="00735254">
        <w:rPr>
          <w:rFonts w:cs="Arial"/>
        </w:rPr>
        <w:t>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492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75BA33D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802A9B">
              <w:rPr>
                <w:rFonts w:cs="Arial"/>
                <w:b/>
                <w:sz w:val="18"/>
              </w:rPr>
              <w:t>7</w:t>
            </w:r>
            <w:r w:rsidR="00A7211F">
              <w:rPr>
                <w:rFonts w:cs="Arial"/>
                <w:b/>
                <w:sz w:val="18"/>
              </w:rPr>
              <w:t>4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802A9B">
              <w:rPr>
                <w:rFonts w:cs="Arial"/>
                <w:b/>
                <w:sz w:val="18"/>
              </w:rPr>
              <w:t>9.1.10.</w:t>
            </w:r>
            <w:r w:rsidR="00A7211F">
              <w:rPr>
                <w:rFonts w:cs="Arial"/>
                <w:b/>
                <w:sz w:val="18"/>
              </w:rPr>
              <w:t>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1B15C" w14:textId="77777777" w:rsidR="00887FC5" w:rsidRDefault="00887FC5">
      <w:r>
        <w:separator/>
      </w:r>
    </w:p>
  </w:endnote>
  <w:endnote w:type="continuationSeparator" w:id="0">
    <w:p w14:paraId="7898D204" w14:textId="77777777" w:rsidR="00887FC5" w:rsidRDefault="0088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64FE6" w14:textId="77777777" w:rsidR="00887FC5" w:rsidRDefault="00887FC5">
      <w:r>
        <w:separator/>
      </w:r>
    </w:p>
  </w:footnote>
  <w:footnote w:type="continuationSeparator" w:id="0">
    <w:p w14:paraId="60614707" w14:textId="77777777" w:rsidR="00887FC5" w:rsidRDefault="00887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C743A"/>
    <w:rsid w:val="000D44B3"/>
    <w:rsid w:val="000D4593"/>
    <w:rsid w:val="000D4B2C"/>
    <w:rsid w:val="000E1B96"/>
    <w:rsid w:val="00107268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0094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2A34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D0A98"/>
    <w:rsid w:val="006D518F"/>
    <w:rsid w:val="006E13A4"/>
    <w:rsid w:val="006E21FB"/>
    <w:rsid w:val="006E6C37"/>
    <w:rsid w:val="006F0E64"/>
    <w:rsid w:val="006F7A50"/>
    <w:rsid w:val="0071432D"/>
    <w:rsid w:val="00716369"/>
    <w:rsid w:val="0072197D"/>
    <w:rsid w:val="007248E7"/>
    <w:rsid w:val="00732BD9"/>
    <w:rsid w:val="00735254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A9F"/>
    <w:rsid w:val="007D6A07"/>
    <w:rsid w:val="007E0BF4"/>
    <w:rsid w:val="007E198F"/>
    <w:rsid w:val="007F4BD1"/>
    <w:rsid w:val="007F7259"/>
    <w:rsid w:val="00802A9B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87FC5"/>
    <w:rsid w:val="00895872"/>
    <w:rsid w:val="008A0D7B"/>
    <w:rsid w:val="008A45A6"/>
    <w:rsid w:val="008B560F"/>
    <w:rsid w:val="008C189A"/>
    <w:rsid w:val="008D3CCC"/>
    <w:rsid w:val="008D4170"/>
    <w:rsid w:val="008E113A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63C9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211F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120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3EB2"/>
    <w:rsid w:val="00EE7D7C"/>
    <w:rsid w:val="00F0485F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1E42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819</TotalTime>
  <Pages>3</Pages>
  <Words>463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339</cp:revision>
  <cp:lastPrinted>1900-01-01T00:00:00Z</cp:lastPrinted>
  <dcterms:created xsi:type="dcterms:W3CDTF">2022-01-24T16:23:00Z</dcterms:created>
  <dcterms:modified xsi:type="dcterms:W3CDTF">2023-05-11T12:59:00Z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