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06AC5D68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55025D">
          <w:rPr>
            <w:b/>
            <w:i/>
            <w:noProof/>
            <w:sz w:val="28"/>
          </w:rPr>
          <w:t>2</w:t>
        </w:r>
        <w:r w:rsidR="00430DD6">
          <w:rPr>
            <w:b/>
            <w:i/>
            <w:noProof/>
            <w:sz w:val="28"/>
          </w:rPr>
          <w:t>6</w:t>
        </w:r>
        <w:r w:rsidR="00AF7618">
          <w:rPr>
            <w:b/>
            <w:i/>
            <w:noProof/>
            <w:sz w:val="28"/>
          </w:rPr>
          <w:t>5</w:t>
        </w:r>
      </w:fldSimple>
    </w:p>
    <w:p w14:paraId="6FC967F9" w14:textId="77777777" w:rsidR="00D02481" w:rsidRDefault="00AF7618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AF76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ABD11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AF761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AF7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55025D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976D9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>NR5GC FR</w:t>
            </w:r>
            <w:proofErr w:type="gramStart"/>
            <w:r w:rsidR="00302CB0">
              <w:rPr>
                <w:rFonts w:cs="Arial"/>
                <w:color w:val="000000"/>
                <w:sz w:val="18"/>
                <w:szCs w:val="18"/>
              </w:rPr>
              <w:t>2 :</w:t>
            </w:r>
            <w:proofErr w:type="gramEnd"/>
            <w:r w:rsidR="00302CB0">
              <w:rPr>
                <w:rFonts w:cs="Arial"/>
                <w:color w:val="000000"/>
                <w:sz w:val="18"/>
                <w:szCs w:val="18"/>
              </w:rPr>
              <w:t xml:space="preserve"> Addition of test case </w:t>
            </w:r>
            <w:r w:rsidR="00C91EAB">
              <w:rPr>
                <w:rFonts w:cs="Arial"/>
                <w:color w:val="000000"/>
                <w:sz w:val="18"/>
                <w:szCs w:val="18"/>
              </w:rPr>
              <w:t>8.1.6.1.3.</w:t>
            </w:r>
            <w:r w:rsidR="00AF7618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76312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</w:t>
            </w:r>
            <w:r w:rsidR="001F5BF2">
              <w:rPr>
                <w:noProof/>
              </w:rPr>
              <w:t>6</w:t>
            </w:r>
            <w:r w:rsidRPr="00FD04B3">
              <w:rPr>
                <w:noProof/>
              </w:rPr>
              <w:t xml:space="preserve">_Test, </w:t>
            </w:r>
            <w:r w:rsidR="001F5BF2" w:rsidRPr="001F5BF2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CCA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</w:t>
            </w:r>
            <w:r w:rsidR="00C91EA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56AF2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30DD6">
              <w:t>8.1.6.1.3.</w:t>
            </w:r>
            <w:r w:rsidR="00AF7618">
              <w:t>6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26689B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30DD6">
              <w:t>8.1.6.1.3.</w:t>
            </w:r>
            <w:r w:rsidR="00AF7618">
              <w:t>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6A53C" w:rsidR="004D7D01" w:rsidRDefault="00430DD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8.1.6.1.3.</w:t>
            </w:r>
            <w:r w:rsidR="00AF7618">
              <w:t>6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5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B64603E" w14:textId="1AB55363" w:rsidR="00336183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183" w:rsidRPr="00650F39">
        <w:rPr>
          <w:rFonts w:cs="Arial"/>
          <w:iCs/>
        </w:rPr>
        <w:t>Table of Contents</w:t>
      </w:r>
      <w:r w:rsidR="00336183">
        <w:tab/>
      </w:r>
      <w:r w:rsidR="00336183">
        <w:fldChar w:fldCharType="begin"/>
      </w:r>
      <w:r w:rsidR="00336183">
        <w:instrText xml:space="preserve"> PAGEREF _Toc129870529 \h </w:instrText>
      </w:r>
      <w:r w:rsidR="00336183">
        <w:fldChar w:fldCharType="separate"/>
      </w:r>
      <w:r w:rsidR="00336183">
        <w:t>2</w:t>
      </w:r>
      <w:r w:rsidR="00336183">
        <w:fldChar w:fldCharType="end"/>
      </w:r>
    </w:p>
    <w:p w14:paraId="44CCFD9E" w14:textId="5A7034A4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_Toc129870530 \h </w:instrText>
      </w:r>
      <w:r>
        <w:fldChar w:fldCharType="separate"/>
      </w:r>
      <w:r>
        <w:t>3</w:t>
      </w:r>
      <w:r>
        <w:fldChar w:fldCharType="end"/>
      </w:r>
    </w:p>
    <w:p w14:paraId="072A811A" w14:textId="61F49E14" w:rsidR="00336183" w:rsidRDefault="003361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0F3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0F3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_Toc129870531 \h </w:instrText>
      </w:r>
      <w:r>
        <w:fldChar w:fldCharType="separate"/>
      </w:r>
      <w:r>
        <w:t>3</w:t>
      </w:r>
      <w:r>
        <w:fldChar w:fldCharType="end"/>
      </w:r>
    </w:p>
    <w:p w14:paraId="04A768BD" w14:textId="2D00DCF9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_Toc129870532 \h </w:instrText>
      </w:r>
      <w:r>
        <w:fldChar w:fldCharType="separate"/>
      </w:r>
      <w:r>
        <w:t>3</w:t>
      </w:r>
      <w:r>
        <w:fldChar w:fldCharType="end"/>
      </w:r>
    </w:p>
    <w:p w14:paraId="2569C72B" w14:textId="2AFD10F4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_Toc129870533 \h </w:instrText>
      </w:r>
      <w:r>
        <w:fldChar w:fldCharType="separate"/>
      </w:r>
      <w:r>
        <w:t>3</w:t>
      </w:r>
      <w:r>
        <w:fldChar w:fldCharType="end"/>
      </w:r>
    </w:p>
    <w:p w14:paraId="660A9269" w14:textId="1890A96D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_Toc129870534 \h </w:instrText>
      </w:r>
      <w:r>
        <w:fldChar w:fldCharType="separate"/>
      </w:r>
      <w:r>
        <w:t>3</w:t>
      </w:r>
      <w:r>
        <w:fldChar w:fldCharType="end"/>
      </w:r>
    </w:p>
    <w:p w14:paraId="3E9FC586" w14:textId="1CC32AAC" w:rsidR="00336183" w:rsidRDefault="003361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0F3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0F39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_Toc129870535 \h </w:instrText>
      </w:r>
      <w:r>
        <w:fldChar w:fldCharType="separate"/>
      </w:r>
      <w:r>
        <w:t>3</w:t>
      </w:r>
      <w:r>
        <w:fldChar w:fldCharType="end"/>
      </w:r>
    </w:p>
    <w:p w14:paraId="1269776E" w14:textId="1F429069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_Toc129870536 \h </w:instrText>
      </w:r>
      <w:r>
        <w:fldChar w:fldCharType="separate"/>
      </w:r>
      <w:r>
        <w:t>3</w:t>
      </w:r>
      <w:r>
        <w:fldChar w:fldCharType="end"/>
      </w:r>
    </w:p>
    <w:p w14:paraId="325A0C2F" w14:textId="731770F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53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0CAAEB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716369">
        <w:t>8.1.6.1.3.</w:t>
      </w:r>
      <w:r w:rsidR="00AF7618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53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5721DA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16369">
        <w:t>8.1.6.1.3.</w:t>
      </w:r>
      <w:r w:rsidR="00AF7618">
        <w:t>6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F9C6CA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336183" w:rsidRPr="00336183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53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533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0C44B73F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534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77E52AD7" w:rsidR="00007D89" w:rsidRPr="00954EDD" w:rsidRDefault="0033618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Hlk120026754"/>
      <w:bookmarkStart w:id="19" w:name="_Toc129870535"/>
      <w:r w:rsidRPr="00336183">
        <w:rPr>
          <w:rFonts w:cs="Arial"/>
          <w:b/>
        </w:rPr>
        <w:t>Qualcomm Snapdragon x70 5G Modem RF System</w:t>
      </w:r>
      <w:bookmarkEnd w:id="19"/>
    </w:p>
    <w:bookmarkEnd w:id="18"/>
    <w:p w14:paraId="29B59B52" w14:textId="4C984F52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336183" w:rsidRPr="00336183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6236CD6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16369">
        <w:t>8_1_6_1_3_</w:t>
      </w:r>
      <w:r w:rsidR="00AF7618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57A277E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16369">
        <w:rPr>
          <w:rFonts w:cs="Arial"/>
        </w:rPr>
        <w:t>8_1_6_1_3_</w:t>
      </w:r>
      <w:r w:rsidR="00AF7618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536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AE37F6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716369">
              <w:rPr>
                <w:rFonts w:cs="Arial"/>
                <w:b/>
                <w:sz w:val="18"/>
              </w:rPr>
              <w:t>6</w:t>
            </w:r>
            <w:r w:rsidR="00AF7618">
              <w:rPr>
                <w:rFonts w:cs="Arial"/>
                <w:b/>
                <w:sz w:val="18"/>
              </w:rPr>
              <w:t>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716369">
              <w:rPr>
                <w:rFonts w:cs="Arial"/>
                <w:b/>
                <w:sz w:val="18"/>
              </w:rPr>
              <w:t>8.1.6.1.3.</w:t>
            </w:r>
            <w:r w:rsidR="00AF7618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183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810</TotalTime>
  <Pages>3</Pages>
  <Words>463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322</cp:revision>
  <cp:lastPrinted>1900-01-01T00:00:00Z</cp:lastPrinted>
  <dcterms:created xsi:type="dcterms:W3CDTF">2022-01-24T16:23:00Z</dcterms:created>
  <dcterms:modified xsi:type="dcterms:W3CDTF">2023-03-16T14:48:00Z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