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AC48D" w14:textId="0FD0EE88" w:rsidR="000460FA" w:rsidRDefault="000460FA" w:rsidP="00046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</w:t>
        </w:r>
        <w:r w:rsidR="009B159E">
          <w:rPr>
            <w:b/>
            <w:i/>
            <w:noProof/>
            <w:sz w:val="28"/>
          </w:rPr>
          <w:t>200</w:t>
        </w:r>
      </w:fldSimple>
    </w:p>
    <w:p w14:paraId="1F23185C" w14:textId="77777777" w:rsidR="000460FA" w:rsidRDefault="00000000" w:rsidP="000460F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460FA" w:rsidRPr="00BA51D9">
          <w:rPr>
            <w:b/>
            <w:noProof/>
            <w:sz w:val="24"/>
          </w:rPr>
          <w:t>Online</w:t>
        </w:r>
      </w:fldSimple>
      <w:r w:rsidR="000460FA">
        <w:rPr>
          <w:b/>
          <w:noProof/>
          <w:sz w:val="24"/>
        </w:rPr>
        <w:t xml:space="preserve">, </w:t>
      </w:r>
      <w:r w:rsidR="000460FA">
        <w:fldChar w:fldCharType="begin"/>
      </w:r>
      <w:r w:rsidR="000460FA">
        <w:instrText xml:space="preserve"> DOCPROPERTY  Country  \* MERGEFORMAT </w:instrText>
      </w:r>
      <w:r w:rsidR="000460FA">
        <w:fldChar w:fldCharType="end"/>
      </w:r>
      <w:r w:rsidR="000460FA">
        <w:rPr>
          <w:b/>
          <w:noProof/>
          <w:sz w:val="24"/>
        </w:rPr>
        <w:t xml:space="preserve">, </w:t>
      </w:r>
      <w:fldSimple w:instr=" DOCPROPERTY  StartDate  \* MERGEFORMAT ">
        <w:r w:rsidR="000460FA" w:rsidRPr="00BA51D9">
          <w:rPr>
            <w:b/>
            <w:noProof/>
            <w:sz w:val="24"/>
          </w:rPr>
          <w:t>9th Dec 2022</w:t>
        </w:r>
      </w:fldSimple>
      <w:r w:rsidR="000460FA">
        <w:rPr>
          <w:b/>
          <w:noProof/>
          <w:sz w:val="24"/>
        </w:rPr>
        <w:t xml:space="preserve"> - </w:t>
      </w:r>
      <w:fldSimple w:instr=" DOCPROPERTY  EndDate  \* MERGEFORMAT ">
        <w:r w:rsidR="000460FA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77777777" w:rsidR="000460FA" w:rsidRPr="00410371" w:rsidRDefault="00000000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0FA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57D9BA20" w:rsidR="000460FA" w:rsidRPr="00410371" w:rsidRDefault="00000000" w:rsidP="00E121F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460FA" w:rsidRPr="00410371">
                <w:rPr>
                  <w:b/>
                  <w:noProof/>
                  <w:sz w:val="28"/>
                </w:rPr>
                <w:t>2</w:t>
              </w:r>
              <w:r w:rsidR="009B159E">
                <w:rPr>
                  <w:b/>
                  <w:noProof/>
                  <w:sz w:val="28"/>
                </w:rPr>
                <w:t>989</w:t>
              </w:r>
            </w:fldSimple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77777777" w:rsidR="000460FA" w:rsidRPr="00410371" w:rsidRDefault="00000000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60FA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77777777" w:rsidR="000460FA" w:rsidRPr="00410371" w:rsidRDefault="00000000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60FA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7FF5E8FA" w:rsidR="000460FA" w:rsidRDefault="00515B06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515B06">
              <w:t>Corrections for NR5GC UAC test case 1</w:t>
            </w:r>
            <w:r>
              <w:t>1</w:t>
            </w:r>
            <w:r w:rsidRPr="00515B06">
              <w:t>.3.5</w:t>
            </w:r>
          </w:p>
        </w:tc>
      </w:tr>
      <w:tr w:rsidR="000460FA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34A9CBF9" w:rsidR="000460FA" w:rsidRDefault="00276B01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0460FA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460FA" w:rsidRDefault="000460F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60FA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77777777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460FA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460FA" w:rsidRDefault="000460FA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71C6D251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460FA">
                <w:rPr>
                  <w:noProof/>
                </w:rPr>
                <w:t>2023-0</w:t>
              </w:r>
              <w:r w:rsidR="00172B9E">
                <w:rPr>
                  <w:noProof/>
                </w:rPr>
                <w:t>2</w:t>
              </w:r>
              <w:r w:rsidR="000460FA">
                <w:rPr>
                  <w:noProof/>
                </w:rPr>
                <w:t>-</w:t>
              </w:r>
              <w:r w:rsidR="00172B9E">
                <w:rPr>
                  <w:noProof/>
                </w:rPr>
                <w:t>0</w:t>
              </w:r>
              <w:r w:rsidR="006A5ED3">
                <w:rPr>
                  <w:noProof/>
                </w:rPr>
                <w:t>2</w:t>
              </w:r>
            </w:fldSimple>
            <w:r w:rsidR="004F4B1B">
              <w:rPr>
                <w:noProof/>
              </w:rPr>
              <w:t>3</w:t>
            </w:r>
          </w:p>
        </w:tc>
      </w:tr>
      <w:tr w:rsidR="000460FA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77777777" w:rsidR="000460FA" w:rsidRPr="00EE664E" w:rsidRDefault="00EE664E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E664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460FA" w:rsidRDefault="000460FA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77777777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460FA">
                <w:rPr>
                  <w:noProof/>
                </w:rPr>
                <w:t>Rel-17</w:t>
              </w:r>
            </w:fldSimple>
          </w:p>
        </w:tc>
      </w:tr>
      <w:tr w:rsidR="000460FA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460FA" w:rsidRDefault="000460FA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460FA" w:rsidRDefault="000460FA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460FA" w:rsidRPr="007C2097" w:rsidRDefault="000460FA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0FA" w14:paraId="4F28E2EC" w14:textId="77777777" w:rsidTr="00E121FF">
        <w:tc>
          <w:tcPr>
            <w:tcW w:w="1843" w:type="dxa"/>
          </w:tcPr>
          <w:p w14:paraId="2A91F691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8FB32D" w14:textId="77777777" w:rsidR="00AA5888" w:rsidRPr="00DB637D" w:rsidRDefault="00AA5888" w:rsidP="00DB637D">
            <w:pPr>
              <w:pStyle w:val="CRCoverPage"/>
              <w:numPr>
                <w:ilvl w:val="0"/>
                <w:numId w:val="41"/>
              </w:numPr>
              <w:spacing w:after="0"/>
              <w:rPr>
                <w:rFonts w:cs="Arial"/>
                <w:lang w:eastAsia="en-GB"/>
              </w:rPr>
            </w:pPr>
            <w:r w:rsidRPr="00DB637D">
              <w:rPr>
                <w:rFonts w:cs="Arial"/>
                <w:lang w:eastAsia="en-GB"/>
              </w:rPr>
              <w:t xml:space="preserve">If the REGISTRATION REQ is sent with registration type ‘mobility’, the current TTCN implementation at steps 2Ca1 and 11Fa1 would incorrectly fail the check with cause "Initial Registration </w:t>
            </w:r>
            <w:proofErr w:type="spellStart"/>
            <w:r w:rsidRPr="00DB637D">
              <w:rPr>
                <w:rFonts w:cs="Arial"/>
                <w:lang w:eastAsia="en-GB"/>
              </w:rPr>
              <w:t>Req</w:t>
            </w:r>
            <w:proofErr w:type="spellEnd"/>
            <w:r w:rsidRPr="00DB637D">
              <w:rPr>
                <w:rFonts w:cs="Arial"/>
                <w:lang w:eastAsia="en-GB"/>
              </w:rPr>
              <w:t xml:space="preserve"> included non-cleartext IEs", as the current implementation first checks registration type to be “</w:t>
            </w:r>
            <w:proofErr w:type="spellStart"/>
            <w:r w:rsidRPr="00DB637D">
              <w:rPr>
                <w:rFonts w:cs="Arial"/>
                <w:lang w:eastAsia="en-GB"/>
              </w:rPr>
              <w:t>Initial_Secure</w:t>
            </w:r>
            <w:proofErr w:type="spellEnd"/>
            <w:r w:rsidRPr="00DB637D">
              <w:rPr>
                <w:rFonts w:cs="Arial"/>
                <w:lang w:eastAsia="en-GB"/>
              </w:rPr>
              <w:t>”.</w:t>
            </w:r>
          </w:p>
          <w:p w14:paraId="69D9C519" w14:textId="77777777" w:rsidR="00AA5888" w:rsidRPr="00DB637D" w:rsidRDefault="00AA5888" w:rsidP="00DB637D">
            <w:pPr>
              <w:pStyle w:val="CRCoverPage"/>
              <w:numPr>
                <w:ilvl w:val="0"/>
                <w:numId w:val="41"/>
              </w:numPr>
              <w:spacing w:after="0"/>
              <w:rPr>
                <w:rFonts w:cs="Arial"/>
                <w:lang w:eastAsia="en-GB"/>
              </w:rPr>
            </w:pPr>
            <w:r w:rsidRPr="00DB637D">
              <w:rPr>
                <w:rFonts w:cs="Arial"/>
                <w:lang w:eastAsia="en-GB"/>
              </w:rPr>
              <w:t>At step 10Fa8, since the SRB2 has already been established, the PDU SESSION ESTABLISHMENT procedure will use SRB2</w:t>
            </w:r>
          </w:p>
          <w:p w14:paraId="626B44BE" w14:textId="77777777" w:rsidR="00AA5888" w:rsidRPr="00DB637D" w:rsidRDefault="00AA5888" w:rsidP="00DB637D">
            <w:pPr>
              <w:pStyle w:val="CRCoverPage"/>
              <w:numPr>
                <w:ilvl w:val="0"/>
                <w:numId w:val="41"/>
              </w:numPr>
              <w:spacing w:after="0"/>
              <w:rPr>
                <w:rFonts w:cs="Arial"/>
                <w:lang w:eastAsia="en-GB"/>
              </w:rPr>
            </w:pPr>
            <w:r w:rsidRPr="00DB637D">
              <w:rPr>
                <w:rFonts w:cs="Arial"/>
                <w:lang w:eastAsia="en-GB"/>
              </w:rPr>
              <w:t xml:space="preserve">The timer </w:t>
            </w:r>
            <w:proofErr w:type="spellStart"/>
            <w:r w:rsidRPr="00DB637D">
              <w:rPr>
                <w:rFonts w:cs="Arial"/>
                <w:lang w:eastAsia="en-GB"/>
              </w:rPr>
              <w:t>t_Wait</w:t>
            </w:r>
            <w:proofErr w:type="spellEnd"/>
            <w:r w:rsidRPr="00DB637D">
              <w:rPr>
                <w:rFonts w:cs="Arial"/>
                <w:lang w:eastAsia="en-GB"/>
              </w:rPr>
              <w:t xml:space="preserve"> at step 10Eb3 is not stopped if the </w:t>
            </w:r>
            <w:proofErr w:type="spellStart"/>
            <w:r w:rsidRPr="00DB637D">
              <w:rPr>
                <w:rFonts w:cs="Arial"/>
                <w:lang w:eastAsia="en-GB"/>
              </w:rPr>
              <w:t>rrcSetupReq</w:t>
            </w:r>
            <w:proofErr w:type="spellEnd"/>
            <w:r w:rsidRPr="00DB637D">
              <w:rPr>
                <w:rFonts w:cs="Arial"/>
                <w:lang w:eastAsia="en-GB"/>
              </w:rPr>
              <w:t xml:space="preserve"> is received at this step, which would cause an unexpected failure when this timer expires</w:t>
            </w:r>
          </w:p>
          <w:p w14:paraId="6CA3AAD7" w14:textId="14398553" w:rsidR="000460FA" w:rsidRPr="00DB637D" w:rsidRDefault="00AA5888" w:rsidP="00DB637D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 w:rsidRPr="00DB637D">
              <w:rPr>
                <w:rFonts w:cs="Arial"/>
                <w:lang w:eastAsia="en-GB"/>
              </w:rPr>
              <w:t xml:space="preserve">At step 10H, the </w:t>
            </w:r>
            <w:r w:rsidRPr="00DB637D">
              <w:t>IMS PTC would be stuck inside the function f_IMS_OptionalDeregistrationOrC24</w:t>
            </w:r>
            <w:proofErr w:type="gramStart"/>
            <w:r w:rsidRPr="00DB637D">
              <w:t>Reinvite(</w:t>
            </w:r>
            <w:proofErr w:type="gramEnd"/>
            <w:r w:rsidRPr="00DB637D">
              <w:t xml:space="preserve">) (called from </w:t>
            </w:r>
            <w:proofErr w:type="spellStart"/>
            <w:r w:rsidRPr="00DB637D">
              <w:t>f_IMS_IpcanReleaseWithOptionalDeregistration</w:t>
            </w:r>
            <w:proofErr w:type="spellEnd"/>
            <w:r w:rsidRPr="00DB637D">
              <w:t xml:space="preserve"> () with </w:t>
            </w:r>
            <w:proofErr w:type="spellStart"/>
            <w:r w:rsidRPr="00DB637D">
              <w:t>p_WaitForIpcanRelease</w:t>
            </w:r>
            <w:proofErr w:type="spellEnd"/>
            <w:r w:rsidRPr="00DB637D">
              <w:t xml:space="preserve"> = </w:t>
            </w:r>
            <w:r w:rsidRPr="00DB637D">
              <w:rPr>
                <w:b/>
                <w:bCs/>
              </w:rPr>
              <w:t>true</w:t>
            </w:r>
            <w:r w:rsidRPr="00DB637D">
              <w:t>) waiting for a trigger from NR side to indicate the RRC connection is released, before it can handle the de-REGISTER REQ from the UE.</w:t>
            </w:r>
          </w:p>
          <w:p w14:paraId="7DBC717A" w14:textId="415A5B98" w:rsidR="00DB637D" w:rsidRPr="00DB637D" w:rsidRDefault="00DB637D" w:rsidP="00DB637D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 w:rsidRPr="00DB637D">
              <w:rPr>
                <w:rFonts w:cs="Arial"/>
                <w:lang w:eastAsia="en-GB"/>
              </w:rPr>
              <w:t>The coordination trigger on the NR PTC expects the trigger message to be “</w:t>
            </w:r>
            <w:r w:rsidRPr="00DB637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IMS Call Release </w:t>
            </w:r>
            <w:proofErr w:type="spellStart"/>
            <w:r w:rsidRPr="00DB637D">
              <w:rPr>
                <w:rFonts w:ascii="Courier New" w:hAnsi="Courier New" w:cs="Courier New"/>
                <w:bCs/>
                <w:color w:val="000000"/>
                <w:lang w:eastAsia="de-DE"/>
              </w:rPr>
              <w:t>Msgs</w:t>
            </w:r>
            <w:proofErr w:type="spellEnd"/>
            <w:r w:rsidRPr="00DB637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Sent”,</w:t>
            </w:r>
            <w:r w:rsidRPr="00DB637D">
              <w:rPr>
                <w:rFonts w:cs="Arial"/>
                <w:lang w:eastAsia="en-GB"/>
              </w:rPr>
              <w:t xml:space="preserve"> while the current implementation sends a blank string which causes a failure.</w:t>
            </w:r>
          </w:p>
          <w:p w14:paraId="5DDDEE78" w14:textId="41CEA976" w:rsidR="00DB637D" w:rsidRPr="00DB637D" w:rsidRDefault="00DB637D" w:rsidP="00DB637D">
            <w:pPr>
              <w:pStyle w:val="CRCoverPage"/>
              <w:numPr>
                <w:ilvl w:val="0"/>
                <w:numId w:val="41"/>
              </w:numPr>
              <w:spacing w:after="0"/>
              <w:rPr>
                <w:rFonts w:eastAsia="SimSun" w:cs="Arial"/>
                <w:color w:val="000000"/>
                <w:lang w:eastAsia="zh-CN"/>
              </w:rPr>
            </w:pPr>
            <w:proofErr w:type="spellStart"/>
            <w:r w:rsidRPr="00DB637D">
              <w:rPr>
                <w:rFonts w:cs="Arial"/>
                <w:lang w:eastAsia="en-GB"/>
              </w:rPr>
              <w:t>MoVedio</w:t>
            </w:r>
            <w:proofErr w:type="spellEnd"/>
            <w:r w:rsidRPr="00DB637D">
              <w:rPr>
                <w:rFonts w:cs="Arial"/>
                <w:lang w:eastAsia="en-GB"/>
              </w:rPr>
              <w:t xml:space="preserve"> Call handling procedure, t</w:t>
            </w:r>
            <w:r w:rsidRPr="00DB637D">
              <w:rPr>
                <w:rFonts w:cs="Arial"/>
                <w:lang w:eastAsia="en-GB"/>
              </w:rPr>
              <w:t xml:space="preserve">he PRACK message contents from TS 34.229-1 section A.2.4 does not mandate the UE to include </w:t>
            </w:r>
            <w:proofErr w:type="spellStart"/>
            <w:r w:rsidRPr="00DB637D">
              <w:rPr>
                <w:rFonts w:cs="Arial"/>
                <w:lang w:eastAsia="en-GB"/>
              </w:rPr>
              <w:t>sdp</w:t>
            </w:r>
            <w:proofErr w:type="spellEnd"/>
            <w:r w:rsidRPr="00DB637D">
              <w:rPr>
                <w:rFonts w:cs="Arial"/>
                <w:lang w:eastAsia="en-GB"/>
              </w:rPr>
              <w:t xml:space="preserve"> body.</w:t>
            </w:r>
          </w:p>
          <w:p w14:paraId="17AD471D" w14:textId="26124EE2" w:rsidR="00DB637D" w:rsidRPr="00D268E5" w:rsidRDefault="00DB637D" w:rsidP="00DB637D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 w:rsidRPr="00DB637D">
              <w:rPr>
                <w:rFonts w:cs="Arial"/>
                <w:lang w:eastAsia="en-GB"/>
              </w:rPr>
              <w:t xml:space="preserve">The SIP UPDATE procedure can happen in parallel to receiving the PDU MODIFICATION COMPLETE message from the UE. This is </w:t>
            </w:r>
            <w:proofErr w:type="spellStart"/>
            <w:r w:rsidRPr="00DB637D">
              <w:rPr>
                <w:rFonts w:cs="Arial"/>
                <w:lang w:eastAsia="en-GB"/>
              </w:rPr>
              <w:t>inline</w:t>
            </w:r>
            <w:proofErr w:type="spellEnd"/>
            <w:r w:rsidRPr="00DB637D">
              <w:rPr>
                <w:rFonts w:cs="Arial"/>
                <w:lang w:eastAsia="en-GB"/>
              </w:rPr>
              <w:t xml:space="preserve"> with the MO Video call steps defined in TS 34.229-5.</w:t>
            </w:r>
          </w:p>
        </w:tc>
      </w:tr>
      <w:tr w:rsidR="000460FA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9EE052" w14:textId="77777777" w:rsidR="00AA5888" w:rsidRPr="00DB637D" w:rsidRDefault="00AA5888" w:rsidP="00DB637D">
            <w:pPr>
              <w:pStyle w:val="CRCoverPage"/>
              <w:numPr>
                <w:ilvl w:val="0"/>
                <w:numId w:val="42"/>
              </w:numPr>
              <w:spacing w:after="0"/>
              <w:rPr>
                <w:rFonts w:cs="Arial"/>
                <w:lang w:eastAsia="en-GB"/>
              </w:rPr>
            </w:pPr>
            <w:r w:rsidRPr="00DB637D">
              <w:rPr>
                <w:rFonts w:cs="Arial"/>
                <w:lang w:eastAsia="en-GB"/>
              </w:rPr>
              <w:t>Changed the TTCN implementation to call the individual checks based on the registration type by using select case method.</w:t>
            </w:r>
          </w:p>
          <w:p w14:paraId="54109696" w14:textId="77777777" w:rsidR="00AA5888" w:rsidRPr="00DB637D" w:rsidRDefault="00AA5888" w:rsidP="00DB637D">
            <w:pPr>
              <w:pStyle w:val="CRCoverPage"/>
              <w:numPr>
                <w:ilvl w:val="0"/>
                <w:numId w:val="42"/>
              </w:numPr>
              <w:spacing w:after="0"/>
              <w:rPr>
                <w:rFonts w:cs="Arial"/>
                <w:lang w:eastAsia="en-GB"/>
              </w:rPr>
            </w:pPr>
            <w:r w:rsidRPr="00DB637D">
              <w:rPr>
                <w:rFonts w:cs="Arial"/>
                <w:lang w:eastAsia="en-GB"/>
              </w:rPr>
              <w:t>Changes the SRB type from SRB1 to SRB2 at this step</w:t>
            </w:r>
          </w:p>
          <w:p w14:paraId="1B6DC871" w14:textId="77777777" w:rsidR="00AA5888" w:rsidRPr="00DB637D" w:rsidRDefault="00AA5888" w:rsidP="00DB637D">
            <w:pPr>
              <w:pStyle w:val="CRCoverPage"/>
              <w:numPr>
                <w:ilvl w:val="0"/>
                <w:numId w:val="42"/>
              </w:numPr>
              <w:spacing w:after="0"/>
              <w:rPr>
                <w:rFonts w:cs="Arial"/>
                <w:lang w:eastAsia="en-GB"/>
              </w:rPr>
            </w:pPr>
            <w:r w:rsidRPr="00DB637D">
              <w:rPr>
                <w:rFonts w:cs="Arial"/>
                <w:lang w:eastAsia="en-GB"/>
              </w:rPr>
              <w:t xml:space="preserve">Timer </w:t>
            </w:r>
            <w:proofErr w:type="spellStart"/>
            <w:r w:rsidRPr="00DB637D">
              <w:rPr>
                <w:rFonts w:cs="Arial"/>
                <w:lang w:eastAsia="en-GB"/>
              </w:rPr>
              <w:t>t_Wait</w:t>
            </w:r>
            <w:proofErr w:type="spellEnd"/>
            <w:r w:rsidRPr="00DB637D">
              <w:rPr>
                <w:rFonts w:cs="Arial"/>
                <w:lang w:eastAsia="en-GB"/>
              </w:rPr>
              <w:t xml:space="preserve"> is stopped when </w:t>
            </w:r>
            <w:proofErr w:type="spellStart"/>
            <w:r w:rsidRPr="00DB637D">
              <w:rPr>
                <w:rFonts w:cs="Arial"/>
                <w:lang w:eastAsia="en-GB"/>
              </w:rPr>
              <w:t>rrcSetupRequest</w:t>
            </w:r>
            <w:proofErr w:type="spellEnd"/>
            <w:r w:rsidRPr="00DB637D">
              <w:rPr>
                <w:rFonts w:cs="Arial"/>
                <w:lang w:eastAsia="en-GB"/>
              </w:rPr>
              <w:t xml:space="preserve"> is received.</w:t>
            </w:r>
          </w:p>
          <w:p w14:paraId="70212FFB" w14:textId="77777777" w:rsidR="000460FA" w:rsidRPr="00DB637D" w:rsidRDefault="00AA5888" w:rsidP="00DB637D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 w:rsidRPr="00DB637D">
              <w:rPr>
                <w:rFonts w:cs="Arial"/>
                <w:lang w:eastAsia="en-GB"/>
              </w:rPr>
              <w:lastRenderedPageBreak/>
              <w:t>Added the coordination trigger to tell IMS PTC to stop waiting for IMS de-REGISTER</w:t>
            </w:r>
          </w:p>
          <w:p w14:paraId="11DE0936" w14:textId="77777777" w:rsidR="00DB637D" w:rsidRPr="00DB637D" w:rsidRDefault="00DB637D" w:rsidP="00DB637D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 w:rsidRPr="00DB637D">
              <w:rPr>
                <w:rFonts w:cs="Arial"/>
                <w:lang w:eastAsia="en-GB"/>
              </w:rPr>
              <w:t>Modified the coordination trigger message to “</w:t>
            </w:r>
            <w:r w:rsidRPr="00DB637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IMS Call Release </w:t>
            </w:r>
            <w:proofErr w:type="spellStart"/>
            <w:r w:rsidRPr="00DB637D">
              <w:rPr>
                <w:rFonts w:ascii="Courier New" w:hAnsi="Courier New" w:cs="Courier New"/>
                <w:bCs/>
                <w:color w:val="000000"/>
                <w:lang w:eastAsia="de-DE"/>
              </w:rPr>
              <w:t>Msgs</w:t>
            </w:r>
            <w:proofErr w:type="spellEnd"/>
            <w:r w:rsidRPr="00DB637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Sent”</w:t>
            </w:r>
          </w:p>
          <w:p w14:paraId="256DCC54" w14:textId="77777777" w:rsidR="00DB637D" w:rsidRPr="00DB637D" w:rsidRDefault="00DB637D" w:rsidP="00DB637D">
            <w:pPr>
              <w:pStyle w:val="CRCoverPage"/>
              <w:numPr>
                <w:ilvl w:val="0"/>
                <w:numId w:val="42"/>
              </w:numPr>
              <w:rPr>
                <w:lang w:val="en-SG"/>
              </w:rPr>
            </w:pPr>
            <w:r w:rsidRPr="00DB637D">
              <w:rPr>
                <w:rFonts w:cs="Arial"/>
                <w:lang w:eastAsia="en-GB"/>
              </w:rPr>
              <w:t xml:space="preserve">Removed the argument from function </w:t>
            </w:r>
            <w:r w:rsidRPr="00DB637D">
              <w:rPr>
                <w:rFonts w:ascii="Courier New" w:hAnsi="Courier New" w:cs="Courier New"/>
                <w:color w:val="000000"/>
                <w:lang w:eastAsia="de-DE"/>
              </w:rPr>
              <w:t>f_IMS_MOCallSetup_ReceivePRACK_Send200</w:t>
            </w:r>
            <w:proofErr w:type="gramStart"/>
            <w:r w:rsidRPr="00DB637D">
              <w:rPr>
                <w:rFonts w:ascii="Courier New" w:hAnsi="Courier New" w:cs="Courier New"/>
                <w:color w:val="000000"/>
                <w:lang w:eastAsia="de-DE"/>
              </w:rPr>
              <w:t>OK</w:t>
            </w:r>
            <w:r w:rsidRPr="00DB637D">
              <w:rPr>
                <w:rFonts w:cs="Arial"/>
                <w:lang w:eastAsia="en-GB"/>
              </w:rPr>
              <w:t>(</w:t>
            </w:r>
            <w:proofErr w:type="gramEnd"/>
            <w:r w:rsidRPr="00DB637D">
              <w:rPr>
                <w:rFonts w:cs="Arial"/>
                <w:lang w:eastAsia="en-GB"/>
              </w:rPr>
              <w:t>) to expect the SDP body (and streamline it with the TS 34.229-5 expectation as well).</w:t>
            </w:r>
          </w:p>
          <w:p w14:paraId="511F6430" w14:textId="0044689E" w:rsidR="00DB637D" w:rsidRPr="00D268E5" w:rsidRDefault="00DB637D" w:rsidP="00DB637D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 w:rsidRPr="00DB637D">
              <w:rPr>
                <w:rFonts w:cs="Arial"/>
                <w:lang w:eastAsia="en-GB"/>
              </w:rPr>
              <w:t>Moved the coordination message wait trigger after the SIP UPDATE procedure</w:t>
            </w:r>
          </w:p>
        </w:tc>
      </w:tr>
      <w:tr w:rsidR="000460FA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7FEBC90A" w:rsidR="000460FA" w:rsidRPr="00D268E5" w:rsidRDefault="002C4DA1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testcase</w:t>
            </w:r>
          </w:p>
        </w:tc>
      </w:tr>
      <w:tr w:rsidR="000460FA" w14:paraId="4A9FEABC" w14:textId="77777777" w:rsidTr="00E121FF">
        <w:tc>
          <w:tcPr>
            <w:tcW w:w="2694" w:type="dxa"/>
            <w:gridSpan w:val="2"/>
          </w:tcPr>
          <w:p w14:paraId="660C409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4EB7678B" w:rsidR="000460FA" w:rsidRDefault="00515B06" w:rsidP="000460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11.3.5</w:t>
            </w:r>
            <w:r w:rsidR="000460FA">
              <w:rPr>
                <w:noProof/>
              </w:rPr>
              <w:t>.NR5GC</w:t>
            </w:r>
          </w:p>
        </w:tc>
      </w:tr>
      <w:tr w:rsidR="000460FA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0460FA" w:rsidRDefault="000460FA" w:rsidP="000460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60FA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868F9DF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D25AD6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46BBF7E4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3421B27B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60FA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0460FA" w:rsidRPr="008863B9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0460FA" w:rsidRPr="008863B9" w:rsidRDefault="000460FA" w:rsidP="00046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60FA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70EA4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28145553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4DF5D75A" w14:textId="414CEB43" w:rsidR="000723FD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0723FD" w:rsidRPr="00BD69D2">
        <w:rPr>
          <w:rFonts w:ascii="Arial" w:hAnsi="Arial" w:cs="Arial"/>
          <w:iCs/>
        </w:rPr>
        <w:t>Table of Contents</w:t>
      </w:r>
      <w:r w:rsidR="000723FD">
        <w:tab/>
      </w:r>
      <w:r w:rsidR="000723FD">
        <w:fldChar w:fldCharType="begin"/>
      </w:r>
      <w:r w:rsidR="000723FD">
        <w:instrText xml:space="preserve"> PAGEREF _Toc128145553 \h </w:instrText>
      </w:r>
      <w:r w:rsidR="000723FD">
        <w:fldChar w:fldCharType="separate"/>
      </w:r>
      <w:r w:rsidR="000723FD">
        <w:t>3</w:t>
      </w:r>
      <w:r w:rsidR="000723FD">
        <w:fldChar w:fldCharType="end"/>
      </w:r>
    </w:p>
    <w:p w14:paraId="6B5370EF" w14:textId="216B1F24" w:rsidR="000723FD" w:rsidRDefault="000723FD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BD69D2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BD69D2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_Toc128145554 \h </w:instrText>
      </w:r>
      <w:r>
        <w:fldChar w:fldCharType="separate"/>
      </w:r>
      <w:r>
        <w:t>4</w:t>
      </w:r>
      <w:r>
        <w:fldChar w:fldCharType="end"/>
      </w:r>
    </w:p>
    <w:p w14:paraId="7B206779" w14:textId="70F5D21B" w:rsidR="000723FD" w:rsidRDefault="000723FD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BD69D2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BD69D2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_Toc128145555 \h </w:instrText>
      </w:r>
      <w:r>
        <w:fldChar w:fldCharType="separate"/>
      </w:r>
      <w:r>
        <w:t>4</w:t>
      </w:r>
      <w:r>
        <w:fldChar w:fldCharType="end"/>
      </w:r>
    </w:p>
    <w:p w14:paraId="252E8777" w14:textId="31983EBA" w:rsidR="000723FD" w:rsidRDefault="000723F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BD69D2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BD69D2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_Toc128145556 \h </w:instrText>
      </w:r>
      <w:r>
        <w:fldChar w:fldCharType="separate"/>
      </w:r>
      <w:r>
        <w:t>4</w:t>
      </w:r>
      <w:r>
        <w:fldChar w:fldCharType="end"/>
      </w:r>
    </w:p>
    <w:p w14:paraId="050FB979" w14:textId="77AC5B65" w:rsidR="000723FD" w:rsidRDefault="000723F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BD69D2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BD69D2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_Toc128145557 \h </w:instrText>
      </w:r>
      <w:r>
        <w:fldChar w:fldCharType="separate"/>
      </w:r>
      <w:r>
        <w:t>5</w:t>
      </w:r>
      <w:r>
        <w:fldChar w:fldCharType="end"/>
      </w:r>
    </w:p>
    <w:p w14:paraId="474B173F" w14:textId="050845D5" w:rsidR="000723FD" w:rsidRDefault="000723F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BD69D2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BD69D2">
        <w:rPr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_Toc128145558 \h </w:instrText>
      </w:r>
      <w:r>
        <w:fldChar w:fldCharType="separate"/>
      </w:r>
      <w:r>
        <w:t>13</w:t>
      </w:r>
      <w:r>
        <w:fldChar w:fldCharType="end"/>
      </w:r>
    </w:p>
    <w:p w14:paraId="26C79FE2" w14:textId="7740B2E9" w:rsidR="000723FD" w:rsidRDefault="000723F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BD69D2">
        <w:rPr>
          <w:b/>
          <w:lang w:val="pt-BR"/>
        </w:rPr>
        <w:t>2.4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BD69D2">
        <w:rPr>
          <w:b/>
          <w:lang w:val="pt-BR"/>
        </w:rPr>
        <w:t>Change 4</w:t>
      </w:r>
      <w:r>
        <w:tab/>
      </w:r>
      <w:r>
        <w:fldChar w:fldCharType="begin"/>
      </w:r>
      <w:r>
        <w:instrText xml:space="preserve"> PAGEREF _Toc128145559 \h </w:instrText>
      </w:r>
      <w:r>
        <w:fldChar w:fldCharType="separate"/>
      </w:r>
      <w:r>
        <w:t>14</w:t>
      </w:r>
      <w:r>
        <w:fldChar w:fldCharType="end"/>
      </w:r>
    </w:p>
    <w:p w14:paraId="33D17DF6" w14:textId="534D6C54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06DA25E8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28145554"/>
      <w:r w:rsidRPr="00D268E5">
        <w:rPr>
          <w:rFonts w:cs="Arial"/>
        </w:rPr>
        <w:lastRenderedPageBreak/>
        <w:t>Overview</w:t>
      </w:r>
      <w:bookmarkEnd w:id="1"/>
      <w:bookmarkEnd w:id="2"/>
    </w:p>
    <w:p w14:paraId="79ECD918" w14:textId="5631026C" w:rsidR="00446488" w:rsidRPr="00D268E5" w:rsidRDefault="000A0E51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0A0E51">
        <w:rPr>
          <w:rFonts w:cs="Arial"/>
        </w:rPr>
        <w:t xml:space="preserve">This document lists all the changes needed to correct issues in the ATS </w:t>
      </w:r>
      <w:r w:rsidR="005653AA" w:rsidRPr="005653AA">
        <w:t>iwd-TTCN3-B2022-09_D22wk49</w:t>
      </w:r>
      <w:r>
        <w:t xml:space="preserve"> </w:t>
      </w:r>
      <w:r w:rsidRPr="000A0E51">
        <w:t>related to the title of this CR</w:t>
      </w:r>
      <w:r w:rsidR="007C2E1F" w:rsidRPr="00D268E5">
        <w:rPr>
          <w:rFonts w:cs="Arial"/>
        </w:rPr>
        <w:t>.</w:t>
      </w:r>
    </w:p>
    <w:p w14:paraId="2A9AF8DA" w14:textId="791A1CA0" w:rsidR="002B5F15" w:rsidRPr="00D268E5" w:rsidRDefault="00446488" w:rsidP="009E29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9E298E" w:rsidRPr="009E298E">
        <w:rPr>
          <w:rFonts w:cs="Arial"/>
          <w:sz w:val="24"/>
          <w:lang w:eastAsia="ja-JP"/>
        </w:rPr>
        <w:t>Shaun Harry</w:t>
      </w:r>
      <w:r w:rsidR="009E298E">
        <w:rPr>
          <w:rFonts w:cs="Arial"/>
          <w:sz w:val="24"/>
          <w:lang w:eastAsia="ja-JP"/>
        </w:rPr>
        <w:br/>
      </w:r>
      <w:r w:rsidR="009E298E" w:rsidRPr="009E298E">
        <w:rPr>
          <w:rFonts w:cs="Arial"/>
          <w:sz w:val="24"/>
          <w:lang w:eastAsia="ja-JP"/>
        </w:rPr>
        <w:tab/>
      </w:r>
      <w:hyperlink r:id="rId18" w:history="1">
        <w:r w:rsidR="009E298E" w:rsidRPr="00926E22">
          <w:rPr>
            <w:rStyle w:val="Hyperlink"/>
            <w:rFonts w:cs="Arial"/>
            <w:sz w:val="24"/>
            <w:lang w:eastAsia="ja-JP"/>
          </w:rPr>
          <w:t>shaun.harry@keysight.com</w:t>
        </w:r>
      </w:hyperlink>
      <w:r w:rsidR="009E298E">
        <w:rPr>
          <w:rFonts w:cs="Arial"/>
          <w:sz w:val="24"/>
          <w:lang w:eastAsia="ja-JP"/>
        </w:rPr>
        <w:t xml:space="preserve"> </w:t>
      </w:r>
      <w:r w:rsidR="002B5F15" w:rsidRPr="00D268E5">
        <w:rPr>
          <w:rFonts w:cs="Arial"/>
          <w:lang w:eastAsia="ja-JP"/>
        </w:rPr>
        <w:tab/>
      </w:r>
    </w:p>
    <w:p w14:paraId="5B4EF20E" w14:textId="77777777" w:rsidR="00446488" w:rsidRPr="00D268E5" w:rsidRDefault="00446488" w:rsidP="00446488"/>
    <w:p w14:paraId="33663146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28145555"/>
      <w:r w:rsidRPr="00D268E5">
        <w:rPr>
          <w:rFonts w:cs="Arial"/>
        </w:rPr>
        <w:t>Corrections required</w:t>
      </w:r>
      <w:bookmarkEnd w:id="3"/>
      <w:bookmarkEnd w:id="4"/>
      <w:bookmarkEnd w:id="5"/>
    </w:p>
    <w:p w14:paraId="5AF450A9" w14:textId="77777777" w:rsidR="00213FE3" w:rsidRDefault="00213FE3" w:rsidP="00213FE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09680267"/>
      <w:bookmarkStart w:id="8" w:name="_Toc122623878"/>
      <w:bookmarkStart w:id="9" w:name="_Toc122434493"/>
      <w:bookmarkStart w:id="10" w:name="_Toc295288970"/>
      <w:bookmarkStart w:id="11" w:name="_Toc325725665"/>
      <w:bookmarkStart w:id="12" w:name="_Toc128145556"/>
      <w:r>
        <w:rPr>
          <w:b/>
          <w:lang w:val="pt-BR"/>
        </w:rPr>
        <w:t xml:space="preserve">Change </w:t>
      </w:r>
      <w:bookmarkEnd w:id="6"/>
      <w:r w:rsidRPr="00B86C3F">
        <w:rPr>
          <w:b/>
          <w:lang w:val="pt-BR"/>
        </w:rPr>
        <w:t>1</w:t>
      </w:r>
      <w:bookmarkEnd w:id="7"/>
      <w:bookmarkEnd w:id="8"/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A60C2" w14:paraId="7C96FD43" w14:textId="77777777" w:rsidTr="0053135D">
        <w:trPr>
          <w:trHeight w:val="447"/>
        </w:trPr>
        <w:tc>
          <w:tcPr>
            <w:tcW w:w="1985" w:type="dxa"/>
          </w:tcPr>
          <w:p w14:paraId="69C73FC7" w14:textId="77777777" w:rsidR="005A60C2" w:rsidRDefault="005A60C2" w:rsidP="005A60C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E6B413" w14:textId="7FEC4B0F" w:rsidR="005A60C2" w:rsidRDefault="005A60C2" w:rsidP="005A60C2">
            <w:pPr>
              <w:spacing w:after="0"/>
            </w:pPr>
            <w:r w:rsidRPr="00970626">
              <w:t>TC_11_3_5_NR5GC</w:t>
            </w:r>
          </w:p>
        </w:tc>
      </w:tr>
      <w:tr w:rsidR="005A60C2" w14:paraId="142A581D" w14:textId="77777777" w:rsidTr="0053135D">
        <w:trPr>
          <w:trHeight w:val="452"/>
        </w:trPr>
        <w:tc>
          <w:tcPr>
            <w:tcW w:w="1985" w:type="dxa"/>
          </w:tcPr>
          <w:p w14:paraId="477EF4AA" w14:textId="77777777" w:rsidR="005A60C2" w:rsidRDefault="005A60C2" w:rsidP="005A60C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C7D0B60" w14:textId="0996D986" w:rsidR="005A60C2" w:rsidRPr="00FA46AD" w:rsidRDefault="005A60C2" w:rsidP="005A60C2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 w:rsidRPr="00970626">
              <w:t>The guard timer is not sufficient to execute all the test steps.</w:t>
            </w:r>
          </w:p>
        </w:tc>
      </w:tr>
      <w:tr w:rsidR="005A60C2" w14:paraId="4403EECE" w14:textId="77777777" w:rsidTr="0053135D">
        <w:tc>
          <w:tcPr>
            <w:tcW w:w="1985" w:type="dxa"/>
          </w:tcPr>
          <w:p w14:paraId="37831C4A" w14:textId="77777777" w:rsidR="005A60C2" w:rsidRDefault="005A60C2" w:rsidP="005A60C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BE10EDC" w14:textId="1F2E8644" w:rsidR="005A60C2" w:rsidRPr="00FA46AD" w:rsidRDefault="005A60C2" w:rsidP="005A60C2">
            <w:pPr>
              <w:pStyle w:val="CRCoverPage"/>
              <w:spacing w:after="0"/>
              <w:rPr>
                <w:lang w:val="en-SG"/>
              </w:rPr>
            </w:pPr>
            <w:r w:rsidRPr="00970626">
              <w:t>Increased the guard timer to 900s</w:t>
            </w:r>
          </w:p>
        </w:tc>
      </w:tr>
      <w:tr w:rsidR="005A60C2" w14:paraId="170F8D79" w14:textId="77777777" w:rsidTr="0053135D">
        <w:tc>
          <w:tcPr>
            <w:tcW w:w="1985" w:type="dxa"/>
          </w:tcPr>
          <w:p w14:paraId="65ED295A" w14:textId="77777777" w:rsidR="005A60C2" w:rsidRDefault="005A60C2" w:rsidP="005A60C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6585DB3" w14:textId="2B85C8C6" w:rsidR="005A60C2" w:rsidRDefault="005A60C2" w:rsidP="005A60C2">
            <w:pPr>
              <w:spacing w:after="0"/>
              <w:rPr>
                <w:rFonts w:ascii="Arial" w:hAnsi="Arial" w:cs="Arial"/>
              </w:rPr>
            </w:pPr>
            <w:r w:rsidRPr="00970626">
              <w:t>NR5GC_Testsuite</w:t>
            </w:r>
          </w:p>
        </w:tc>
      </w:tr>
      <w:tr w:rsidR="00213FE3" w14:paraId="7A70A8CE" w14:textId="77777777" w:rsidTr="0053135D">
        <w:tc>
          <w:tcPr>
            <w:tcW w:w="1985" w:type="dxa"/>
          </w:tcPr>
          <w:p w14:paraId="4AB30E95" w14:textId="77777777" w:rsidR="00213FE3" w:rsidRDefault="00213FE3" w:rsidP="0053135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24349BD" w14:textId="77777777" w:rsidR="00213FE3" w:rsidRDefault="00213FE3" w:rsidP="0053135D">
            <w:pPr>
              <w:rPr>
                <w:rFonts w:ascii="Arial" w:hAnsi="Arial"/>
                <w:highlight w:val="cyan"/>
              </w:rPr>
            </w:pPr>
          </w:p>
        </w:tc>
      </w:tr>
    </w:tbl>
    <w:p w14:paraId="4F08DC2C" w14:textId="77777777" w:rsidR="00213FE3" w:rsidRDefault="00213FE3" w:rsidP="00213FE3"/>
    <w:p w14:paraId="21F36F35" w14:textId="77777777" w:rsidR="00213FE3" w:rsidRPr="00570959" w:rsidRDefault="00213FE3" w:rsidP="00213FE3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14:paraId="5FA10901" w14:textId="77777777" w:rsidTr="0053135D">
        <w:tc>
          <w:tcPr>
            <w:tcW w:w="9855" w:type="dxa"/>
          </w:tcPr>
          <w:p w14:paraId="36CD3B28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 xml:space="preserve">  testcase TC_11_3_5_NR5</w:t>
            </w:r>
            <w:proofErr w:type="gramStart"/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>) runs on MTC_NR5GC system SYSTEM_NR5GC {</w:t>
            </w:r>
          </w:p>
          <w:p w14:paraId="7A63390E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 xml:space="preserve">    // @purpose</w:t>
            </w:r>
          </w:p>
          <w:p w14:paraId="4B90D1E2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 xml:space="preserve">    //   UAC / Access Identity 1 / New cell not in the country of its HPLMN/EHPLMN 0% access probability / MPS indicator / HPLMN/0%/100% accessibility AC5 / MMTEL-Video call</w:t>
            </w:r>
          </w:p>
          <w:p w14:paraId="0DD0B86D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 xml:space="preserve">    var NR5GC_PTC        v_NR5GC    </w:t>
            </w:r>
            <w:proofErr w:type="gramStart"/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>= null;</w:t>
            </w:r>
          </w:p>
          <w:p w14:paraId="1B3FE19A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 xml:space="preserve">    var IMS_PTC          v_IMS1     </w:t>
            </w:r>
            <w:proofErr w:type="gramStart"/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>= null;</w:t>
            </w:r>
          </w:p>
          <w:p w14:paraId="7CBE86AA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 xml:space="preserve">    var IMS_PTC          v_IMS2     </w:t>
            </w:r>
            <w:proofErr w:type="gramStart"/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>= null;</w:t>
            </w:r>
          </w:p>
          <w:p w14:paraId="34413107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4402AA64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>t_</w:t>
            </w:r>
            <w:proofErr w:type="gramStart"/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>GuardTimer</w:t>
            </w:r>
            <w:proofErr w:type="spellEnd"/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>= int2float(</w:t>
            </w:r>
            <w:r w:rsidRPr="00D06E0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300</w:t>
            </w:r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54F97CB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497F1BF0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 xml:space="preserve">    v_NR5</w:t>
            </w:r>
            <w:proofErr w:type="gramStart"/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>GC :</w:t>
            </w:r>
            <w:proofErr w:type="gramEnd"/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>= NR5GC_PTC.create("NR5GC") alive;</w:t>
            </w:r>
          </w:p>
          <w:p w14:paraId="2C5FB42F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 xml:space="preserve">    v_IMS</w:t>
            </w:r>
            <w:proofErr w:type="gramStart"/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>IMS_PTC.create</w:t>
            </w:r>
            <w:proofErr w:type="spellEnd"/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>("IMS1") alive;</w:t>
            </w:r>
          </w:p>
          <w:p w14:paraId="6E903B6C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2E44A1F6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 xml:space="preserve">    f_MTC_ConnectPTCs_NR5</w:t>
            </w:r>
            <w:proofErr w:type="gramStart"/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>system, v_NR5GC, v_IMS1, v_IMS2);</w:t>
            </w:r>
          </w:p>
          <w:p w14:paraId="1A061A6F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7730D369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 xml:space="preserve">    v_NR5GC.start(f_TC_11_3_5_NR5</w:t>
            </w:r>
            <w:proofErr w:type="gramStart"/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272B611A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 xml:space="preserve">    v_IMS1.start(f_TC_11_3_5_NR5GC_IMS1()</w:t>
            </w:r>
            <w:proofErr w:type="gramStart"/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4638E2F5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0F67B9E8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>t_GuardTimer.</w:t>
            </w:r>
            <w:proofErr w:type="gramStart"/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>start</w:t>
            </w:r>
            <w:proofErr w:type="spellEnd"/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1953B826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3BCC4C7E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 xml:space="preserve">    f_MTC_MainLoop_NR5GC(</w:t>
            </w:r>
            <w:proofErr w:type="spellStart"/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>t_GuardTimer</w:t>
            </w:r>
            <w:proofErr w:type="spellEnd"/>
            <w:proofErr w:type="gramStart"/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107124E4" w14:textId="279F4A94" w:rsidR="00213FE3" w:rsidRDefault="005A60C2" w:rsidP="005A60C2">
            <w:pPr>
              <w:spacing w:after="0"/>
            </w:pPr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</w:tc>
      </w:tr>
    </w:tbl>
    <w:p w14:paraId="3FE364D3" w14:textId="77777777" w:rsidR="00213FE3" w:rsidRDefault="00213FE3" w:rsidP="00213FE3"/>
    <w:p w14:paraId="119FB6FD" w14:textId="77777777" w:rsidR="00213FE3" w:rsidRPr="00BC25DD" w:rsidRDefault="00213FE3" w:rsidP="00213FE3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14:paraId="7A953469" w14:textId="77777777" w:rsidTr="0053135D">
        <w:tc>
          <w:tcPr>
            <w:tcW w:w="9855" w:type="dxa"/>
          </w:tcPr>
          <w:p w14:paraId="359EC94D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testcase TC_11_3_5_NR5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GC(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) runs on MTC_NR5GC system SYSTEM_NR5GC {</w:t>
            </w:r>
          </w:p>
          <w:p w14:paraId="279D5721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@purpose</w:t>
            </w:r>
          </w:p>
          <w:p w14:paraId="5A2463C1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lastRenderedPageBreak/>
              <w:t xml:space="preserve">    //   UAC / Access Identity 1 / New cell not in the country of its HPLMN/EHPLMN 0% access probability / MPS indicator / HPLMN/0%/100% accessibility AC5 / MMTEL-Video call</w:t>
            </w:r>
          </w:p>
          <w:p w14:paraId="4113C9FD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NR5GC_PTC        v_NR5GC    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: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= null;</w:t>
            </w:r>
          </w:p>
          <w:p w14:paraId="2F38D7D0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IMS_PTC          v_IMS1     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: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= null;</w:t>
            </w:r>
          </w:p>
          <w:p w14:paraId="32BC056E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IMS_PTC          v_IMS2     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: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= null;</w:t>
            </w:r>
          </w:p>
          <w:p w14:paraId="72290FA5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</w:t>
            </w:r>
          </w:p>
          <w:p w14:paraId="2C4A201C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timer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GuardTimer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= int2float(</w:t>
            </w:r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900</w:t>
            </w: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</w:p>
          <w:p w14:paraId="32BE8CB1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</w:t>
            </w:r>
          </w:p>
          <w:p w14:paraId="532836D2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v_NR5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GC :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= NR5GC_PTC.create("NR5GC") alive;</w:t>
            </w:r>
          </w:p>
          <w:p w14:paraId="48CBEBEF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v_IMS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1 :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=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IMS_PTC.create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("IMS1") alive;</w:t>
            </w:r>
          </w:p>
          <w:p w14:paraId="5226FAE7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</w:t>
            </w:r>
          </w:p>
          <w:p w14:paraId="3C7449E8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f_MTC_ConnectPTCs_NR5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GC(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system, v_NR5GC, v_IMS1, v_IMS2);</w:t>
            </w:r>
          </w:p>
          <w:p w14:paraId="544428E4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</w:t>
            </w:r>
          </w:p>
          <w:p w14:paraId="55E183F9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v_NR5GC.start(f_TC_11_3_5_NR5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GC(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));</w:t>
            </w:r>
          </w:p>
          <w:p w14:paraId="4790DCCB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v_IMS1.start(f_TC_11_3_5_NR5GC_IMS1()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  <w:proofErr w:type="gramEnd"/>
          </w:p>
          <w:p w14:paraId="1B7342D2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</w:t>
            </w:r>
          </w:p>
          <w:p w14:paraId="2FD73B6C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t_GuardTimer.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start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  <w:proofErr w:type="gramEnd"/>
          </w:p>
          <w:p w14:paraId="6F0F5C7F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</w:t>
            </w:r>
          </w:p>
          <w:p w14:paraId="3B5C722B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f_MTC_MainLoop_NR5GC(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t_GuardTimer</w:t>
            </w:r>
            <w:proofErr w:type="spellEnd"/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  <w:proofErr w:type="gramEnd"/>
          </w:p>
          <w:p w14:paraId="6494A32D" w14:textId="77777777" w:rsidR="005A60C2" w:rsidRPr="00D624CC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}</w:t>
            </w:r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</w:p>
          <w:p w14:paraId="5729D31F" w14:textId="77777777" w:rsidR="00213FE3" w:rsidRDefault="00213FE3" w:rsidP="0053135D"/>
        </w:tc>
      </w:tr>
    </w:tbl>
    <w:p w14:paraId="49088C6A" w14:textId="63A28F4F" w:rsidR="00213FE3" w:rsidRDefault="00213FE3" w:rsidP="00213FE3"/>
    <w:p w14:paraId="0CB3B3B4" w14:textId="1956F2DC" w:rsidR="00487650" w:rsidRDefault="00487650" w:rsidP="00487650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3" w:name="_Toc128145557"/>
      <w:r>
        <w:rPr>
          <w:b/>
          <w:lang w:val="pt-BR"/>
        </w:rPr>
        <w:t xml:space="preserve">Change </w:t>
      </w:r>
      <w:r>
        <w:rPr>
          <w:b/>
          <w:lang w:val="pt-BR"/>
        </w:rPr>
        <w:t>2</w:t>
      </w:r>
      <w:bookmarkEnd w:id="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A60C2" w14:paraId="40E75D00" w14:textId="77777777" w:rsidTr="005650A5">
        <w:trPr>
          <w:trHeight w:val="447"/>
        </w:trPr>
        <w:tc>
          <w:tcPr>
            <w:tcW w:w="1985" w:type="dxa"/>
          </w:tcPr>
          <w:p w14:paraId="6501C3C0" w14:textId="77777777" w:rsidR="005A60C2" w:rsidRDefault="005A60C2" w:rsidP="005A60C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FBF81E8" w14:textId="59AE16A7" w:rsidR="005A60C2" w:rsidRPr="005A60C2" w:rsidRDefault="005A60C2" w:rsidP="005A60C2">
            <w:pPr>
              <w:spacing w:after="0"/>
            </w:pPr>
            <w:r w:rsidRPr="005A60C2">
              <w:rPr>
                <w:rFonts w:cs="Arial"/>
                <w:lang w:eastAsia="en-GB"/>
              </w:rPr>
              <w:t>fl_TC_11_3_5_TestBody</w:t>
            </w:r>
          </w:p>
        </w:tc>
      </w:tr>
      <w:tr w:rsidR="005A60C2" w14:paraId="3399E9B2" w14:textId="77777777" w:rsidTr="005650A5">
        <w:trPr>
          <w:trHeight w:val="452"/>
        </w:trPr>
        <w:tc>
          <w:tcPr>
            <w:tcW w:w="1985" w:type="dxa"/>
          </w:tcPr>
          <w:p w14:paraId="06E799ED" w14:textId="77777777" w:rsidR="005A60C2" w:rsidRDefault="005A60C2" w:rsidP="005A60C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3E7322D" w14:textId="77777777" w:rsidR="005A60C2" w:rsidRPr="005A60C2" w:rsidRDefault="005A60C2" w:rsidP="005A60C2">
            <w:pPr>
              <w:pStyle w:val="CRCoverPage"/>
              <w:numPr>
                <w:ilvl w:val="0"/>
                <w:numId w:val="37"/>
              </w:numPr>
              <w:spacing w:after="0"/>
              <w:rPr>
                <w:rFonts w:cs="Arial"/>
                <w:highlight w:val="yellow"/>
                <w:lang w:eastAsia="en-GB"/>
              </w:rPr>
            </w:pPr>
            <w:r w:rsidRPr="005A60C2">
              <w:rPr>
                <w:rFonts w:cs="Arial"/>
                <w:highlight w:val="yellow"/>
                <w:lang w:eastAsia="en-GB"/>
              </w:rPr>
              <w:t xml:space="preserve">If the REGISTRATION REQ is sent with registration type ‘mobility’, the current TTCN implementation at steps 2Ca1 and 11Fa1 would incorrectly fail the check with cause "Initial Registration </w:t>
            </w:r>
            <w:proofErr w:type="spellStart"/>
            <w:r w:rsidRPr="005A60C2">
              <w:rPr>
                <w:rFonts w:cs="Arial"/>
                <w:highlight w:val="yellow"/>
                <w:lang w:eastAsia="en-GB"/>
              </w:rPr>
              <w:t>Req</w:t>
            </w:r>
            <w:proofErr w:type="spellEnd"/>
            <w:r w:rsidRPr="005A60C2">
              <w:rPr>
                <w:rFonts w:cs="Arial"/>
                <w:highlight w:val="yellow"/>
                <w:lang w:eastAsia="en-GB"/>
              </w:rPr>
              <w:t xml:space="preserve"> included non-cleartext IEs", as the current implementation first checks registration type to be “</w:t>
            </w:r>
            <w:proofErr w:type="spellStart"/>
            <w:r w:rsidRPr="005A60C2">
              <w:rPr>
                <w:rFonts w:cs="Arial"/>
                <w:highlight w:val="yellow"/>
                <w:lang w:eastAsia="en-GB"/>
              </w:rPr>
              <w:t>Initial_Secure</w:t>
            </w:r>
            <w:proofErr w:type="spellEnd"/>
            <w:r w:rsidRPr="005A60C2">
              <w:rPr>
                <w:rFonts w:cs="Arial"/>
                <w:highlight w:val="yellow"/>
                <w:lang w:eastAsia="en-GB"/>
              </w:rPr>
              <w:t>”.</w:t>
            </w:r>
          </w:p>
          <w:p w14:paraId="077CE149" w14:textId="77777777" w:rsidR="005A60C2" w:rsidRPr="005A60C2" w:rsidRDefault="005A60C2" w:rsidP="005A60C2">
            <w:pPr>
              <w:pStyle w:val="CRCoverPage"/>
              <w:numPr>
                <w:ilvl w:val="0"/>
                <w:numId w:val="37"/>
              </w:numPr>
              <w:spacing w:after="0"/>
              <w:rPr>
                <w:rFonts w:cs="Arial"/>
                <w:lang w:eastAsia="en-GB"/>
              </w:rPr>
            </w:pPr>
            <w:r w:rsidRPr="005A60C2">
              <w:rPr>
                <w:rFonts w:cs="Arial"/>
                <w:highlight w:val="green"/>
                <w:lang w:eastAsia="en-GB"/>
              </w:rPr>
              <w:t>At step 10Fa8, since the SRB2 has already been established, the PDU SESSION ESTABLISHMENT procedure will use SRB2</w:t>
            </w:r>
          </w:p>
          <w:p w14:paraId="4B88C2DB" w14:textId="77777777" w:rsidR="005A60C2" w:rsidRPr="005A60C2" w:rsidRDefault="005A60C2" w:rsidP="005A60C2">
            <w:pPr>
              <w:pStyle w:val="CRCoverPage"/>
              <w:numPr>
                <w:ilvl w:val="0"/>
                <w:numId w:val="37"/>
              </w:numPr>
              <w:spacing w:after="0"/>
              <w:rPr>
                <w:rFonts w:cs="Arial"/>
                <w:lang w:eastAsia="en-GB"/>
              </w:rPr>
            </w:pPr>
            <w:r w:rsidRPr="005A60C2">
              <w:rPr>
                <w:rFonts w:cs="Arial"/>
                <w:highlight w:val="cyan"/>
                <w:lang w:eastAsia="en-GB"/>
              </w:rPr>
              <w:t xml:space="preserve">The timer </w:t>
            </w:r>
            <w:proofErr w:type="spellStart"/>
            <w:r w:rsidRPr="005A60C2">
              <w:rPr>
                <w:rFonts w:cs="Arial"/>
                <w:highlight w:val="cyan"/>
                <w:lang w:eastAsia="en-GB"/>
              </w:rPr>
              <w:t>t_Wait</w:t>
            </w:r>
            <w:proofErr w:type="spellEnd"/>
            <w:r w:rsidRPr="005A60C2">
              <w:rPr>
                <w:rFonts w:cs="Arial"/>
                <w:highlight w:val="cyan"/>
                <w:lang w:eastAsia="en-GB"/>
              </w:rPr>
              <w:t xml:space="preserve"> at step 10Eb3 is not stopped if the </w:t>
            </w:r>
            <w:proofErr w:type="spellStart"/>
            <w:r w:rsidRPr="005A60C2">
              <w:rPr>
                <w:rFonts w:cs="Arial"/>
                <w:highlight w:val="cyan"/>
                <w:lang w:eastAsia="en-GB"/>
              </w:rPr>
              <w:t>rrcSetupReq</w:t>
            </w:r>
            <w:proofErr w:type="spellEnd"/>
            <w:r w:rsidRPr="005A60C2">
              <w:rPr>
                <w:rFonts w:cs="Arial"/>
                <w:highlight w:val="cyan"/>
                <w:lang w:eastAsia="en-GB"/>
              </w:rPr>
              <w:t xml:space="preserve"> is received at this step, which would cause an unexpected failure when this timer expires</w:t>
            </w:r>
          </w:p>
          <w:p w14:paraId="7E08D32A" w14:textId="4BB07517" w:rsidR="005A60C2" w:rsidRPr="005A60C2" w:rsidRDefault="005A60C2" w:rsidP="005A60C2">
            <w:pPr>
              <w:pStyle w:val="CRCoverPage"/>
              <w:numPr>
                <w:ilvl w:val="0"/>
                <w:numId w:val="37"/>
              </w:numPr>
              <w:spacing w:after="0"/>
              <w:rPr>
                <w:rFonts w:cs="Arial"/>
                <w:lang w:eastAsia="en-GB"/>
              </w:rPr>
            </w:pPr>
            <w:r w:rsidRPr="005A60C2">
              <w:rPr>
                <w:rFonts w:cs="Arial"/>
                <w:highlight w:val="magenta"/>
                <w:lang w:eastAsia="en-GB"/>
              </w:rPr>
              <w:t xml:space="preserve">At step 10H, the </w:t>
            </w:r>
            <w:r w:rsidRPr="005A60C2">
              <w:rPr>
                <w:highlight w:val="magenta"/>
              </w:rPr>
              <w:t>IMS PTC would be stuck inside the function f_IMS_OptionalDeregistrationOrC24</w:t>
            </w:r>
            <w:proofErr w:type="gramStart"/>
            <w:r w:rsidRPr="005A60C2">
              <w:rPr>
                <w:highlight w:val="magenta"/>
              </w:rPr>
              <w:t>Reinvite(</w:t>
            </w:r>
            <w:proofErr w:type="gramEnd"/>
            <w:r w:rsidRPr="005A60C2">
              <w:rPr>
                <w:highlight w:val="magenta"/>
              </w:rPr>
              <w:t xml:space="preserve">) (called from </w:t>
            </w:r>
            <w:proofErr w:type="spellStart"/>
            <w:r w:rsidRPr="005A60C2">
              <w:rPr>
                <w:highlight w:val="magenta"/>
              </w:rPr>
              <w:t>f_IMS_IpcanReleaseWithOptionalDeregistration</w:t>
            </w:r>
            <w:proofErr w:type="spellEnd"/>
            <w:r w:rsidRPr="005A60C2">
              <w:rPr>
                <w:highlight w:val="magenta"/>
              </w:rPr>
              <w:t xml:space="preserve"> () with </w:t>
            </w:r>
            <w:proofErr w:type="spellStart"/>
            <w:r w:rsidRPr="005A60C2">
              <w:rPr>
                <w:highlight w:val="magenta"/>
              </w:rPr>
              <w:t>p_WaitForIpcanRelease</w:t>
            </w:r>
            <w:proofErr w:type="spellEnd"/>
            <w:r w:rsidRPr="005A60C2">
              <w:rPr>
                <w:highlight w:val="magenta"/>
              </w:rPr>
              <w:t xml:space="preserve"> = </w:t>
            </w:r>
            <w:r w:rsidRPr="005A60C2">
              <w:rPr>
                <w:b/>
                <w:bCs/>
                <w:highlight w:val="magenta"/>
              </w:rPr>
              <w:t>true</w:t>
            </w:r>
            <w:r w:rsidRPr="005A60C2">
              <w:rPr>
                <w:highlight w:val="magenta"/>
              </w:rPr>
              <w:t>) waiting for a trigger from NR side to indicate the RRC connection is released, before it can handle the de-REGISTER REQ from the UE</w:t>
            </w:r>
            <w:r w:rsidRPr="005A60C2">
              <w:t>.</w:t>
            </w:r>
          </w:p>
        </w:tc>
      </w:tr>
      <w:tr w:rsidR="005A60C2" w14:paraId="578953F6" w14:textId="77777777" w:rsidTr="005650A5">
        <w:tc>
          <w:tcPr>
            <w:tcW w:w="1985" w:type="dxa"/>
          </w:tcPr>
          <w:p w14:paraId="32A719D2" w14:textId="77777777" w:rsidR="005A60C2" w:rsidRDefault="005A60C2" w:rsidP="005A60C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2A5EA6D" w14:textId="77777777" w:rsidR="005A60C2" w:rsidRPr="005A60C2" w:rsidRDefault="005A60C2" w:rsidP="005A60C2">
            <w:pPr>
              <w:pStyle w:val="CRCoverPage"/>
              <w:numPr>
                <w:ilvl w:val="0"/>
                <w:numId w:val="38"/>
              </w:numPr>
              <w:spacing w:after="0"/>
              <w:rPr>
                <w:rFonts w:cs="Arial"/>
                <w:highlight w:val="yellow"/>
                <w:lang w:eastAsia="en-GB"/>
              </w:rPr>
            </w:pPr>
            <w:r w:rsidRPr="005A60C2">
              <w:rPr>
                <w:rFonts w:cs="Arial"/>
                <w:highlight w:val="yellow"/>
                <w:lang w:eastAsia="en-GB"/>
              </w:rPr>
              <w:t>Changed the TTCN implementation to call the individual checks based on the registration type by using select case method.</w:t>
            </w:r>
          </w:p>
          <w:p w14:paraId="021F205B" w14:textId="77777777" w:rsidR="005A60C2" w:rsidRPr="005A60C2" w:rsidRDefault="005A60C2" w:rsidP="005A60C2">
            <w:pPr>
              <w:pStyle w:val="CRCoverPage"/>
              <w:numPr>
                <w:ilvl w:val="0"/>
                <w:numId w:val="38"/>
              </w:numPr>
              <w:spacing w:after="0"/>
              <w:rPr>
                <w:rFonts w:cs="Arial"/>
                <w:lang w:eastAsia="en-GB"/>
              </w:rPr>
            </w:pPr>
            <w:r w:rsidRPr="005A60C2">
              <w:rPr>
                <w:rFonts w:cs="Arial"/>
                <w:highlight w:val="green"/>
                <w:lang w:eastAsia="en-GB"/>
              </w:rPr>
              <w:t>Changes the SRB type from SRB1 to SRB2 at this step</w:t>
            </w:r>
          </w:p>
          <w:p w14:paraId="7AE27A00" w14:textId="77777777" w:rsidR="005A60C2" w:rsidRPr="005A60C2" w:rsidRDefault="005A60C2" w:rsidP="005A60C2">
            <w:pPr>
              <w:pStyle w:val="CRCoverPage"/>
              <w:numPr>
                <w:ilvl w:val="0"/>
                <w:numId w:val="38"/>
              </w:numPr>
              <w:spacing w:after="0"/>
              <w:rPr>
                <w:rFonts w:cs="Arial"/>
                <w:lang w:eastAsia="en-GB"/>
              </w:rPr>
            </w:pPr>
            <w:r w:rsidRPr="005A60C2">
              <w:rPr>
                <w:rFonts w:cs="Arial"/>
                <w:highlight w:val="cyan"/>
                <w:lang w:eastAsia="en-GB"/>
              </w:rPr>
              <w:t xml:space="preserve">Timer </w:t>
            </w:r>
            <w:proofErr w:type="spellStart"/>
            <w:r w:rsidRPr="005A60C2">
              <w:rPr>
                <w:rFonts w:cs="Arial"/>
                <w:highlight w:val="cyan"/>
                <w:lang w:eastAsia="en-GB"/>
              </w:rPr>
              <w:t>t_Wait</w:t>
            </w:r>
            <w:proofErr w:type="spellEnd"/>
            <w:r w:rsidRPr="005A60C2">
              <w:rPr>
                <w:rFonts w:cs="Arial"/>
                <w:highlight w:val="cyan"/>
                <w:lang w:eastAsia="en-GB"/>
              </w:rPr>
              <w:t xml:space="preserve"> is stopped when </w:t>
            </w:r>
            <w:proofErr w:type="spellStart"/>
            <w:r w:rsidRPr="005A60C2">
              <w:rPr>
                <w:rFonts w:cs="Arial"/>
                <w:highlight w:val="cyan"/>
                <w:lang w:eastAsia="en-GB"/>
              </w:rPr>
              <w:t>rrcSetupRequest</w:t>
            </w:r>
            <w:proofErr w:type="spellEnd"/>
            <w:r w:rsidRPr="005A60C2">
              <w:rPr>
                <w:rFonts w:cs="Arial"/>
                <w:highlight w:val="cyan"/>
                <w:lang w:eastAsia="en-GB"/>
              </w:rPr>
              <w:t xml:space="preserve"> is received.</w:t>
            </w:r>
          </w:p>
          <w:p w14:paraId="4F96640E" w14:textId="776F10BF" w:rsidR="005A60C2" w:rsidRPr="005A60C2" w:rsidRDefault="005A60C2" w:rsidP="005A60C2">
            <w:pPr>
              <w:pStyle w:val="CRCoverPage"/>
              <w:numPr>
                <w:ilvl w:val="0"/>
                <w:numId w:val="38"/>
              </w:numPr>
              <w:spacing w:after="0"/>
              <w:rPr>
                <w:rFonts w:cs="Arial"/>
                <w:lang w:eastAsia="en-GB"/>
              </w:rPr>
            </w:pPr>
            <w:r w:rsidRPr="005A60C2">
              <w:rPr>
                <w:rFonts w:cs="Arial"/>
                <w:highlight w:val="magenta"/>
                <w:lang w:eastAsia="en-GB"/>
              </w:rPr>
              <w:t>Added the coordination trigger to tell IMS PTC to stop waiting for IMS de-REGISTER</w:t>
            </w:r>
          </w:p>
        </w:tc>
      </w:tr>
      <w:tr w:rsidR="005A60C2" w14:paraId="1A7A4983" w14:textId="77777777" w:rsidTr="005650A5">
        <w:tc>
          <w:tcPr>
            <w:tcW w:w="1985" w:type="dxa"/>
          </w:tcPr>
          <w:p w14:paraId="4A66ED44" w14:textId="77777777" w:rsidR="005A60C2" w:rsidRDefault="005A60C2" w:rsidP="005A60C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9A92EEE" w14:textId="6AE2634D" w:rsidR="005A60C2" w:rsidRPr="005A60C2" w:rsidRDefault="005A60C2" w:rsidP="005A60C2">
            <w:pPr>
              <w:spacing w:after="0"/>
              <w:rPr>
                <w:rFonts w:ascii="Arial" w:hAnsi="Arial" w:cs="Arial"/>
              </w:rPr>
            </w:pPr>
            <w:r w:rsidRPr="005A60C2">
              <w:rPr>
                <w:rFonts w:ascii="Arial" w:hAnsi="Arial"/>
                <w:noProof/>
              </w:rPr>
              <w:t>UAC_NR5GC.ttcn</w:t>
            </w:r>
          </w:p>
        </w:tc>
      </w:tr>
      <w:tr w:rsidR="00487650" w14:paraId="1F172045" w14:textId="77777777" w:rsidTr="005650A5">
        <w:tc>
          <w:tcPr>
            <w:tcW w:w="1985" w:type="dxa"/>
          </w:tcPr>
          <w:p w14:paraId="6062F364" w14:textId="77777777" w:rsidR="00487650" w:rsidRDefault="00487650" w:rsidP="005650A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F202423" w14:textId="77777777" w:rsidR="00487650" w:rsidRDefault="00487650" w:rsidP="005650A5">
            <w:pPr>
              <w:rPr>
                <w:rFonts w:ascii="Arial" w:hAnsi="Arial"/>
                <w:highlight w:val="cyan"/>
              </w:rPr>
            </w:pPr>
          </w:p>
        </w:tc>
      </w:tr>
    </w:tbl>
    <w:p w14:paraId="553DAA77" w14:textId="77777777" w:rsidR="00487650" w:rsidRDefault="00487650" w:rsidP="00487650"/>
    <w:p w14:paraId="39C1884C" w14:textId="77777777" w:rsidR="00487650" w:rsidRPr="00570959" w:rsidRDefault="00487650" w:rsidP="00487650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87650" w14:paraId="2778D967" w14:textId="77777777" w:rsidTr="005650A5">
        <w:tc>
          <w:tcPr>
            <w:tcW w:w="9855" w:type="dxa"/>
          </w:tcPr>
          <w:p w14:paraId="6679D76C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</w:t>
            </w: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function fl_TC_11_3_5_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TestBody(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) runs on NR5GC_PTC</w:t>
            </w:r>
          </w:p>
          <w:p w14:paraId="6B4A3C59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{</w:t>
            </w:r>
          </w:p>
          <w:p w14:paraId="19FA14AD" w14:textId="77777777" w:rsidR="005A60C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>…</w:t>
            </w:r>
          </w:p>
          <w:p w14:paraId="29F7EB85" w14:textId="77777777" w:rsidR="005A60C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lastRenderedPageBreak/>
              <w:t>…</w:t>
            </w:r>
          </w:p>
          <w:p w14:paraId="27130969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>…</w:t>
            </w:r>
          </w:p>
          <w:p w14:paraId="205CCE8C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"Steps 2Ca1-2Ca15"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236C9CB0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//IF 5GS registration type is set as Initial Registration in step 2B, THEN Steps 5 to 19 of the generic test procedure in TS 38.508-1 Table 4.5.2.2-2 are performed without RRC </w:t>
            </w:r>
            <w:proofErr w:type="spellStart"/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release.on</w:t>
            </w:r>
            <w:proofErr w:type="spellEnd"/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NR Cell 12</w:t>
            </w:r>
          </w:p>
          <w:p w14:paraId="18C3DEE3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@sic R5-223436 sic@</w:t>
            </w:r>
          </w:p>
          <w:p w14:paraId="2D4A60DD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if (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f_Check_NG_RegistrationReqMsg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(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v_GMM_MobilityInfo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v_ReceivedMsg.Pdu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Initial_Secure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)) {</w:t>
            </w:r>
          </w:p>
          <w:p w14:paraId="1972D32E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f_NR5GC_RRC_Idle_Steps5_20 (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v_GMM_MobilityInfo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nr_Cell12,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v_ReceivedMsg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TESTMode_OFF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noRrcConnectionRelease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Initial_Secure</w:t>
            </w:r>
            <w:proofErr w:type="spellEnd"/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);</w:t>
            </w:r>
            <w:proofErr w:type="gramEnd"/>
          </w:p>
          <w:p w14:paraId="651C5DD5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} 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else{</w:t>
            </w:r>
            <w:proofErr w:type="gramEnd"/>
          </w:p>
          <w:p w14:paraId="0C489138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if (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f_Check_NG_RegistrationReqMsg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(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v_GMM_MobilityInfo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v_ReceivedMsg.Pdu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, Mobility)) {</w:t>
            </w:r>
          </w:p>
          <w:p w14:paraId="56F7C6D7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//@siclog "2Cb1-2Cb2"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@</w:t>
            </w:r>
          </w:p>
          <w:p w14:paraId="7A941A77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//IF 5GS registration type is set as Mobility Registration in step 2B, THEN Steps 4 to 5 of the generic test procedure in TS 38.508-1 Table 4.9.5.2.2-1 are performed without RRC </w:t>
            </w:r>
            <w:proofErr w:type="spellStart"/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release.on</w:t>
            </w:r>
            <w:proofErr w:type="spellEnd"/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NR Cell 12.</w:t>
            </w:r>
          </w:p>
          <w:p w14:paraId="1EC84ACF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// @sic R5-223436 sic@</w:t>
            </w:r>
          </w:p>
          <w:p w14:paraId="04EA992E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f_NR5GC_MobilityRegistration_Steps4_6(nr_Cell12,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v_GMM_MobilityInfo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-, -,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noRrcConnectionRelease</w:t>
            </w:r>
            <w:proofErr w:type="spellEnd"/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);</w:t>
            </w:r>
            <w:proofErr w:type="gramEnd"/>
          </w:p>
          <w:p w14:paraId="3703331B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}</w:t>
            </w:r>
          </w:p>
          <w:p w14:paraId="10CC71E5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}</w:t>
            </w:r>
          </w:p>
          <w:p w14:paraId="0E3A24ED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67A75D8E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1ABCF90A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"Steps 3 - 10"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5EAAB00D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//Void @sic R5-223436 sic@</w:t>
            </w:r>
          </w:p>
          <w:p w14:paraId="5530BE22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"Steps 10A"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49FB0F45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@sic R5-223436 sic@</w:t>
            </w:r>
          </w:p>
          <w:p w14:paraId="3F8599A4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f_NR_RRCRelease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(nr_Cell12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  <w:proofErr w:type="gramEnd"/>
          </w:p>
          <w:p w14:paraId="0363FEAD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"Steps 10B"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2E2DDB03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@sic R5-223436 sic@</w:t>
            </w:r>
          </w:p>
          <w:p w14:paraId="3037C35B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f_UT_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RequestPDUSession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UT, f_NR5GC_MobileInfo_GetNoOfSessions()+1,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tsc_DNNValue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</w:p>
          <w:p w14:paraId="664E358D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"Steps 10C"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6169449A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@sic R5-223436 sic@</w:t>
            </w:r>
          </w:p>
          <w:p w14:paraId="1E79B4BE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t_WaitTime.start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(21.0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  <w:proofErr w:type="gramEnd"/>
          </w:p>
          <w:p w14:paraId="3E17ACF9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alt {</w:t>
            </w:r>
          </w:p>
          <w:p w14:paraId="2D539F08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//Check: Does the UE transmit an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RRCSetupRequest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message within 21s on NR Cell 12?</w:t>
            </w:r>
          </w:p>
          <w:p w14:paraId="7C08AFD3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[]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SRB.receive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(car_NR_SRB0_RrcPdu_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IND(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nr_Cell12, cr_38508_RRCSetupRequest(?, ?)))</w:t>
            </w:r>
          </w:p>
          <w:p w14:paraId="744E1B26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{</w:t>
            </w:r>
          </w:p>
          <w:p w14:paraId="7374776A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t_WaitTime.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stop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  <w:proofErr w:type="gramEnd"/>
          </w:p>
          <w:p w14:paraId="56160C07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SetVerdictFailOrInconc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__FILE__, __LINE__, "Step 10C");</w:t>
            </w:r>
          </w:p>
          <w:p w14:paraId="26D83F63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}</w:t>
            </w:r>
          </w:p>
          <w:p w14:paraId="51048072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[]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t_WaitTime.timeout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{</w:t>
            </w:r>
          </w:p>
          <w:p w14:paraId="34C07A32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PreliminaryPass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__FILE__, __LINE__, "Step 10C");</w:t>
            </w:r>
          </w:p>
          <w:p w14:paraId="571C8F67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}</w:t>
            </w:r>
          </w:p>
          <w:p w14:paraId="7DB647F1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}</w:t>
            </w:r>
          </w:p>
          <w:p w14:paraId="54F2ED79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"Steps 10D"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068D1DCB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@sic R5-223436 sic@</w:t>
            </w:r>
          </w:p>
          <w:p w14:paraId="6EBC9842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//SS changes SIB1 of NR Cell 12 according to Table 11.3.5.3.3-2 and sends Short Message on PDCCH using P-RNTI.</w:t>
            </w:r>
          </w:p>
          <w:p w14:paraId="542A1FED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f_NR_CellInfo_SetSIB1_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UacBarringInfo(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nr_Cell12, omit);</w:t>
            </w:r>
          </w:p>
          <w:p w14:paraId="6F179BFD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f_NR_ModifySysinfo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(nr_Cell12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  <w:proofErr w:type="gramEnd"/>
          </w:p>
          <w:p w14:paraId="77C83164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"Steps 10E"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561BCC87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@sic R5-223436 sic@</w:t>
            </w:r>
          </w:p>
          <w:p w14:paraId="038232FC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t_WaitTime.start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(28.0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  <w:proofErr w:type="gramEnd"/>
          </w:p>
          <w:p w14:paraId="34EA9C27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alt {</w:t>
            </w:r>
          </w:p>
          <w:p w14:paraId="27755D42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//@siclog "Steps 10Ea1"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5C8785B1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// @sic R5-223436 sic@</w:t>
            </w:r>
          </w:p>
          <w:p w14:paraId="5620B389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lastRenderedPageBreak/>
              <w:t xml:space="preserve">        //Check: Does the UE transmit an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RRCSetupREQ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message with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establishmentCause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of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mo_Data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?</w:t>
            </w:r>
          </w:p>
          <w:p w14:paraId="3F947F9D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[]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SRB.receive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(car_NR_SRB0_RrcPdu_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IND(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nr_Cell12, cr_38508_RRCSetupRequest(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mo_Data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, ?))) //@sic R5s221172 sic@</w:t>
            </w:r>
          </w:p>
          <w:p w14:paraId="3EF072A4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{</w:t>
            </w:r>
          </w:p>
          <w:p w14:paraId="296AD7CB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//@siclog "Steps 10Ea2"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 // @sic R5-223436 sic@</w:t>
            </w:r>
          </w:p>
          <w:p w14:paraId="02E554E6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t_WaitTime.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stop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  <w:proofErr w:type="gramEnd"/>
          </w:p>
          <w:p w14:paraId="32F6C057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PreliminaryPass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__FILE__, __LINE__, "Step 10Ea1");</w:t>
            </w:r>
          </w:p>
          <w:p w14:paraId="3F3D99B5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}</w:t>
            </w:r>
          </w:p>
          <w:p w14:paraId="393E85E7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//@siclog "Steps 10Eb1"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 // @sic R5-223436 sic@</w:t>
            </w:r>
          </w:p>
          <w:p w14:paraId="2EA3BDE5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[]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t_WaitTime.timeout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{</w:t>
            </w:r>
          </w:p>
          <w:p w14:paraId="5AB8BEE6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//@siclog "Steps 10Eb2"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 // @sic R5-223436 sic@</w:t>
            </w:r>
          </w:p>
          <w:p w14:paraId="7C806D0B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f_UT_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RequestPDUSession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UT, f_NR5GC_MobileInfo_GetNoOfSessions()+1,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tsc_DNNValue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</w:p>
          <w:p w14:paraId="65E449FC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t_Wait.start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(10.0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  <w:proofErr w:type="gramEnd"/>
          </w:p>
          <w:p w14:paraId="01F746A8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alt {</w:t>
            </w:r>
          </w:p>
          <w:p w14:paraId="065E430C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//@siclog "Steps 10Eb3"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 // @sic R5-223436 sic@</w:t>
            </w:r>
          </w:p>
          <w:p w14:paraId="693ED6AF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[]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SRB.receive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(car_NR_SRB0_RrcPdu_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IND(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nr_Cell12, cr_38508_RRCSetupRequest(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mo_Data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, ?)))</w:t>
            </w:r>
          </w:p>
          <w:p w14:paraId="2ABEF8AB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{</w:t>
            </w:r>
          </w:p>
          <w:p w14:paraId="7B568166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PreliminaryPass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__FILE__, __LINE__, "Step 10Eb3");</w:t>
            </w:r>
          </w:p>
          <w:p w14:paraId="40AF189F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}</w:t>
            </w:r>
          </w:p>
          <w:p w14:paraId="18505B43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[]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t_Wait.timeout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{</w:t>
            </w:r>
          </w:p>
          <w:p w14:paraId="5DC9E876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SetVerdictFailOrInconc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__FILE__, __LINE__, "Step 10Eb3");</w:t>
            </w:r>
          </w:p>
          <w:p w14:paraId="25E7EFE1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}</w:t>
            </w:r>
          </w:p>
          <w:p w14:paraId="4DEA4BA0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}</w:t>
            </w:r>
          </w:p>
          <w:p w14:paraId="30641E81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}</w:t>
            </w:r>
          </w:p>
          <w:p w14:paraId="0BF30B7D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}</w:t>
            </w:r>
          </w:p>
          <w:p w14:paraId="060C7EF9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"Steps 10Fa1-10Fa8"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286FD1A7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@sic R5-223436 sic@</w:t>
            </w:r>
          </w:p>
          <w:p w14:paraId="64CABA2C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f_NR_ULGrantConfiguration_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Start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nr_Cell12, -, -, -,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cs_NR_UplinkTimeAlignment_Stop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, -, -,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tsc_NoCnfReq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); // @sic R5s221172 sic@</w:t>
            </w:r>
          </w:p>
          <w:p w14:paraId="50552744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f_NR_RRCSetup_Def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(nr_Cell12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  <w:proofErr w:type="gramEnd"/>
          </w:p>
          <w:p w14:paraId="6DD02A27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v_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ReceivedMsg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=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f_NR_RRCSetupComplete_Def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(nr_Cell12,</w:t>
            </w:r>
          </w:p>
          <w:p w14:paraId="65EDFAD3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     cr_38508_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RRCSetupComplete(</w:t>
            </w:r>
            <w:proofErr w:type="spellStart"/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tsc_NR_RRC_TI_Def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, ?,- , *, *),</w:t>
            </w:r>
          </w:p>
          <w:p w14:paraId="75BC56C7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tsc_SHT_IntegrityProtected</w:t>
            </w:r>
            <w:proofErr w:type="spellEnd"/>
          </w:p>
          <w:p w14:paraId="555A003C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     );</w:t>
            </w:r>
          </w:p>
          <w:p w14:paraId="78C7E605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if (not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f_Check_NG_ServiceReqMsg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(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v_ReceivedMsg.Pdu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cs_NAS_KeySetIdentifier_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lv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spellStart"/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f_NR_SecurityKSIamf_Get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(),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tsc_NasKsi_NativeSecurityContext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),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v_S_TMSI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, '0000'B)) { //R5s230103</w:t>
            </w:r>
          </w:p>
          <w:p w14:paraId="27D0410F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SetVerdictFailOrInconc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__FILE__, __LINE__, "Service Request Message Failed");</w:t>
            </w:r>
          </w:p>
          <w:p w14:paraId="7B5C9E02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}</w:t>
            </w:r>
          </w:p>
          <w:p w14:paraId="2B26B075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f_NR5GC_RRC_ConnectedState3N_Steps5_8(nr_Cell12,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v_ReceivedMsg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); // @sic R5s221172 sic@</w:t>
            </w:r>
          </w:p>
          <w:p w14:paraId="064C4A8E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f_NR5GC_PDUSessionEstablishment (nr_Cell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12,-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,</w:t>
            </w:r>
            <w:r w:rsidRPr="000215DD">
              <w:rPr>
                <w:rFonts w:ascii="Courier New" w:hAnsi="Courier New" w:cs="Courier New"/>
                <w:bCs/>
                <w:color w:val="000000"/>
                <w:highlight w:val="green"/>
                <w:lang w:eastAsia="de-DE"/>
              </w:rPr>
              <w:t>tsc_NR_RbId_SRB1</w:t>
            </w: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</w:p>
          <w:p w14:paraId="37D4D917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7B992756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"Steps 10H"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 // @sic R5-223436 sic@</w:t>
            </w:r>
          </w:p>
          <w:p w14:paraId="3D87023B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//The UE is switched off by executing generic procedure in Table 4.9.6.3-1 in TS 38.508-1 [4]</w:t>
            </w:r>
          </w:p>
          <w:p w14:paraId="7F6D722A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f_NR_UE_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DeRegisterOnSwitchOff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nr_Cell12, STATE_CONNECTED_3A);</w:t>
            </w:r>
          </w:p>
          <w:p w14:paraId="24C1A235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337882ED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f_NR5GC_MobileInfo_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Init(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</w:p>
          <w:p w14:paraId="3143965D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"Steps 11A"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08EC4694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@sic R5-223436 sic@</w:t>
            </w:r>
          </w:p>
          <w:p w14:paraId="6B5C589B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f_NR_SetCellPowerList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(v_CellPowerList_T2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  <w:proofErr w:type="gramEnd"/>
          </w:p>
          <w:p w14:paraId="50C01F07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11B"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 // @sic R5-223436 sic@</w:t>
            </w:r>
          </w:p>
          <w:p w14:paraId="75733EF5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//The UE is Switched ON. The generic test procedure in TS 38.508-1 [4] Table 4.5.2.2-2 indicate that the UE performs registration on NR Cell 1.</w:t>
            </w:r>
          </w:p>
          <w:p w14:paraId="61434107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f_NR5GC_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SwitchOnAndResetIMS(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</w:p>
          <w:p w14:paraId="6C22857A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lastRenderedPageBreak/>
              <w:t xml:space="preserve">    f_NR5GC_RRC_IdleState1N_Def(nr_Cell1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  <w:proofErr w:type="gramEnd"/>
          </w:p>
          <w:p w14:paraId="036794A8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11C"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 // @sic R5-223436 sic@</w:t>
            </w:r>
          </w:p>
          <w:p w14:paraId="37BEA3E9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f_NR_SetCellPowerList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(v_CellPowerList_T1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  <w:proofErr w:type="gramEnd"/>
          </w:p>
          <w:p w14:paraId="27A2E1EF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11D- 11F"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 // @sic R5-223436 sic@</w:t>
            </w:r>
          </w:p>
          <w:p w14:paraId="2EC261D2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//Steps 2-4 of Table 4.5.2.2-2 of the generic procedure in TS 38.508-1 [4] are performed on NR Cell 12. (Note 2)</w:t>
            </w:r>
          </w:p>
          <w:p w14:paraId="722F8084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v_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ReceivedMsg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=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f_NR_RRC_ConnEst_DefWithNas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(nr_Cell12,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tsc_NR_RRC_TI_Def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, ?, (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tsc_SHT_NoSecurityProtection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tsc_SHT_IntegrityProtected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));</w:t>
            </w:r>
          </w:p>
          <w:p w14:paraId="23622FE1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08D3A22F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if (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f_Check_NG_RegistrationReqMsg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(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v_GMM_MobilityInfo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v_ReceivedMsg.Pdu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Initial_Secure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)) {</w:t>
            </w:r>
          </w:p>
          <w:p w14:paraId="3A019794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//@siclog "Steps 11Fa1-11Fa16a1"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siclog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@</w:t>
            </w:r>
          </w:p>
          <w:p w14:paraId="6A20CC93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//IF 5GS registration type is set as Initial Registration in step 11F, THEN Steps 5 to 20a1of the generic test procedure in TS 38.508-1 Table 4.5.2.2-2 are performed on NR Cell 12.</w:t>
            </w:r>
          </w:p>
          <w:p w14:paraId="07550C02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//f_NR5GC_RRC_Idle_Steps5_20 (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v_GMM_MobilityInfo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nr_Cell12,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v_ReceivedMsg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TESTMode_OFF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-,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Initial_Secure</w:t>
            </w:r>
            <w:proofErr w:type="spellEnd"/>
            <w:proofErr w:type="gram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);</w:t>
            </w:r>
            <w:proofErr w:type="gramEnd"/>
          </w:p>
          <w:p w14:paraId="64BA4BB7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f_NR5GC_RRC_Idle_Steps5_13 (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v_GMM_MobilityInfo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nr_Cell12,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v_ReceivedMsg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v_PLMN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TESTMode_OFF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Initial_Secure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, NOT_SUPPORTED</w:t>
            </w:r>
            <w:proofErr w:type="gram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);</w:t>
            </w:r>
            <w:proofErr w:type="gramEnd"/>
          </w:p>
          <w:p w14:paraId="59F7A503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MsgToSend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f_Get_NG_RegistrationAcceptMsg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(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Initial_Secure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,</w:t>
            </w:r>
          </w:p>
          <w:p w14:paraId="0C8255C2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                                        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v_GMM_MobilityInfo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,</w:t>
            </w:r>
          </w:p>
          <w:p w14:paraId="7F20BC01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                                        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v_GUTIToSend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,</w:t>
            </w:r>
          </w:p>
          <w:p w14:paraId="25D96BF9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                                        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v_TAIList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,</w:t>
            </w:r>
          </w:p>
          <w:p w14:paraId="211001CE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                                         omit,</w:t>
            </w:r>
          </w:p>
          <w:p w14:paraId="7E220736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                                         -, -, -,</w:t>
            </w:r>
          </w:p>
          <w:p w14:paraId="7A7B987A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                                         cds_NG_NetworkFeatureSupport_mpsi_TC1135</w:t>
            </w:r>
            <w:proofErr w:type="gram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);</w:t>
            </w:r>
            <w:proofErr w:type="gramEnd"/>
          </w:p>
          <w:p w14:paraId="729575E1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SRB.send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cas_NR_SRB_NasPdu_</w:t>
            </w:r>
            <w:proofErr w:type="gram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REQ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(</w:t>
            </w:r>
            <w:proofErr w:type="gram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nr_Cell12, tsc_NR_RbId_SRB1, -,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cs_NG_NAS_Request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tsc_SHT_IntegrityProtected_Ciphered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v_MsgToSend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)));</w:t>
            </w:r>
          </w:p>
          <w:p w14:paraId="6AD838CA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// Step 15</w:t>
            </w:r>
          </w:p>
          <w:p w14:paraId="0407878F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f_NR5GC_Registration_Complete(nr_Cell12</w:t>
            </w:r>
            <w:proofErr w:type="gram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);</w:t>
            </w:r>
            <w:proofErr w:type="gramEnd"/>
          </w:p>
          <w:p w14:paraId="2FE83B43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} </w:t>
            </w:r>
            <w:proofErr w:type="gram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else{</w:t>
            </w:r>
            <w:proofErr w:type="gramEnd"/>
          </w:p>
          <w:p w14:paraId="7B3649A9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if (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f_Check_NG_RegistrationReqMsg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(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v_GMM_MobilityInfo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v_ReceivedMsg.Pdu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, Mobility)) {</w:t>
            </w:r>
          </w:p>
          <w:p w14:paraId="6CB4CDCE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//@siclog "Steps 11Fb1-11Fb3a1"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siclog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@</w:t>
            </w:r>
          </w:p>
          <w:p w14:paraId="6F4849F3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//IF 5GS registration type is set as Mobility Registration in step 211F, THEN Steps 4 to 6a1 of the generic test procedure in TS 38.508-1 Table 4.9.5.2.2-1 are performed on NR Cell 12.</w:t>
            </w:r>
          </w:p>
          <w:p w14:paraId="4349E1B1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// @sic R5-223436 sic@</w:t>
            </w:r>
          </w:p>
          <w:p w14:paraId="04642B3B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//f_NR5GC_MobilityRegistration_Steps4_6(nr_Cell12,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v_GMM_MobilityInfo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, -, -, -</w:t>
            </w:r>
            <w:proofErr w:type="gram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);</w:t>
            </w:r>
            <w:proofErr w:type="gramEnd"/>
          </w:p>
          <w:p w14:paraId="11DB2771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MsgToSend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f_Get_NG_RegistrationAcceptMsg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(Mobility,</w:t>
            </w:r>
          </w:p>
          <w:p w14:paraId="1F84C596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                                        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v_GMM_MobilityInfo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,</w:t>
            </w:r>
          </w:p>
          <w:p w14:paraId="439CD36C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                                        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v_GUTIToSend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,</w:t>
            </w:r>
          </w:p>
          <w:p w14:paraId="7267BE75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                                        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v_TAIList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,</w:t>
            </w:r>
          </w:p>
          <w:p w14:paraId="110281BF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                                         omit,</w:t>
            </w:r>
          </w:p>
          <w:p w14:paraId="28383DF3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                                         -, -, -,</w:t>
            </w:r>
          </w:p>
          <w:p w14:paraId="10AD6AA6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                                         cds_NG_NetworkFeatureSupport_mpsi_TC1135</w:t>
            </w:r>
            <w:proofErr w:type="gram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);</w:t>
            </w:r>
            <w:proofErr w:type="gramEnd"/>
          </w:p>
          <w:p w14:paraId="67E10DD6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SRB.send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cas_NR_SRB_NasPdu_</w:t>
            </w:r>
            <w:proofErr w:type="gram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REQ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(</w:t>
            </w:r>
            <w:proofErr w:type="gram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nr_Cell12, tsc_NR_RbId_SRB1, -,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cs_NG_NAS_Request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tsc_SHT_IntegrityProtected_Ciphered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v_MsgToSend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)));</w:t>
            </w:r>
          </w:p>
          <w:p w14:paraId="3FDCB909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f_NR5GC_Registration_Complete(nr_Cell12); // No SRB2 so must be on SRB1</w:t>
            </w:r>
          </w:p>
          <w:p w14:paraId="11B3767F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}</w:t>
            </w:r>
          </w:p>
          <w:p w14:paraId="2CD5B304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}</w:t>
            </w:r>
          </w:p>
          <w:p w14:paraId="1D4161DE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70544B13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6CD11867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f_NR_RRCRelease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(nr_Cell12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  <w:proofErr w:type="gramEnd"/>
          </w:p>
          <w:p w14:paraId="2CA2150A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12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610DF094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//The SS transmits a Paging message including a matched identity (correct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fullI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-RNTI).</w:t>
            </w:r>
          </w:p>
          <w:p w14:paraId="6ED356B3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f_NR_Paging_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Def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nr_Cell12, RRC_IDLE);</w:t>
            </w:r>
          </w:p>
          <w:p w14:paraId="3CB1F150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11834D47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14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75384DA5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t_WaitTime.start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(v_TimerValue1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  <w:proofErr w:type="gramEnd"/>
          </w:p>
          <w:p w14:paraId="0C079D45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alt {</w:t>
            </w:r>
          </w:p>
          <w:p w14:paraId="1B2909F4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//Check: Does the UE transmit an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RRCSetupREQ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message with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establishmentCause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of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mps-PriorityAccess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?</w:t>
            </w:r>
          </w:p>
          <w:p w14:paraId="106F9DBA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[]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SRB.receive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(car_NR_SRB0_RrcPdu_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IND(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nr_Cell12, cr_38508_RRCSetupRequest(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mps_PriorityAccess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, ?)))</w:t>
            </w:r>
          </w:p>
          <w:p w14:paraId="25029202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{</w:t>
            </w:r>
          </w:p>
          <w:p w14:paraId="6EA81B5C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t_WaitTime.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stop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  <w:proofErr w:type="gramEnd"/>
          </w:p>
          <w:p w14:paraId="422E80F2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PreliminaryPass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__FILE__, __LINE__, "Step 14");</w:t>
            </w:r>
          </w:p>
          <w:p w14:paraId="0D15ACBE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}</w:t>
            </w:r>
          </w:p>
          <w:p w14:paraId="1390ACEC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[]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t_WaitTime.timeout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{</w:t>
            </w:r>
          </w:p>
          <w:p w14:paraId="3046A08B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SetVerdictFailOrInconc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__FILE__, __LINE__, "Step 14");</w:t>
            </w:r>
          </w:p>
          <w:p w14:paraId="2089C0ED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}</w:t>
            </w:r>
          </w:p>
          <w:p w14:paraId="5FBB0210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}</w:t>
            </w:r>
          </w:p>
          <w:p w14:paraId="244B01F8" w14:textId="77777777" w:rsidR="005A60C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>…</w:t>
            </w:r>
          </w:p>
          <w:p w14:paraId="6C975EFB" w14:textId="77777777" w:rsidR="005A60C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  <w:t>…</w:t>
            </w:r>
          </w:p>
          <w:p w14:paraId="0623C5DD" w14:textId="77777777" w:rsidR="005A60C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  <w:t>…</w:t>
            </w:r>
          </w:p>
          <w:p w14:paraId="43BAF32A" w14:textId="256A5A5F" w:rsidR="005A60C2" w:rsidRDefault="005A60C2" w:rsidP="005A60C2">
            <w:pPr>
              <w:spacing w:after="0"/>
            </w:pPr>
            <w:r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  <w:t>}</w:t>
            </w:r>
          </w:p>
          <w:p w14:paraId="426B3FBC" w14:textId="6F1DD4CE" w:rsidR="00487650" w:rsidRDefault="00487650" w:rsidP="005650A5">
            <w:pPr>
              <w:spacing w:after="0"/>
            </w:pPr>
          </w:p>
        </w:tc>
      </w:tr>
    </w:tbl>
    <w:p w14:paraId="6239108B" w14:textId="77777777" w:rsidR="00487650" w:rsidRDefault="00487650" w:rsidP="00487650"/>
    <w:p w14:paraId="423C9351" w14:textId="77777777" w:rsidR="00487650" w:rsidRPr="00BC25DD" w:rsidRDefault="00487650" w:rsidP="00487650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87650" w14:paraId="5582BEBA" w14:textId="77777777" w:rsidTr="005650A5">
        <w:tc>
          <w:tcPr>
            <w:tcW w:w="9855" w:type="dxa"/>
          </w:tcPr>
          <w:p w14:paraId="646D8820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function fl_TC_11_3_5_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TestBody(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) runs on NR5GC_PTC</w:t>
            </w:r>
          </w:p>
          <w:p w14:paraId="590C2C55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{</w:t>
            </w:r>
          </w:p>
          <w:p w14:paraId="430DAA9F" w14:textId="77777777" w:rsidR="005A60C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>…</w:t>
            </w:r>
          </w:p>
          <w:p w14:paraId="7E576542" w14:textId="77777777" w:rsidR="005A60C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>…</w:t>
            </w:r>
          </w:p>
          <w:p w14:paraId="79D48A76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>…</w:t>
            </w:r>
          </w:p>
          <w:p w14:paraId="69D0C9E0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"Steps 2Ca1-2Ca15"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09DD7DB4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//IF 5GS registration type is set as Initial Registration in step 2B, THEN Steps 5 to 19 of the generic test procedure in TS 38.508-1 Table 4.5.2.2-2 are performed without RRC </w:t>
            </w:r>
            <w:proofErr w:type="spellStart"/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release.on</w:t>
            </w:r>
            <w:proofErr w:type="spellEnd"/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NR Cell 12</w:t>
            </w:r>
          </w:p>
          <w:p w14:paraId="112C2860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@sic R5-223436 sic@</w:t>
            </w:r>
          </w:p>
          <w:p w14:paraId="6615B760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6A28C92C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select (v_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ReceivedMsg.Pdu.Msg.registration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_Request.registrationType.registrationType) {</w:t>
            </w:r>
          </w:p>
          <w:p w14:paraId="39BA7B05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case (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tsc_NG_RegistrationInitial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) {</w:t>
            </w:r>
          </w:p>
          <w:p w14:paraId="420E4715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    //@siclog "Steps 2Ca1-2Ca15"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@</w:t>
            </w:r>
          </w:p>
          <w:p w14:paraId="38C9C96B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    //Perform steps 5 to 19 of the generic test procedure in TS 38.508-1 Table 4.5.2.2-2 </w:t>
            </w:r>
          </w:p>
          <w:p w14:paraId="3040F114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    if (not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f_Check_NG_RegistrationReqMsg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(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v_GMM_MobilityInfo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v_ReceivedMsg.Pdu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Initial_Secure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))</w:t>
            </w:r>
          </w:p>
          <w:p w14:paraId="466D52A0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    {</w:t>
            </w:r>
          </w:p>
          <w:p w14:paraId="6B078D1A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  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f_NR_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SetVerdictFailOrInconc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(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__FILE__, __LINE__, "Registration Request Message Failed");</w:t>
            </w:r>
          </w:p>
          <w:p w14:paraId="1BBD1B81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    }</w:t>
            </w:r>
          </w:p>
          <w:p w14:paraId="40D4DD7C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    f_NR5GC_RRC_Idle_Steps5_20 (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v_GMM_MobilityInfo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nr_Cell12,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v_ReceivedMsg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TESTMode_OFF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noRrcConnectionRelease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Initial_Secure</w:t>
            </w:r>
            <w:proofErr w:type="spellEnd"/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);</w:t>
            </w:r>
            <w:proofErr w:type="gramEnd"/>
          </w:p>
          <w:p w14:paraId="4141ABAC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}</w:t>
            </w:r>
          </w:p>
          <w:p w14:paraId="0F63C638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case (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tsc_NG_RegistrationMobility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) {</w:t>
            </w:r>
          </w:p>
          <w:p w14:paraId="01B818EE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    //@siclog "2Cb1-2Cb2"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@</w:t>
            </w:r>
          </w:p>
          <w:p w14:paraId="0EA119FC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    //Perform steps 4 to 5 of the generic test procedure in TS 38.508-1 Table 4.9.5.2.2-1 </w:t>
            </w:r>
          </w:p>
          <w:p w14:paraId="556EA2E1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   if (not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f_Check_NG_RegistrationReqMsg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(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v_GMM_MobilityInfo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v_ReceivedMsg.Pdu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, Mobility))</w:t>
            </w:r>
          </w:p>
          <w:p w14:paraId="106B636A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    {</w:t>
            </w:r>
          </w:p>
          <w:p w14:paraId="02D18C8A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  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f_NR_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SetVerdictFailOrInconc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(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__FILE__, __LINE__, "Registration Request Message Failed");</w:t>
            </w:r>
          </w:p>
          <w:p w14:paraId="3C0931FF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    }</w:t>
            </w:r>
          </w:p>
          <w:p w14:paraId="47CFCF64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lastRenderedPageBreak/>
              <w:t xml:space="preserve">             f_NR5GC_MobilityRegistration_Steps4_6(nr_Cell12,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v_GMM_MobilityInfo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-, -,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noRrcConnectionRelease</w:t>
            </w:r>
            <w:proofErr w:type="spellEnd"/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);</w:t>
            </w:r>
            <w:proofErr w:type="gramEnd"/>
          </w:p>
          <w:p w14:paraId="0A541250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}</w:t>
            </w:r>
          </w:p>
          <w:p w14:paraId="564F3884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case else {</w:t>
            </w:r>
          </w:p>
          <w:p w14:paraId="3837F54C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f_NR_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SetVerdictFailOrInconc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(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__FILE__, __LINE__, "Registration type incorrect");</w:t>
            </w:r>
          </w:p>
          <w:p w14:paraId="55CA3A2D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}</w:t>
            </w:r>
          </w:p>
          <w:p w14:paraId="4A26BAD2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}</w:t>
            </w: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</w:p>
          <w:p w14:paraId="4AD9E866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24B5704A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"Steps 3 - 10"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5FA19B8D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//Void @sic R5-223436 sic@</w:t>
            </w:r>
          </w:p>
          <w:p w14:paraId="55D953CD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"Steps 10A"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0D70C8AD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@sic R5-223436 sic@</w:t>
            </w:r>
          </w:p>
          <w:p w14:paraId="3ACF4939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f_NR_RRCRelease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(nr_Cell12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  <w:proofErr w:type="gramEnd"/>
          </w:p>
          <w:p w14:paraId="3D38E846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"Steps 10B"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4B3393BB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@sic R5-223436 sic@</w:t>
            </w:r>
          </w:p>
          <w:p w14:paraId="14B73FA8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f_UT_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RequestPDUSession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UT, f_NR5GC_MobileInfo_GetNoOfSessions()+1,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tsc_DNNValue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</w:p>
          <w:p w14:paraId="5511D7E3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"Steps 10C"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289400B9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@sic R5-223436 sic@</w:t>
            </w:r>
          </w:p>
          <w:p w14:paraId="50EC8A34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t_WaitTime.start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(21.0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  <w:proofErr w:type="gramEnd"/>
          </w:p>
          <w:p w14:paraId="1D7ED44B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alt {</w:t>
            </w:r>
          </w:p>
          <w:p w14:paraId="25A30E33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//Check: Does the UE transmit an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RRCSetupRequest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message within 21s on NR Cell 12?</w:t>
            </w:r>
          </w:p>
          <w:p w14:paraId="7B6482E8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[]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SRB.receive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(car_NR_SRB0_RrcPdu_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IND(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nr_Cell12, cr_38508_RRCSetupRequest(?, ?)))</w:t>
            </w:r>
          </w:p>
          <w:p w14:paraId="59FEE9F4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{</w:t>
            </w:r>
          </w:p>
          <w:p w14:paraId="2362103B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t_WaitTime.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stop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  <w:proofErr w:type="gramEnd"/>
          </w:p>
          <w:p w14:paraId="04157211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SetVerdictFailOrInconc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__FILE__, __LINE__, "Step 10C");</w:t>
            </w:r>
          </w:p>
          <w:p w14:paraId="45C5A65B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}</w:t>
            </w:r>
          </w:p>
          <w:p w14:paraId="4A8BC308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[]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t_WaitTime.timeout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{</w:t>
            </w:r>
          </w:p>
          <w:p w14:paraId="6EC5D8CE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PreliminaryPass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__FILE__, __LINE__, "Step 10C");</w:t>
            </w:r>
          </w:p>
          <w:p w14:paraId="371B3AF1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}</w:t>
            </w:r>
          </w:p>
          <w:p w14:paraId="2AB0FCCE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}</w:t>
            </w:r>
          </w:p>
          <w:p w14:paraId="62DF28BA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"Steps 10D"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262A42C3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@sic R5-223436 sic@</w:t>
            </w:r>
          </w:p>
          <w:p w14:paraId="3E4FE87D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//SS changes SIB1 of NR Cell 12 according to Table 11.3.5.3.3-2 and sends Short Message on PDCCH using P-RNTI.</w:t>
            </w:r>
          </w:p>
          <w:p w14:paraId="1A96DF5A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f_NR_CellInfo_SetSIB1_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UacBarringInfo(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nr_Cell12, omit);</w:t>
            </w:r>
          </w:p>
          <w:p w14:paraId="29032E4D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f_NR_ModifySysinfo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(nr_Cell12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  <w:proofErr w:type="gramEnd"/>
          </w:p>
          <w:p w14:paraId="7A14190F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"Steps 10E"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70125386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@sic R5-223436 sic@</w:t>
            </w:r>
          </w:p>
          <w:p w14:paraId="0A1B3E49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t_WaitTime.start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(28.0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  <w:proofErr w:type="gramEnd"/>
          </w:p>
          <w:p w14:paraId="52311AB6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alt {</w:t>
            </w:r>
          </w:p>
          <w:p w14:paraId="40DA87B1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//@siclog "Steps 10Ea1"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1A946765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// @sic R5-223436 sic@</w:t>
            </w:r>
          </w:p>
          <w:p w14:paraId="4A4F5C37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//Check: Does the UE transmit an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RRCSetupREQ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message with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establishmentCause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of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mo_Data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?</w:t>
            </w:r>
          </w:p>
          <w:p w14:paraId="6191919B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[]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SRB.receive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(car_NR_SRB0_RrcPdu_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IND(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nr_Cell12, cr_38508_RRCSetupRequest(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mo_Data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, ?))) //@sic R5s221172 sic@</w:t>
            </w:r>
          </w:p>
          <w:p w14:paraId="288BC92B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{</w:t>
            </w:r>
          </w:p>
          <w:p w14:paraId="15B132A4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//@siclog "Steps 10Ea2"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 // @sic R5-223436 sic@</w:t>
            </w:r>
          </w:p>
          <w:p w14:paraId="49F08403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t_WaitTime.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stop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  <w:proofErr w:type="gramEnd"/>
          </w:p>
          <w:p w14:paraId="2B05370A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PreliminaryPass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__FILE__, __LINE__, "Step 10Ea1");</w:t>
            </w:r>
          </w:p>
          <w:p w14:paraId="021D4D35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}</w:t>
            </w:r>
          </w:p>
          <w:p w14:paraId="3927A42D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//@siclog "Steps 10Eb1"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 // @sic R5-223436 sic@</w:t>
            </w:r>
          </w:p>
          <w:p w14:paraId="40D2157C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[]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t_WaitTime.timeout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{</w:t>
            </w:r>
          </w:p>
          <w:p w14:paraId="568F1D4C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//@siclog "Steps 10Eb2"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 // @sic R5-223436 sic@</w:t>
            </w:r>
          </w:p>
          <w:p w14:paraId="4B63D1FD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f_UT_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RequestPDUSession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UT, f_NR5GC_MobileInfo_GetNoOfSessions()+1,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tsc_DNNValue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</w:p>
          <w:p w14:paraId="4F7BA788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t_Wait.start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(10.0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  <w:proofErr w:type="gramEnd"/>
          </w:p>
          <w:p w14:paraId="55D6F754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alt {</w:t>
            </w:r>
          </w:p>
          <w:p w14:paraId="32DB3313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lastRenderedPageBreak/>
              <w:t xml:space="preserve">            //@siclog "Steps 10Eb3"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 // @sic R5-223436 sic@</w:t>
            </w:r>
          </w:p>
          <w:p w14:paraId="1E43266A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[]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SRB.receive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(car_NR_SRB0_RrcPdu_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IND(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nr_Cell12, cr_38508_RRCSetupRequest(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mo_Data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, ?)))</w:t>
            </w:r>
          </w:p>
          <w:p w14:paraId="11256111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{</w:t>
            </w:r>
          </w:p>
          <w:p w14:paraId="62097143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</w:t>
            </w:r>
            <w:proofErr w:type="spellStart"/>
            <w:r w:rsidRPr="00EF2237">
              <w:rPr>
                <w:rFonts w:ascii="Courier New" w:hAnsi="Courier New" w:cs="Courier New"/>
                <w:bCs/>
                <w:color w:val="000000"/>
                <w:highlight w:val="cyan"/>
                <w:lang w:eastAsia="de-DE"/>
              </w:rPr>
              <w:t>t_Wait.</w:t>
            </w:r>
            <w:proofErr w:type="gramStart"/>
            <w:r w:rsidRPr="00EF2237">
              <w:rPr>
                <w:rFonts w:ascii="Courier New" w:hAnsi="Courier New" w:cs="Courier New"/>
                <w:bCs/>
                <w:color w:val="000000"/>
                <w:highlight w:val="cyan"/>
                <w:lang w:eastAsia="de-DE"/>
              </w:rPr>
              <w:t>stop</w:t>
            </w:r>
            <w:proofErr w:type="spellEnd"/>
            <w:r w:rsidRPr="00EF2237">
              <w:rPr>
                <w:rFonts w:ascii="Courier New" w:hAnsi="Courier New" w:cs="Courier New"/>
                <w:bCs/>
                <w:color w:val="000000"/>
                <w:highlight w:val="cyan"/>
                <w:lang w:eastAsia="de-DE"/>
              </w:rPr>
              <w:t>;</w:t>
            </w:r>
            <w:proofErr w:type="gramEnd"/>
          </w:p>
          <w:p w14:paraId="1F4AF800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PreliminaryPass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__FILE__, __LINE__, "Step 10Eb3");</w:t>
            </w:r>
          </w:p>
          <w:p w14:paraId="1A18D79E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}</w:t>
            </w:r>
          </w:p>
          <w:p w14:paraId="4614840B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[]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t_Wait.timeout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{</w:t>
            </w:r>
          </w:p>
          <w:p w14:paraId="1C1A63F4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SetVerdictFailOrInconc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__FILE__, __LINE__, "Step 10Eb3");</w:t>
            </w:r>
          </w:p>
          <w:p w14:paraId="3B7945D5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}</w:t>
            </w:r>
          </w:p>
          <w:p w14:paraId="3678CD14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}</w:t>
            </w:r>
          </w:p>
          <w:p w14:paraId="536043CB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}</w:t>
            </w:r>
          </w:p>
          <w:p w14:paraId="2F15A02F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}</w:t>
            </w:r>
          </w:p>
          <w:p w14:paraId="6BAEF1F4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"Steps 10Fa1-10Fa8"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31851766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@sic R5-223436 sic@</w:t>
            </w:r>
          </w:p>
          <w:p w14:paraId="59DF8456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f_NR_ULGrantConfiguration_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Start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nr_Cell12, -, -, -,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cs_NR_UplinkTimeAlignment_Stop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, -, -,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tsc_NoCnfReq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); // @sic R5s221172 sic@</w:t>
            </w:r>
          </w:p>
          <w:p w14:paraId="6EE4C0BD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f_NR_RRCSetup_Def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(nr_Cell12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  <w:proofErr w:type="gramEnd"/>
          </w:p>
          <w:p w14:paraId="58C30945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v_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ReceivedMsg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=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f_NR_RRCSetupComplete_Def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(nr_Cell12,</w:t>
            </w:r>
          </w:p>
          <w:p w14:paraId="4D478A96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     cr_38508_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RRCSetupComplete(</w:t>
            </w:r>
            <w:proofErr w:type="spellStart"/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tsc_NR_RRC_TI_Def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, ?,- , *, *),</w:t>
            </w:r>
          </w:p>
          <w:p w14:paraId="4C9C7342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tsc_SHT_IntegrityProtected</w:t>
            </w:r>
            <w:proofErr w:type="spellEnd"/>
          </w:p>
          <w:p w14:paraId="28FE91DB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     );</w:t>
            </w:r>
          </w:p>
          <w:p w14:paraId="492E4118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if (not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f_Check_NG_ServiceReqMsg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(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v_ReceivedMsg.Pdu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cs_NAS_KeySetIdentifier_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lv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spellStart"/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f_NR_SecurityKSIamf_Get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(),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tsc_NasKsi_NativeSecurityContext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),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v_S_TMSI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, '0000'B)) { //R5s230103</w:t>
            </w:r>
          </w:p>
          <w:p w14:paraId="0E841AF3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SetVerdictFailOrInconc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__FILE__, __LINE__, "Service Request Message Failed");</w:t>
            </w:r>
          </w:p>
          <w:p w14:paraId="7D0A9EF6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}</w:t>
            </w:r>
          </w:p>
          <w:p w14:paraId="1B813689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f_NR5GC_RRC_ConnectedState3N_Steps5_8(nr_Cell12,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v_ReceivedMsg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); // @sic R5s221172 sic@</w:t>
            </w:r>
          </w:p>
          <w:p w14:paraId="4715E04A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f_NR5GC_PDUSessionEstablishment (nr_Cell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12,-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,</w:t>
            </w:r>
            <w:r w:rsidRPr="000215DD">
              <w:rPr>
                <w:rFonts w:ascii="Courier New" w:hAnsi="Courier New" w:cs="Courier New"/>
                <w:bCs/>
                <w:color w:val="000000"/>
                <w:highlight w:val="green"/>
                <w:lang w:eastAsia="de-DE"/>
              </w:rPr>
              <w:t>tsc_NR_RbId_SRB2</w:t>
            </w: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</w:p>
          <w:p w14:paraId="2D4A4B67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163B8410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"Steps 10H"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 // @sic R5-223436 sic@</w:t>
            </w:r>
          </w:p>
          <w:p w14:paraId="044624E5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//The UE is switched off by executing generic procedure in Table 4.9.6.3-1 in TS 38.508-1 [4]</w:t>
            </w:r>
          </w:p>
          <w:p w14:paraId="120218D2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f_NR_UE_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DeRegisterOnSwitchOff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nr_Cell12, STATE_CONNECTED_3A);</w:t>
            </w:r>
          </w:p>
          <w:p w14:paraId="757EE988" w14:textId="77777777" w:rsidR="005A60C2" w:rsidRPr="009F3714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magenta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r w:rsidRPr="009F3714">
              <w:rPr>
                <w:rFonts w:ascii="Courier New" w:hAnsi="Courier New" w:cs="Courier New"/>
                <w:bCs/>
                <w:color w:val="000000"/>
                <w:highlight w:val="magenta"/>
                <w:lang w:eastAsia="de-DE"/>
              </w:rPr>
              <w:t>// Tell IMS PTC to stop waiting for De-register</w:t>
            </w:r>
          </w:p>
          <w:p w14:paraId="20D1FDEB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9F3714">
              <w:rPr>
                <w:rFonts w:ascii="Courier New" w:hAnsi="Courier New" w:cs="Courier New"/>
                <w:bCs/>
                <w:color w:val="000000"/>
                <w:highlight w:val="magenta"/>
                <w:lang w:eastAsia="de-DE"/>
              </w:rPr>
              <w:t xml:space="preserve">    </w:t>
            </w:r>
            <w:proofErr w:type="spellStart"/>
            <w:r w:rsidRPr="009F3714">
              <w:rPr>
                <w:rFonts w:ascii="Courier New" w:hAnsi="Courier New" w:cs="Courier New"/>
                <w:bCs/>
                <w:color w:val="000000"/>
                <w:highlight w:val="magenta"/>
                <w:lang w:eastAsia="de-DE"/>
              </w:rPr>
              <w:t>f_IMS_IPCAN_</w:t>
            </w:r>
            <w:proofErr w:type="gramStart"/>
            <w:r w:rsidRPr="009F3714">
              <w:rPr>
                <w:rFonts w:ascii="Courier New" w:hAnsi="Courier New" w:cs="Courier New"/>
                <w:bCs/>
                <w:color w:val="000000"/>
                <w:highlight w:val="magenta"/>
                <w:lang w:eastAsia="de-DE"/>
              </w:rPr>
              <w:t>SendCoOrdMsg</w:t>
            </w:r>
            <w:proofErr w:type="spellEnd"/>
            <w:r w:rsidRPr="009F3714">
              <w:rPr>
                <w:rFonts w:ascii="Courier New" w:hAnsi="Courier New" w:cs="Courier New"/>
                <w:bCs/>
                <w:color w:val="000000"/>
                <w:highlight w:val="magenta"/>
                <w:lang w:eastAsia="de-DE"/>
              </w:rPr>
              <w:t>(</w:t>
            </w:r>
            <w:proofErr w:type="gramEnd"/>
            <w:r w:rsidRPr="009F3714">
              <w:rPr>
                <w:rFonts w:ascii="Courier New" w:hAnsi="Courier New" w:cs="Courier New"/>
                <w:bCs/>
                <w:color w:val="000000"/>
                <w:highlight w:val="magenta"/>
                <w:lang w:eastAsia="de-DE"/>
              </w:rPr>
              <w:t>IMS[tsc_Index_IMS1]);</w:t>
            </w:r>
          </w:p>
          <w:p w14:paraId="3306EF6C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2C1BCDEA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f_NR5GC_MobileInfo_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Init(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</w:p>
          <w:p w14:paraId="41B74F04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"Steps 11A"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305F3175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@sic R5-223436 sic@</w:t>
            </w:r>
          </w:p>
          <w:p w14:paraId="4EF929A6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f_NR_SetCellPowerList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(v_CellPowerList_T2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  <w:proofErr w:type="gramEnd"/>
          </w:p>
          <w:p w14:paraId="47BF9E78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11B"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 // @sic R5-223436 sic@</w:t>
            </w:r>
          </w:p>
          <w:p w14:paraId="1D2F4148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//The UE is Switched ON. The generic test procedure in TS 38.508-1 [4] Table 4.5.2.2-2 indicate that the UE performs registration on NR Cell 1.</w:t>
            </w:r>
          </w:p>
          <w:p w14:paraId="38E818E9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f_NR5GC_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SwitchOnAndResetIMS(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</w:p>
          <w:p w14:paraId="3B106D80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f_NR5GC_RRC_IdleState1N_Def(nr_Cell1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  <w:proofErr w:type="gramEnd"/>
          </w:p>
          <w:p w14:paraId="00458C97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11C"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 // @sic R5-223436 sic@</w:t>
            </w:r>
          </w:p>
          <w:p w14:paraId="072F1C1B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f_NR_SetCellPowerList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(v_CellPowerList_T1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  <w:proofErr w:type="gramEnd"/>
          </w:p>
          <w:p w14:paraId="3555E179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11D- 11F"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 // @sic R5-223436 sic@</w:t>
            </w:r>
          </w:p>
          <w:p w14:paraId="3AB7A083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//Steps 2-4 of Table 4.5.2.2-2 of the generic procedure in TS 38.508-1 [4] are performed on NR Cell 12. (Note 2)</w:t>
            </w:r>
          </w:p>
          <w:p w14:paraId="319589B6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v_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ReceivedMsg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=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f_NR_RRC_ConnEst_DefWithNas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(nr_Cell12,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tsc_NR_RRC_TI_Def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, ?, (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tsc_SHT_NoSecurityProtection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,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tsc_SHT_IntegrityProtected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));</w:t>
            </w:r>
          </w:p>
          <w:p w14:paraId="50D0CB41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75126908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5E5451BD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lastRenderedPageBreak/>
              <w:t xml:space="preserve">    </w:t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select (v_</w:t>
            </w:r>
            <w:proofErr w:type="gram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ReceivedMsg.Pdu.Msg.registration</w:t>
            </w:r>
            <w:proofErr w:type="gram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_Request.registrationType.registrationType) {</w:t>
            </w:r>
          </w:p>
          <w:p w14:paraId="63D0A6FC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case (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tsc_NG_RegistrationInitial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) {</w:t>
            </w:r>
          </w:p>
          <w:p w14:paraId="56A2FDE4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    //Perform steps 5 to 19 of the generic test procedure in TS 38.508-1 Table 4.5.2.2-2 </w:t>
            </w:r>
          </w:p>
          <w:p w14:paraId="45F306B1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    if (not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f_Check_NG_RegistrationReqMsg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(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v_GMM_MobilityInfo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v_ReceivedMsg.Pdu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Initial_Secure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))</w:t>
            </w:r>
          </w:p>
          <w:p w14:paraId="17549F9A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    {</w:t>
            </w:r>
          </w:p>
          <w:p w14:paraId="247B8E9E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     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f_NR_</w:t>
            </w:r>
            <w:proofErr w:type="gram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SetVerdictFailOrInconc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(</w:t>
            </w:r>
            <w:proofErr w:type="gram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__FILE__, __LINE__, "Registration Request Message Failed");</w:t>
            </w:r>
          </w:p>
          <w:p w14:paraId="331B1BAA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    }</w:t>
            </w:r>
          </w:p>
          <w:p w14:paraId="3201218D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  <w:t xml:space="preserve">    //@siclog "Steps 11Fa1-11Fa16a1"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siclog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@</w:t>
            </w:r>
          </w:p>
          <w:p w14:paraId="7070DB10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  <w:t xml:space="preserve">    //IF 5GS registration type is set as Initial Registration in step 11F, THEN Steps 5 to 20a1of the generic test procedure in TS 38.508-1 Table 4.5.2.2-2 are performed on NR Cell 12.</w:t>
            </w:r>
          </w:p>
          <w:p w14:paraId="3490E189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  <w:t xml:space="preserve">    //f_NR5GC_RRC_Idle_Steps5_20 (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v_GMM_MobilityInfo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nr_Cell12,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v_ReceivedMsg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TESTMode_OFF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-,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Initial_Secure</w:t>
            </w:r>
            <w:proofErr w:type="spellEnd"/>
            <w:proofErr w:type="gram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);</w:t>
            </w:r>
            <w:proofErr w:type="gramEnd"/>
          </w:p>
          <w:p w14:paraId="35290DD3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  <w:t xml:space="preserve">    f_NR5GC_RRC_Idle_Steps5_13 (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v_GMM_MobilityInfo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nr_Cell12,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v_ReceivedMsg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v_PLMN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TESTMode_OFF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Initial_Secure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, NOT_SUPPORTED</w:t>
            </w:r>
            <w:proofErr w:type="gram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);</w:t>
            </w:r>
            <w:proofErr w:type="gramEnd"/>
          </w:p>
          <w:p w14:paraId="03043551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  <w:t xml:space="preserve">   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MsgToSend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f_Get_NG_RegistrationAcceptMsg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(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Initial_Secure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,</w:t>
            </w:r>
          </w:p>
          <w:p w14:paraId="537E19D9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  <w:t xml:space="preserve">                                                  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v_GMM_MobilityInfo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,</w:t>
            </w:r>
          </w:p>
          <w:p w14:paraId="27B2873B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  <w:t xml:space="preserve">                                                  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v_GUTIToSend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,</w:t>
            </w:r>
          </w:p>
          <w:p w14:paraId="06FAB469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  <w:t xml:space="preserve">                                                  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v_TAIList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,</w:t>
            </w:r>
          </w:p>
          <w:p w14:paraId="5AE7C8AE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  <w:t xml:space="preserve">                                                   omit,</w:t>
            </w:r>
          </w:p>
          <w:p w14:paraId="090A9F52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  <w:t xml:space="preserve">                                                   -, -, -,</w:t>
            </w:r>
          </w:p>
          <w:p w14:paraId="778EB3AC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  <w:t xml:space="preserve">                                                   cds_NG_NetworkFeatureSupport_mpsi_TC1135</w:t>
            </w:r>
            <w:proofErr w:type="gram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);</w:t>
            </w:r>
            <w:proofErr w:type="gramEnd"/>
          </w:p>
          <w:p w14:paraId="388FD81A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  <w:t xml:space="preserve">   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SRB.send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cas_NR_SRB_NasPdu_</w:t>
            </w:r>
            <w:proofErr w:type="gram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REQ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(</w:t>
            </w:r>
            <w:proofErr w:type="gram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nr_Cell12, tsc_NR_RbId_SRB1, -,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cs_NG_NAS_Request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tsc_SHT_IntegrityProtected_Ciphered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v_MsgToSend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)));</w:t>
            </w:r>
          </w:p>
          <w:p w14:paraId="016238C9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  <w:t xml:space="preserve">    // Step 15</w:t>
            </w:r>
          </w:p>
          <w:p w14:paraId="30293A9B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  <w:t xml:space="preserve">    f_NR5GC_Registration_Complete(nr_Cell12</w:t>
            </w:r>
            <w:proofErr w:type="gram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);</w:t>
            </w:r>
            <w:proofErr w:type="gramEnd"/>
          </w:p>
          <w:p w14:paraId="38BA2001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}</w:t>
            </w:r>
          </w:p>
          <w:p w14:paraId="576AA795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case (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tsc_NG_RegistrationMobility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) {</w:t>
            </w:r>
          </w:p>
          <w:p w14:paraId="31ABDFCA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    //Perform steps 4 to 5 of the generic test procedure in TS 38.508-1 Table 4.9.5.2.2-1 </w:t>
            </w:r>
          </w:p>
          <w:p w14:paraId="29B50800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   if (not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f_Check_NG_RegistrationReqMsg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(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v_GMM_MobilityInfo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v_ReceivedMsg.Pdu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, Mobility))</w:t>
            </w:r>
          </w:p>
          <w:p w14:paraId="2100A3A5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    {</w:t>
            </w:r>
          </w:p>
          <w:p w14:paraId="3092BAE6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     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f_NR_</w:t>
            </w:r>
            <w:proofErr w:type="gram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SetVerdictFailOrInconc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(</w:t>
            </w:r>
            <w:proofErr w:type="gram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__FILE__, __LINE__, "Registration Request Message Failed");</w:t>
            </w:r>
          </w:p>
          <w:p w14:paraId="0818C7C0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    }</w:t>
            </w:r>
          </w:p>
          <w:p w14:paraId="39B3BB16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  <w:t xml:space="preserve">        //@siclog "Steps 11Fb1-11Fb3a1"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siclog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@</w:t>
            </w:r>
          </w:p>
          <w:p w14:paraId="3F1D0685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  <w:t xml:space="preserve">        //IF 5GS registration type is set as Mobility Registration in step 211F, THEN Steps 4 to 6a1 of the generic test procedure in TS 38.508-1 Table 4.9.5.2.2-1 are performed on NR Cell 12.</w:t>
            </w:r>
          </w:p>
          <w:p w14:paraId="578FF9C0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  <w:t xml:space="preserve">        // @sic R5-223436 sic@</w:t>
            </w:r>
          </w:p>
          <w:p w14:paraId="496D27FF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  <w:t xml:space="preserve">          //f_NR5GC_MobilityRegistration_Steps4_6(nr_Cell12,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v_GMM_MobilityInfo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, -, -, -</w:t>
            </w:r>
            <w:proofErr w:type="gram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);</w:t>
            </w:r>
            <w:proofErr w:type="gramEnd"/>
          </w:p>
          <w:p w14:paraId="7BA43507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  <w:t xml:space="preserve">         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MsgToSend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f_Get_NG_RegistrationAcceptMsg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(Mobility,</w:t>
            </w:r>
          </w:p>
          <w:p w14:paraId="6593541D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  <w:t xml:space="preserve">                                                  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v_GMM_MobilityInfo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,</w:t>
            </w:r>
          </w:p>
          <w:p w14:paraId="600EBF10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  <w:t xml:space="preserve">                                                  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v_GUTIToSend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,</w:t>
            </w:r>
          </w:p>
          <w:p w14:paraId="30C4C38C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  <w:t xml:space="preserve">                                                  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v_TAIList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,</w:t>
            </w:r>
          </w:p>
          <w:p w14:paraId="078E9992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  <w:t xml:space="preserve">                                                   omit,</w:t>
            </w:r>
          </w:p>
          <w:p w14:paraId="04A62300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  <w:t xml:space="preserve">                                                   -, -, -,</w:t>
            </w:r>
          </w:p>
          <w:p w14:paraId="749969E0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  <w:t xml:space="preserve">                                                   cds_NG_NetworkFeatureSupport_mpsi_TC1135</w:t>
            </w:r>
            <w:proofErr w:type="gram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);</w:t>
            </w:r>
            <w:proofErr w:type="gramEnd"/>
          </w:p>
          <w:p w14:paraId="3C7F9D07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  <w:t xml:space="preserve">        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SRB.send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cas_NR_SRB_NasPdu_</w:t>
            </w:r>
            <w:proofErr w:type="gram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REQ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(</w:t>
            </w:r>
            <w:proofErr w:type="gram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nr_Cell12, tsc_NR_RbId_SRB1, -,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cs_NG_NAS_Request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tsc_SHT_IntegrityProtected_Ciphered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v_MsgToSend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)));</w:t>
            </w:r>
          </w:p>
          <w:p w14:paraId="06B7E9B1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</w: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ab/>
              <w:t xml:space="preserve">         f_NR5GC_Registration_Complete(nr_Cell12); // No SRB2 so must be on SRB1</w:t>
            </w:r>
          </w:p>
          <w:p w14:paraId="588CDE1A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lastRenderedPageBreak/>
              <w:t xml:space="preserve">        }</w:t>
            </w:r>
          </w:p>
          <w:p w14:paraId="2F316B21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case else {</w:t>
            </w:r>
          </w:p>
          <w:p w14:paraId="15E7A91B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</w:t>
            </w:r>
            <w:proofErr w:type="spell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f_NR_</w:t>
            </w:r>
            <w:proofErr w:type="gramStart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SetVerdictFailOrInconc</w:t>
            </w:r>
            <w:proofErr w:type="spell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(</w:t>
            </w:r>
            <w:proofErr w:type="gramEnd"/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__FILE__, __LINE__, "Registration type incorrect");</w:t>
            </w:r>
          </w:p>
          <w:p w14:paraId="734F3BA9" w14:textId="77777777" w:rsidR="005A60C2" w:rsidRPr="00B31D35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}</w:t>
            </w:r>
          </w:p>
          <w:p w14:paraId="41B0ADD8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31D35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}//anupams@11.3.5</w:t>
            </w: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</w:t>
            </w:r>
          </w:p>
          <w:p w14:paraId="3209FD3A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44447808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11BD9C35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f_NR_RRCRelease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(nr_Cell12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  <w:proofErr w:type="gramEnd"/>
          </w:p>
          <w:p w14:paraId="321E53CE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12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5081C24D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//The SS transmits a Paging message including a matched identity (correct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fullI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-RNTI).</w:t>
            </w:r>
          </w:p>
          <w:p w14:paraId="1D07F438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f_NR_Paging_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Def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nr_Cell12, RRC_IDLE);</w:t>
            </w:r>
          </w:p>
          <w:p w14:paraId="5530BF91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4A31F27F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14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7930BD49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t_WaitTime.start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(v_TimerValue1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  <w:proofErr w:type="gramEnd"/>
          </w:p>
          <w:p w14:paraId="5DDAA0D7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alt {</w:t>
            </w:r>
          </w:p>
          <w:p w14:paraId="275933BF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//Check: Does the UE transmit an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RRCSetupREQ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message with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establishmentCause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of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mps-PriorityAccess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?</w:t>
            </w:r>
          </w:p>
          <w:p w14:paraId="2422DF7C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[]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SRB.receive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(car_NR_SRB0_RrcPdu_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IND(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nr_Cell12, cr_38508_RRCSetupRequest(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mps_PriorityAccess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, ?)))</w:t>
            </w:r>
          </w:p>
          <w:p w14:paraId="68E45B41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{</w:t>
            </w:r>
          </w:p>
          <w:p w14:paraId="1B8DCA32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t_WaitTime.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stop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  <w:proofErr w:type="gramEnd"/>
          </w:p>
          <w:p w14:paraId="2992A420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PreliminaryPass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__FILE__, __LINE__, "Step 14");</w:t>
            </w:r>
          </w:p>
          <w:p w14:paraId="79AF2FCC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}</w:t>
            </w:r>
          </w:p>
          <w:p w14:paraId="50C98C96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[]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t_WaitTime.timeout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{</w:t>
            </w:r>
          </w:p>
          <w:p w14:paraId="5F232A7C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</w:t>
            </w:r>
            <w:proofErr w:type="spell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f_NR_</w:t>
            </w:r>
            <w:proofErr w:type="gramStart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SetVerdictFailOrInconc</w:t>
            </w:r>
            <w:proofErr w:type="spell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>__FILE__, __LINE__, "Step 14");</w:t>
            </w:r>
          </w:p>
          <w:p w14:paraId="6321C8A3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}</w:t>
            </w:r>
          </w:p>
          <w:p w14:paraId="221AFD24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}</w:t>
            </w:r>
          </w:p>
          <w:p w14:paraId="006E2573" w14:textId="77777777" w:rsidR="005A60C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>…</w:t>
            </w:r>
          </w:p>
          <w:p w14:paraId="1C9F5850" w14:textId="77777777" w:rsidR="005A60C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>…</w:t>
            </w:r>
          </w:p>
          <w:p w14:paraId="280BBCFF" w14:textId="77777777" w:rsidR="005A60C2" w:rsidRPr="00D06E02" w:rsidRDefault="005A60C2" w:rsidP="005A60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>…</w:t>
            </w:r>
          </w:p>
          <w:p w14:paraId="6FD4E5DA" w14:textId="655E5000" w:rsidR="00487650" w:rsidRDefault="005A60C2" w:rsidP="005A60C2">
            <w:r w:rsidRPr="00D06E0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}</w:t>
            </w:r>
          </w:p>
        </w:tc>
      </w:tr>
    </w:tbl>
    <w:p w14:paraId="13DBBA04" w14:textId="77777777" w:rsidR="00487650" w:rsidRDefault="00487650" w:rsidP="00487650"/>
    <w:p w14:paraId="6E60A556" w14:textId="6F7BFA20" w:rsidR="00487650" w:rsidRDefault="00487650" w:rsidP="00213FE3"/>
    <w:p w14:paraId="29167221" w14:textId="6598EC03" w:rsidR="00487650" w:rsidRDefault="00487650" w:rsidP="00487650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4" w:name="_Toc128145558"/>
      <w:r>
        <w:rPr>
          <w:b/>
          <w:lang w:val="pt-BR"/>
        </w:rPr>
        <w:t xml:space="preserve">Change </w:t>
      </w:r>
      <w:r>
        <w:rPr>
          <w:b/>
          <w:lang w:val="pt-BR"/>
        </w:rPr>
        <w:t>3</w:t>
      </w:r>
      <w:bookmarkEnd w:id="1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A2284" w14:paraId="2E43C6E1" w14:textId="77777777" w:rsidTr="005650A5">
        <w:trPr>
          <w:trHeight w:val="447"/>
        </w:trPr>
        <w:tc>
          <w:tcPr>
            <w:tcW w:w="1985" w:type="dxa"/>
          </w:tcPr>
          <w:p w14:paraId="5D251FB9" w14:textId="77777777" w:rsidR="006A2284" w:rsidRDefault="006A2284" w:rsidP="006A228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43EF4D7" w14:textId="497D3176" w:rsidR="006A2284" w:rsidRPr="006A2284" w:rsidRDefault="006A2284" w:rsidP="006A2284">
            <w:pPr>
              <w:spacing w:after="0"/>
            </w:pPr>
            <w:r w:rsidRPr="006A2284">
              <w:rPr>
                <w:rFonts w:cs="Arial"/>
                <w:lang w:eastAsia="en-GB"/>
              </w:rPr>
              <w:t>f_TC_11_3_5_NR5GC_IMS1</w:t>
            </w:r>
          </w:p>
        </w:tc>
      </w:tr>
      <w:tr w:rsidR="006A2284" w14:paraId="49C0110B" w14:textId="77777777" w:rsidTr="005650A5">
        <w:trPr>
          <w:trHeight w:val="452"/>
        </w:trPr>
        <w:tc>
          <w:tcPr>
            <w:tcW w:w="1985" w:type="dxa"/>
          </w:tcPr>
          <w:p w14:paraId="7931796E" w14:textId="77777777" w:rsidR="006A2284" w:rsidRDefault="006A2284" w:rsidP="006A228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A0C6D0A" w14:textId="2F5E9812" w:rsidR="006A2284" w:rsidRPr="006A2284" w:rsidRDefault="006A2284" w:rsidP="006A2284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 w:rsidRPr="006A2284">
              <w:rPr>
                <w:rFonts w:cs="Arial"/>
                <w:lang w:eastAsia="en-GB"/>
              </w:rPr>
              <w:t>The coordination trigger on the NR PTC expects the trigger message to be “</w:t>
            </w:r>
            <w:r w:rsidRPr="006A2284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IMS Call Release </w:t>
            </w:r>
            <w:proofErr w:type="spellStart"/>
            <w:r w:rsidRPr="006A2284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Msgs</w:t>
            </w:r>
            <w:proofErr w:type="spellEnd"/>
            <w:r w:rsidRPr="006A2284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Sent</w:t>
            </w:r>
            <w:r w:rsidRPr="006A2284">
              <w:rPr>
                <w:rFonts w:ascii="Courier New" w:hAnsi="Courier New" w:cs="Courier New"/>
                <w:bCs/>
                <w:color w:val="000000"/>
                <w:lang w:eastAsia="de-DE"/>
              </w:rPr>
              <w:t>”,</w:t>
            </w:r>
            <w:r w:rsidRPr="006A2284">
              <w:rPr>
                <w:rFonts w:cs="Arial"/>
                <w:lang w:eastAsia="en-GB"/>
              </w:rPr>
              <w:t xml:space="preserve"> while the current implementation sends a blank string which causes a failure.</w:t>
            </w:r>
          </w:p>
        </w:tc>
      </w:tr>
      <w:tr w:rsidR="006A2284" w14:paraId="71FCBC94" w14:textId="77777777" w:rsidTr="005650A5">
        <w:tc>
          <w:tcPr>
            <w:tcW w:w="1985" w:type="dxa"/>
          </w:tcPr>
          <w:p w14:paraId="685AA8F0" w14:textId="77777777" w:rsidR="006A2284" w:rsidRDefault="006A2284" w:rsidP="006A228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90FE623" w14:textId="2DDE50B9" w:rsidR="006A2284" w:rsidRPr="006A2284" w:rsidRDefault="006A2284" w:rsidP="006A2284">
            <w:pPr>
              <w:pStyle w:val="CRCoverPage"/>
              <w:spacing w:after="0"/>
              <w:rPr>
                <w:lang w:val="en-SG"/>
              </w:rPr>
            </w:pPr>
            <w:r w:rsidRPr="006A2284">
              <w:rPr>
                <w:rFonts w:cs="Arial"/>
                <w:lang w:eastAsia="en-GB"/>
              </w:rPr>
              <w:t>Modified the coordination trigger message to “</w:t>
            </w:r>
            <w:r w:rsidRPr="006A2284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IMS Call Release </w:t>
            </w:r>
            <w:proofErr w:type="spellStart"/>
            <w:r w:rsidRPr="006A2284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Msgs</w:t>
            </w:r>
            <w:proofErr w:type="spellEnd"/>
            <w:r w:rsidRPr="006A2284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Sent</w:t>
            </w:r>
            <w:r w:rsidRPr="006A2284">
              <w:rPr>
                <w:rFonts w:ascii="Courier New" w:hAnsi="Courier New" w:cs="Courier New"/>
                <w:bCs/>
                <w:color w:val="000000"/>
                <w:lang w:eastAsia="de-DE"/>
              </w:rPr>
              <w:t>”</w:t>
            </w:r>
          </w:p>
        </w:tc>
      </w:tr>
      <w:tr w:rsidR="006A2284" w14:paraId="1932D1C0" w14:textId="77777777" w:rsidTr="005650A5">
        <w:tc>
          <w:tcPr>
            <w:tcW w:w="1985" w:type="dxa"/>
          </w:tcPr>
          <w:p w14:paraId="07DB8151" w14:textId="77777777" w:rsidR="006A2284" w:rsidRDefault="006A2284" w:rsidP="006A228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AFCA42C" w14:textId="504F76A8" w:rsidR="006A2284" w:rsidRPr="006A2284" w:rsidRDefault="006A2284" w:rsidP="006A2284">
            <w:pPr>
              <w:spacing w:after="0"/>
              <w:rPr>
                <w:rFonts w:ascii="Arial" w:hAnsi="Arial" w:cs="Arial"/>
              </w:rPr>
            </w:pPr>
            <w:r w:rsidRPr="006A2284">
              <w:rPr>
                <w:rFonts w:ascii="Arial" w:hAnsi="Arial"/>
                <w:noProof/>
              </w:rPr>
              <w:t>UAC_NR5GC_IMS.ttcn</w:t>
            </w:r>
          </w:p>
        </w:tc>
      </w:tr>
      <w:tr w:rsidR="00487650" w14:paraId="6D7473CC" w14:textId="77777777" w:rsidTr="005650A5">
        <w:tc>
          <w:tcPr>
            <w:tcW w:w="1985" w:type="dxa"/>
          </w:tcPr>
          <w:p w14:paraId="4DA57B35" w14:textId="77777777" w:rsidR="00487650" w:rsidRDefault="00487650" w:rsidP="005650A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0746C87" w14:textId="77777777" w:rsidR="00487650" w:rsidRDefault="00487650" w:rsidP="005650A5">
            <w:pPr>
              <w:rPr>
                <w:rFonts w:ascii="Arial" w:hAnsi="Arial"/>
                <w:highlight w:val="cyan"/>
              </w:rPr>
            </w:pPr>
          </w:p>
        </w:tc>
      </w:tr>
    </w:tbl>
    <w:p w14:paraId="278B4382" w14:textId="77777777" w:rsidR="00487650" w:rsidRDefault="00487650" w:rsidP="00487650"/>
    <w:p w14:paraId="24A9A95F" w14:textId="77777777" w:rsidR="00487650" w:rsidRPr="00570959" w:rsidRDefault="00487650" w:rsidP="00487650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87650" w14:paraId="45BACCCA" w14:textId="77777777" w:rsidTr="005650A5">
        <w:tc>
          <w:tcPr>
            <w:tcW w:w="9855" w:type="dxa"/>
          </w:tcPr>
          <w:p w14:paraId="04C03347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function f_TC_11_3_5_NR5GC_IMS1</w:t>
            </w:r>
            <w:proofErr w:type="gram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()runs</w:t>
            </w:r>
            <w:proofErr w:type="gram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on IMS_PTC</w:t>
            </w:r>
          </w:p>
          <w:p w14:paraId="5C7BD5CD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{</w:t>
            </w:r>
          </w:p>
          <w:p w14:paraId="15C5FD5B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f_IMS_PTC_</w:t>
            </w:r>
            <w:proofErr w:type="gram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Init</w:t>
            </w:r>
            <w:proofErr w:type="spell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PDN_1);</w:t>
            </w:r>
          </w:p>
          <w:p w14:paraId="67954467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646E1409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f_IMS_IPCAN_</w:t>
            </w:r>
            <w:proofErr w:type="gram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SendCoOrdMsg</w:t>
            </w:r>
            <w:proofErr w:type="spell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IPCAN);</w:t>
            </w:r>
          </w:p>
          <w:p w14:paraId="6E037755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f_IMS_</w:t>
            </w:r>
            <w:proofErr w:type="gram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Registration</w:t>
            </w:r>
            <w:proofErr w:type="spell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</w:p>
          <w:p w14:paraId="1605DE75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f_IMS_IPCAN_</w:t>
            </w:r>
            <w:proofErr w:type="gram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SendCoOrdMsg</w:t>
            </w:r>
            <w:proofErr w:type="spell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IPCAN);</w:t>
            </w:r>
          </w:p>
          <w:p w14:paraId="7A33FB9A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lastRenderedPageBreak/>
              <w:t xml:space="preserve">    </w:t>
            </w:r>
          </w:p>
          <w:p w14:paraId="37483FA0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f_IMS_</w:t>
            </w:r>
            <w:proofErr w:type="gram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IpcanReleaseWithOptionalDeregistration</w:t>
            </w:r>
            <w:proofErr w:type="spell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</w:p>
          <w:p w14:paraId="69BDC08D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f_IMS_</w:t>
            </w:r>
            <w:proofErr w:type="gram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GlobalRelease</w:t>
            </w:r>
            <w:proofErr w:type="spell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</w:p>
          <w:p w14:paraId="2F90E2DA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f_IMS_IPCAN_</w:t>
            </w:r>
            <w:proofErr w:type="gram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SendCoOrdMsg</w:t>
            </w:r>
            <w:proofErr w:type="spell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IPCAN);</w:t>
            </w:r>
          </w:p>
          <w:p w14:paraId="645B81CF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f_IMS_</w:t>
            </w:r>
            <w:proofErr w:type="gram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Registration</w:t>
            </w:r>
            <w:proofErr w:type="spell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</w:p>
          <w:p w14:paraId="258FE061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f_IMS_IPCAN_</w:t>
            </w:r>
            <w:proofErr w:type="gram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SendCoOrdMsg</w:t>
            </w:r>
            <w:proofErr w:type="spell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IPCAN);</w:t>
            </w:r>
          </w:p>
          <w:p w14:paraId="1B9FBE96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5A5F2FB2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MO Video Call</w:t>
            </w:r>
          </w:p>
          <w:p w14:paraId="10B5AA24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f_IMS_NR5GC_</w:t>
            </w:r>
            <w:proofErr w:type="gram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MOVideoCall(</w:t>
            </w:r>
            <w:proofErr w:type="gram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</w:p>
          <w:p w14:paraId="244CDED4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340D23E3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Call Release MT</w:t>
            </w:r>
          </w:p>
          <w:p w14:paraId="77269021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f_IMS_CallReleaseMT(f_SIP_BuildSipUri_</w:t>
            </w:r>
            <w:proofErr w:type="gram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TX(</w:t>
            </w:r>
            <w:proofErr w:type="gram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px_IMS_CalleeContactUri));</w:t>
            </w:r>
          </w:p>
          <w:p w14:paraId="1D744BEF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//Tell NR that call is released</w:t>
            </w:r>
          </w:p>
          <w:p w14:paraId="1191D2BD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f_IMS_IPCAN_</w:t>
            </w:r>
            <w:proofErr w:type="gram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SendCoOrdMsg</w:t>
            </w:r>
            <w:proofErr w:type="spell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IPCAN</w:t>
            </w:r>
            <w:r w:rsidRPr="00C1213E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);</w:t>
            </w:r>
          </w:p>
          <w:p w14:paraId="224E5801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f_IMS_</w:t>
            </w:r>
            <w:proofErr w:type="gram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IpcanReleaseWithOptionalDeregistration</w:t>
            </w:r>
            <w:proofErr w:type="spell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</w:p>
          <w:p w14:paraId="3292F2CF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19C9E244" w14:textId="4A79BDE0" w:rsidR="00487650" w:rsidRDefault="006A2284" w:rsidP="006A2284">
            <w:pPr>
              <w:spacing w:after="0"/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</w:t>
            </w:r>
            <w:proofErr w:type="gram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}</w:t>
            </w:r>
            <w:r w:rsidR="00487650">
              <w:t xml:space="preserve">   </w:t>
            </w:r>
            <w:proofErr w:type="gramEnd"/>
            <w:r w:rsidR="00487650">
              <w:t xml:space="preserve"> return "";</w:t>
            </w:r>
          </w:p>
          <w:p w14:paraId="70FA19C0" w14:textId="77777777" w:rsidR="00487650" w:rsidRDefault="00487650" w:rsidP="005650A5">
            <w:pPr>
              <w:spacing w:after="0"/>
            </w:pPr>
            <w:r>
              <w:t xml:space="preserve">  }</w:t>
            </w:r>
          </w:p>
        </w:tc>
      </w:tr>
    </w:tbl>
    <w:p w14:paraId="2A4F4CE8" w14:textId="77777777" w:rsidR="00487650" w:rsidRDefault="00487650" w:rsidP="00487650"/>
    <w:p w14:paraId="3F462CDC" w14:textId="77777777" w:rsidR="00487650" w:rsidRPr="00BC25DD" w:rsidRDefault="00487650" w:rsidP="00487650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87650" w14:paraId="10111D7A" w14:textId="77777777" w:rsidTr="005650A5">
        <w:tc>
          <w:tcPr>
            <w:tcW w:w="9855" w:type="dxa"/>
          </w:tcPr>
          <w:p w14:paraId="72E720D3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function f_TC_11_3_5_NR5GC_IMS1</w:t>
            </w:r>
            <w:proofErr w:type="gram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()runs</w:t>
            </w:r>
            <w:proofErr w:type="gram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on IMS_PTC</w:t>
            </w:r>
          </w:p>
          <w:p w14:paraId="27E32A67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{</w:t>
            </w:r>
          </w:p>
          <w:p w14:paraId="50DE6CB0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f_IMS_PTC_</w:t>
            </w:r>
            <w:proofErr w:type="gram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Init</w:t>
            </w:r>
            <w:proofErr w:type="spell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PDN_1);</w:t>
            </w:r>
          </w:p>
          <w:p w14:paraId="7FFC6969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1164DA4F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f_IMS_IPCAN_</w:t>
            </w:r>
            <w:proofErr w:type="gram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SendCoOrdMsg</w:t>
            </w:r>
            <w:proofErr w:type="spell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IPCAN);</w:t>
            </w:r>
          </w:p>
          <w:p w14:paraId="6517B13C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f_IMS_</w:t>
            </w:r>
            <w:proofErr w:type="gram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Registration</w:t>
            </w:r>
            <w:proofErr w:type="spell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</w:p>
          <w:p w14:paraId="58F72EE6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f_IMS_IPCAN_</w:t>
            </w:r>
            <w:proofErr w:type="gram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SendCoOrdMsg</w:t>
            </w:r>
            <w:proofErr w:type="spell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IPCAN);</w:t>
            </w:r>
          </w:p>
          <w:p w14:paraId="1DCF212C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2E3852E0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f_IMS_</w:t>
            </w:r>
            <w:proofErr w:type="gram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IpcanReleaseWithOptionalDeregistration</w:t>
            </w:r>
            <w:proofErr w:type="spell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</w:p>
          <w:p w14:paraId="41D03690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f_IMS_</w:t>
            </w:r>
            <w:proofErr w:type="gram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GlobalRelease</w:t>
            </w:r>
            <w:proofErr w:type="spell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</w:p>
          <w:p w14:paraId="6BCA0E52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f_IMS_IPCAN_</w:t>
            </w:r>
            <w:proofErr w:type="gram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SendCoOrdMsg</w:t>
            </w:r>
            <w:proofErr w:type="spell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IPCAN);</w:t>
            </w:r>
          </w:p>
          <w:p w14:paraId="41946217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f_IMS_</w:t>
            </w:r>
            <w:proofErr w:type="gram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Registration</w:t>
            </w:r>
            <w:proofErr w:type="spell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</w:p>
          <w:p w14:paraId="7483E165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f_IMS_IPCAN_</w:t>
            </w:r>
            <w:proofErr w:type="gram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SendCoOrdMsg</w:t>
            </w:r>
            <w:proofErr w:type="spell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IPCAN);</w:t>
            </w:r>
          </w:p>
          <w:p w14:paraId="026AE61E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5A0ABB47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MO Video Call</w:t>
            </w:r>
          </w:p>
          <w:p w14:paraId="68BF7D57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f_IMS_NR5GC_</w:t>
            </w:r>
            <w:proofErr w:type="gram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MOVideoCall(</w:t>
            </w:r>
            <w:proofErr w:type="gram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</w:p>
          <w:p w14:paraId="15386EB1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30FB27FC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Call Release MT</w:t>
            </w:r>
          </w:p>
          <w:p w14:paraId="2E39C46B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f_IMS_CallReleaseMT(f_SIP_BuildSipUri_</w:t>
            </w:r>
            <w:proofErr w:type="gram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TX(</w:t>
            </w:r>
            <w:proofErr w:type="gram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px_IMS_CalleeContactUri));</w:t>
            </w:r>
          </w:p>
          <w:p w14:paraId="7930F67D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//Tell NR that call is released</w:t>
            </w:r>
          </w:p>
          <w:p w14:paraId="666D0D66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</w:t>
            </w:r>
            <w:proofErr w:type="spell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f_IMS_IPCAN_</w:t>
            </w:r>
            <w:proofErr w:type="gram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SendCoOrdMsg</w:t>
            </w:r>
            <w:proofErr w:type="spell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IPCAN);</w:t>
            </w:r>
          </w:p>
          <w:p w14:paraId="00A7E2CB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f_IMS_IPCAN_</w:t>
            </w:r>
            <w:proofErr w:type="gram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SendCoOrdMsg</w:t>
            </w:r>
            <w:proofErr w:type="spell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IPCAN, </w:t>
            </w:r>
            <w:proofErr w:type="spellStart"/>
            <w:r w:rsidRPr="00C1213E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cms_IMS_IPCAN_Trigger</w:t>
            </w:r>
            <w:proofErr w:type="spellEnd"/>
            <w:r w:rsidRPr="00C1213E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("IMS Call Release </w:t>
            </w:r>
            <w:proofErr w:type="spellStart"/>
            <w:r w:rsidRPr="00C1213E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Msgs</w:t>
            </w:r>
            <w:proofErr w:type="spellEnd"/>
            <w:r w:rsidRPr="00C1213E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Sent"))</w:t>
            </w: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</w:p>
          <w:p w14:paraId="43B425F7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f_IMS_</w:t>
            </w:r>
            <w:proofErr w:type="gramStart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IpcanReleaseWithOptionalDeregistration</w:t>
            </w:r>
            <w:proofErr w:type="spell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</w:p>
          <w:p w14:paraId="7121529D" w14:textId="77777777" w:rsidR="006A2284" w:rsidRPr="00C1213E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266B4D31" w14:textId="77777777" w:rsidR="006A2284" w:rsidRPr="00D624CC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C1213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}</w:t>
            </w:r>
            <w:r w:rsidRPr="00A37E5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</w:p>
          <w:p w14:paraId="00F347AB" w14:textId="77777777" w:rsidR="00487650" w:rsidRDefault="00487650" w:rsidP="005650A5"/>
        </w:tc>
      </w:tr>
    </w:tbl>
    <w:p w14:paraId="7BA48731" w14:textId="77777777" w:rsidR="00487650" w:rsidRDefault="00487650" w:rsidP="00487650"/>
    <w:p w14:paraId="71E35F24" w14:textId="29972D3E" w:rsidR="00487650" w:rsidRDefault="00487650" w:rsidP="00487650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5" w:name="_Toc128145559"/>
      <w:r>
        <w:rPr>
          <w:b/>
          <w:lang w:val="pt-BR"/>
        </w:rPr>
        <w:t xml:space="preserve">Change </w:t>
      </w:r>
      <w:r>
        <w:rPr>
          <w:b/>
          <w:lang w:val="pt-BR"/>
        </w:rPr>
        <w:t>4</w:t>
      </w:r>
      <w:bookmarkEnd w:id="1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A2284" w14:paraId="2815E4FF" w14:textId="77777777" w:rsidTr="005650A5">
        <w:trPr>
          <w:trHeight w:val="447"/>
        </w:trPr>
        <w:tc>
          <w:tcPr>
            <w:tcW w:w="1985" w:type="dxa"/>
          </w:tcPr>
          <w:p w14:paraId="3AC5E5BC" w14:textId="77777777" w:rsidR="006A2284" w:rsidRDefault="006A2284" w:rsidP="006A228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50B284D" w14:textId="46114591" w:rsidR="006A2284" w:rsidRPr="006A2284" w:rsidRDefault="006A2284" w:rsidP="006A2284">
            <w:pPr>
              <w:spacing w:after="0"/>
            </w:pPr>
            <w:r w:rsidRPr="006A2284">
              <w:rPr>
                <w:rFonts w:cs="Arial"/>
                <w:lang w:eastAsia="en-GB"/>
              </w:rPr>
              <w:t>f_IMS_NR5GC_MOVideoCall_Step2ToEnd</w:t>
            </w:r>
          </w:p>
        </w:tc>
      </w:tr>
      <w:tr w:rsidR="006A2284" w14:paraId="2F24D45D" w14:textId="77777777" w:rsidTr="005650A5">
        <w:trPr>
          <w:trHeight w:val="452"/>
        </w:trPr>
        <w:tc>
          <w:tcPr>
            <w:tcW w:w="1985" w:type="dxa"/>
          </w:tcPr>
          <w:p w14:paraId="6AFEC800" w14:textId="77777777" w:rsidR="006A2284" w:rsidRDefault="006A2284" w:rsidP="006A228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6CE2C63" w14:textId="77777777" w:rsidR="00AA5888" w:rsidRPr="00AA5888" w:rsidRDefault="006A2284" w:rsidP="00AA5888">
            <w:pPr>
              <w:pStyle w:val="CRCoverPage"/>
              <w:numPr>
                <w:ilvl w:val="0"/>
                <w:numId w:val="39"/>
              </w:numPr>
              <w:spacing w:after="0"/>
              <w:rPr>
                <w:rFonts w:eastAsia="SimSun" w:cs="Arial"/>
                <w:color w:val="000000"/>
                <w:lang w:eastAsia="zh-CN"/>
              </w:rPr>
            </w:pPr>
            <w:r w:rsidRPr="006A2284">
              <w:rPr>
                <w:rFonts w:cs="Arial"/>
                <w:highlight w:val="cyan"/>
                <w:lang w:eastAsia="en-GB"/>
              </w:rPr>
              <w:t xml:space="preserve">The PRACK message contents from TS 34.229-1 section A.2.4 does not mandate the UE to include </w:t>
            </w:r>
            <w:proofErr w:type="spellStart"/>
            <w:r w:rsidRPr="006A2284">
              <w:rPr>
                <w:rFonts w:cs="Arial"/>
                <w:highlight w:val="cyan"/>
                <w:lang w:eastAsia="en-GB"/>
              </w:rPr>
              <w:t>sdp</w:t>
            </w:r>
            <w:proofErr w:type="spellEnd"/>
            <w:r w:rsidRPr="006A2284">
              <w:rPr>
                <w:rFonts w:cs="Arial"/>
                <w:highlight w:val="cyan"/>
                <w:lang w:eastAsia="en-GB"/>
              </w:rPr>
              <w:t xml:space="preserve"> body.</w:t>
            </w:r>
          </w:p>
          <w:p w14:paraId="4B4B9F23" w14:textId="505A647F" w:rsidR="006A2284" w:rsidRPr="006A2284" w:rsidRDefault="006A2284" w:rsidP="00AA5888">
            <w:pPr>
              <w:pStyle w:val="CRCoverPage"/>
              <w:numPr>
                <w:ilvl w:val="0"/>
                <w:numId w:val="39"/>
              </w:numPr>
              <w:spacing w:after="0"/>
              <w:rPr>
                <w:rFonts w:eastAsia="SimSun" w:cs="Arial"/>
                <w:color w:val="000000"/>
                <w:lang w:eastAsia="zh-CN"/>
              </w:rPr>
            </w:pPr>
            <w:r w:rsidRPr="006A2284">
              <w:rPr>
                <w:rFonts w:cs="Arial"/>
                <w:highlight w:val="yellow"/>
                <w:lang w:eastAsia="en-GB"/>
              </w:rPr>
              <w:t xml:space="preserve">The SIP UPDATE procedure can happen in parallel to receiving the PDU MODIFICATION COMPLETE message from the UE. This is </w:t>
            </w:r>
            <w:proofErr w:type="spellStart"/>
            <w:r w:rsidRPr="006A2284">
              <w:rPr>
                <w:rFonts w:cs="Arial"/>
                <w:highlight w:val="yellow"/>
                <w:lang w:eastAsia="en-GB"/>
              </w:rPr>
              <w:t>inline</w:t>
            </w:r>
            <w:proofErr w:type="spellEnd"/>
            <w:r w:rsidRPr="006A2284">
              <w:rPr>
                <w:rFonts w:cs="Arial"/>
                <w:highlight w:val="yellow"/>
                <w:lang w:eastAsia="en-GB"/>
              </w:rPr>
              <w:t xml:space="preserve"> with the MO Video call steps defined in TS 34.229-5.</w:t>
            </w:r>
          </w:p>
        </w:tc>
      </w:tr>
      <w:tr w:rsidR="006A2284" w14:paraId="6ED861E8" w14:textId="77777777" w:rsidTr="005650A5">
        <w:tc>
          <w:tcPr>
            <w:tcW w:w="1985" w:type="dxa"/>
          </w:tcPr>
          <w:p w14:paraId="32F3B4AD" w14:textId="77777777" w:rsidR="006A2284" w:rsidRDefault="006A2284" w:rsidP="006A228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</w:tcPr>
          <w:p w14:paraId="11457F88" w14:textId="77777777" w:rsidR="00AA5888" w:rsidRPr="00AA5888" w:rsidRDefault="006A2284" w:rsidP="00AA5888">
            <w:pPr>
              <w:pStyle w:val="CRCoverPage"/>
              <w:numPr>
                <w:ilvl w:val="0"/>
                <w:numId w:val="40"/>
              </w:numPr>
              <w:rPr>
                <w:lang w:val="en-SG"/>
              </w:rPr>
            </w:pPr>
            <w:r w:rsidRPr="006A2284">
              <w:rPr>
                <w:rFonts w:cs="Arial"/>
                <w:highlight w:val="cyan"/>
                <w:lang w:eastAsia="en-GB"/>
              </w:rPr>
              <w:t xml:space="preserve">Removed the argument from function </w:t>
            </w:r>
            <w:r w:rsidRPr="006A2284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f_IMS_MOCallSetup_ReceivePRACK_Send200</w:t>
            </w:r>
            <w:proofErr w:type="gramStart"/>
            <w:r w:rsidRPr="006A2284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OK</w:t>
            </w:r>
            <w:r w:rsidRPr="006A2284">
              <w:rPr>
                <w:rFonts w:cs="Arial"/>
                <w:highlight w:val="cyan"/>
                <w:lang w:eastAsia="en-GB"/>
              </w:rPr>
              <w:t>(</w:t>
            </w:r>
            <w:proofErr w:type="gramEnd"/>
            <w:r w:rsidRPr="006A2284">
              <w:rPr>
                <w:rFonts w:cs="Arial"/>
                <w:highlight w:val="cyan"/>
                <w:lang w:eastAsia="en-GB"/>
              </w:rPr>
              <w:t>) to expect the SDP body (and streamline it with the TS 34.229-5 expectation as well).</w:t>
            </w:r>
          </w:p>
          <w:p w14:paraId="4A670FDD" w14:textId="1FE78E29" w:rsidR="006A2284" w:rsidRPr="006A2284" w:rsidRDefault="006A2284" w:rsidP="00AA5888">
            <w:pPr>
              <w:pStyle w:val="CRCoverPage"/>
              <w:numPr>
                <w:ilvl w:val="0"/>
                <w:numId w:val="40"/>
              </w:numPr>
              <w:rPr>
                <w:lang w:val="en-SG"/>
              </w:rPr>
            </w:pPr>
            <w:r w:rsidRPr="006A2284">
              <w:rPr>
                <w:rFonts w:cs="Arial"/>
                <w:highlight w:val="yellow"/>
                <w:lang w:eastAsia="en-GB"/>
              </w:rPr>
              <w:t>Moved the coordination message wait trigger after the SIP UPDATE procedure</w:t>
            </w:r>
          </w:p>
        </w:tc>
      </w:tr>
      <w:tr w:rsidR="006A2284" w14:paraId="49D0AA3B" w14:textId="77777777" w:rsidTr="005650A5">
        <w:tc>
          <w:tcPr>
            <w:tcW w:w="1985" w:type="dxa"/>
          </w:tcPr>
          <w:p w14:paraId="7E30EC33" w14:textId="77777777" w:rsidR="006A2284" w:rsidRDefault="006A2284" w:rsidP="006A228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5E26886" w14:textId="56BC64A9" w:rsidR="006A2284" w:rsidRPr="006A2284" w:rsidRDefault="006A2284" w:rsidP="006A2284">
            <w:pPr>
              <w:spacing w:after="0"/>
              <w:rPr>
                <w:rFonts w:ascii="Arial" w:hAnsi="Arial" w:cs="Arial"/>
              </w:rPr>
            </w:pPr>
            <w:r w:rsidRPr="006A2284">
              <w:rPr>
                <w:rFonts w:ascii="Arial" w:hAnsi="Arial"/>
                <w:noProof/>
              </w:rPr>
              <w:t>IMS_NR5GC_Functions.ttcn</w:t>
            </w:r>
          </w:p>
        </w:tc>
      </w:tr>
      <w:tr w:rsidR="00487650" w14:paraId="649452F1" w14:textId="77777777" w:rsidTr="005650A5">
        <w:tc>
          <w:tcPr>
            <w:tcW w:w="1985" w:type="dxa"/>
          </w:tcPr>
          <w:p w14:paraId="651F7332" w14:textId="77777777" w:rsidR="00487650" w:rsidRDefault="00487650" w:rsidP="005650A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293363C" w14:textId="77777777" w:rsidR="00487650" w:rsidRDefault="00487650" w:rsidP="005650A5">
            <w:pPr>
              <w:rPr>
                <w:rFonts w:ascii="Arial" w:hAnsi="Arial"/>
                <w:highlight w:val="cyan"/>
              </w:rPr>
            </w:pPr>
          </w:p>
        </w:tc>
      </w:tr>
    </w:tbl>
    <w:p w14:paraId="293EDBC5" w14:textId="77777777" w:rsidR="00487650" w:rsidRDefault="00487650" w:rsidP="00487650"/>
    <w:p w14:paraId="6B81D47A" w14:textId="77777777" w:rsidR="00487650" w:rsidRPr="00570959" w:rsidRDefault="00487650" w:rsidP="00487650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87650" w14:paraId="064503D0" w14:textId="77777777" w:rsidTr="005650A5">
        <w:tc>
          <w:tcPr>
            <w:tcW w:w="9855" w:type="dxa"/>
          </w:tcPr>
          <w:p w14:paraId="62D64C1A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  function f_IMS_NR5GC_MOVideoCall_Step2</w:t>
            </w:r>
            <w:proofErr w:type="gramStart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ToEnd(</w:t>
            </w:r>
            <w:proofErr w:type="spellStart"/>
            <w:proofErr w:type="gramEnd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IMS_InviteRequestWithSdp_Type</w:t>
            </w:r>
            <w:proofErr w:type="spellEnd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p_InviteRequestWithSdp</w:t>
            </w:r>
            <w:proofErr w:type="spellEnd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) runs on IMS_PTC</w:t>
            </w:r>
          </w:p>
          <w:p w14:paraId="523273B6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748DF27E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IMS_InviteRequestWithSdp_Type</w:t>
            </w:r>
            <w:proofErr w:type="spellEnd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InviteRequestWithSdp</w:t>
            </w:r>
            <w:proofErr w:type="spellEnd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p_InviteRequestWithSdp</w:t>
            </w:r>
            <w:proofErr w:type="spellEnd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49CC2C3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IMS_ResponseWithSdp_Type</w:t>
            </w:r>
            <w:proofErr w:type="spellEnd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ResponseWithSdp</w:t>
            </w:r>
            <w:proofErr w:type="spellEnd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0CE87767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SDP_Message</w:t>
            </w:r>
            <w:proofErr w:type="spellEnd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UpdatedSdpOffer</w:t>
            </w:r>
            <w:proofErr w:type="spellEnd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4D39659C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DFBFE8B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    // preconditions handled within function</w:t>
            </w:r>
          </w:p>
          <w:p w14:paraId="3760F16A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ResponseWithSdp</w:t>
            </w:r>
            <w:proofErr w:type="spellEnd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= f_IMS_MOCallSetup_Video_Step3_4(</w:t>
            </w:r>
            <w:proofErr w:type="spellStart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SetupVideoCall</w:t>
            </w:r>
            <w:proofErr w:type="spellEnd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v_InviteRequestWithSdp</w:t>
            </w:r>
            <w:proofErr w:type="spellEnd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, EVS_16000, H265_90000);</w:t>
            </w:r>
          </w:p>
          <w:p w14:paraId="1D1A3DF6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UpdatedSdpOffer</w:t>
            </w:r>
            <w:proofErr w:type="spellEnd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f_IMS_BuildSDP_UpdatedOfferAudioVideo_RX</w:t>
            </w:r>
            <w:proofErr w:type="spellEnd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SetupVideoCall</w:t>
            </w:r>
            <w:proofErr w:type="spellEnd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v_InviteRequestWithSdp.SdpOffer</w:t>
            </w:r>
            <w:proofErr w:type="spellEnd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, EVS_16000, H265_90000);</w:t>
            </w:r>
          </w:p>
          <w:p w14:paraId="12C7C0AA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    f_IMS_MOCallSetup_ReceivePRACK_Send200</w:t>
            </w:r>
            <w:proofErr w:type="gramStart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OK(</w:t>
            </w:r>
            <w:proofErr w:type="spellStart"/>
            <w:proofErr w:type="gramEnd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v_InviteRequestWithSdp</w:t>
            </w:r>
            <w:proofErr w:type="spellEnd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v_ResponseWithSdp.Response.msgHeader</w:t>
            </w:r>
            <w:proofErr w:type="spellEnd"/>
            <w:r w:rsidRPr="00194A86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, -, </w:t>
            </w:r>
            <w:proofErr w:type="spellStart"/>
            <w:r w:rsidRPr="00194A86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v_UpdatedSdpOffer</w:t>
            </w:r>
            <w:proofErr w:type="spellEnd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);     // A.15.1 Step 4 - 5    PRACK, 200 OK</w:t>
            </w:r>
          </w:p>
          <w:p w14:paraId="1436F960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C099385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f_IMS_IPCAN_</w:t>
            </w:r>
            <w:proofErr w:type="gramStart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SendCoOrdMsg</w:t>
            </w:r>
            <w:proofErr w:type="spellEnd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IPCAN, </w:t>
            </w:r>
            <w:proofErr w:type="spellStart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cms_IMS_IPCAN_Trigger</w:t>
            </w:r>
            <w:proofErr w:type="spellEnd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("Add Video Bearer")); // @sic R5-225362 sic@</w:t>
            </w:r>
          </w:p>
          <w:p w14:paraId="366D1F46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94A8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f_IMS_IPCAN_</w:t>
            </w:r>
            <w:proofErr w:type="gramStart"/>
            <w:r w:rsidRPr="00194A8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WaitForTrigger</w:t>
            </w:r>
            <w:proofErr w:type="spellEnd"/>
            <w:r w:rsidRPr="00194A8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194A8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IPCAN, "Video Bearer Added");  // @sic R5-225362 sic@</w:t>
            </w:r>
          </w:p>
          <w:p w14:paraId="13557EA0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pc_Preconditions</w:t>
            </w:r>
            <w:proofErr w:type="spellEnd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51E76A75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      f_IMS_MOCallSetup_NR5GC_Video_Step6_7(</w:t>
            </w:r>
            <w:proofErr w:type="spellStart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SetupVideoCall</w:t>
            </w:r>
            <w:proofErr w:type="spellEnd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v_InviteRequestWithSdp</w:t>
            </w:r>
            <w:proofErr w:type="spellEnd"/>
            <w:proofErr w:type="gramStart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);   </w:t>
            </w:r>
            <w:proofErr w:type="gramEnd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         // A.15.1 Step 6 - 7    UPDATE, 200 OK</w:t>
            </w:r>
          </w:p>
          <w:p w14:paraId="35EBFC65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      f_IMS_MOCallSetup_Send180_Reliable(</w:t>
            </w:r>
            <w:proofErr w:type="spellStart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v_InviteRequestWithSdp</w:t>
            </w:r>
            <w:proofErr w:type="spellEnd"/>
            <w:proofErr w:type="gramStart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);   </w:t>
            </w:r>
            <w:proofErr w:type="gramEnd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// A.15.1 Step 8 - 10   180 </w:t>
            </w:r>
            <w:proofErr w:type="spellStart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RInging</w:t>
            </w:r>
            <w:proofErr w:type="spellEnd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, PRACK, 200 OK</w:t>
            </w:r>
          </w:p>
          <w:p w14:paraId="393E8C21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2F9294DF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      f_IMS_MOCallSetup_NR5GC_A_15_2_Step6_8(</w:t>
            </w:r>
            <w:proofErr w:type="spellStart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v_InviteRequestWithSdp</w:t>
            </w:r>
            <w:proofErr w:type="spellEnd"/>
            <w:proofErr w:type="gramStart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25660269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5772FFD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    f_IMS_MOCallSetup_Send200OK_ReceiveACK(</w:t>
            </w:r>
            <w:proofErr w:type="spellStart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v_InviteRequestWithSdp</w:t>
            </w:r>
            <w:proofErr w:type="spellEnd"/>
            <w:proofErr w:type="gramStart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);   </w:t>
            </w:r>
            <w:proofErr w:type="gramEnd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// A.15.1 Step 11 - 12  200 OK, ACK</w:t>
            </w:r>
          </w:p>
          <w:p w14:paraId="5878DF71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    // Call established</w:t>
            </w:r>
          </w:p>
          <w:p w14:paraId="3020C66C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f_IMS_IPCAN_</w:t>
            </w:r>
            <w:proofErr w:type="gramStart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SendCoOrdMsg</w:t>
            </w:r>
            <w:proofErr w:type="spellEnd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IPCAN, </w:t>
            </w:r>
            <w:proofErr w:type="spellStart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cms_IMS_IPCAN_Trigger</w:t>
            </w:r>
            <w:proofErr w:type="spellEnd"/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>("Video Call Established"));           // @sic R5-225362 sic@</w:t>
            </w:r>
          </w:p>
          <w:p w14:paraId="0DE43153" w14:textId="7468E4F0" w:rsidR="00487650" w:rsidRDefault="006A2284" w:rsidP="006A2284">
            <w:pPr>
              <w:spacing w:after="0"/>
            </w:pPr>
            <w:r w:rsidRPr="00194A86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</w:tc>
      </w:tr>
    </w:tbl>
    <w:p w14:paraId="20B0010E" w14:textId="77777777" w:rsidR="00487650" w:rsidRDefault="00487650" w:rsidP="00487650"/>
    <w:p w14:paraId="1B253C4C" w14:textId="77777777" w:rsidR="00487650" w:rsidRPr="00BC25DD" w:rsidRDefault="00487650" w:rsidP="00487650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87650" w14:paraId="6A335447" w14:textId="77777777" w:rsidTr="005650A5">
        <w:tc>
          <w:tcPr>
            <w:tcW w:w="9855" w:type="dxa"/>
          </w:tcPr>
          <w:p w14:paraId="35320254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function f_IMS_NR5GC_MOVideoCall_Step2</w:t>
            </w:r>
            <w:proofErr w:type="gramStart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ToEnd(</w:t>
            </w:r>
            <w:proofErr w:type="spellStart"/>
            <w:proofErr w:type="gramEnd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IMS_InviteRequestWithSdp_Type</w:t>
            </w:r>
            <w:proofErr w:type="spellEnd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p_InviteRequestWithSdp</w:t>
            </w:r>
            <w:proofErr w:type="spellEnd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) runs on IMS_PTC</w:t>
            </w:r>
          </w:p>
          <w:p w14:paraId="5A9019A5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{</w:t>
            </w:r>
          </w:p>
          <w:p w14:paraId="6534B391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</w:t>
            </w:r>
            <w:proofErr w:type="spellStart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IMS_InviteRequestWithSdp_Type</w:t>
            </w:r>
            <w:proofErr w:type="spellEnd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v_</w:t>
            </w:r>
            <w:proofErr w:type="gramStart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InviteRequestWithSdp</w:t>
            </w:r>
            <w:proofErr w:type="spellEnd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</w:t>
            </w:r>
            <w:proofErr w:type="gramEnd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= </w:t>
            </w:r>
            <w:proofErr w:type="spellStart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p_InviteRequestWithSdp</w:t>
            </w:r>
            <w:proofErr w:type="spellEnd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</w:p>
          <w:p w14:paraId="31D9BFB5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</w:t>
            </w:r>
            <w:proofErr w:type="spellStart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IMS_ResponseWithSdp_Type</w:t>
            </w:r>
            <w:proofErr w:type="spellEnd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v_</w:t>
            </w:r>
            <w:proofErr w:type="gramStart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ResponseWithSdp</w:t>
            </w:r>
            <w:proofErr w:type="spellEnd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  <w:proofErr w:type="gramEnd"/>
          </w:p>
          <w:p w14:paraId="099C4A2A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SDP_Message</w:t>
            </w:r>
            <w:proofErr w:type="spellEnd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v_</w:t>
            </w:r>
            <w:proofErr w:type="gramStart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UpdatedSdpOffer</w:t>
            </w:r>
            <w:proofErr w:type="spellEnd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  <w:proofErr w:type="gramEnd"/>
          </w:p>
          <w:p w14:paraId="4BD5E4B4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67B3B71D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preconditions handled within function</w:t>
            </w:r>
          </w:p>
          <w:p w14:paraId="7484B8AF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v_</w:t>
            </w:r>
            <w:proofErr w:type="gramStart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ResponseWithSdp</w:t>
            </w:r>
            <w:proofErr w:type="spellEnd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</w:t>
            </w:r>
            <w:proofErr w:type="gramEnd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= f_IMS_MOCallSetup_Video_Step3_4(</w:t>
            </w:r>
            <w:proofErr w:type="spellStart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SetupVideoCall</w:t>
            </w:r>
            <w:proofErr w:type="spellEnd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, </w:t>
            </w:r>
            <w:proofErr w:type="spellStart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v_InviteRequestWithSdp</w:t>
            </w:r>
            <w:proofErr w:type="spellEnd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, EVS_16000, H265_90000);</w:t>
            </w:r>
          </w:p>
          <w:p w14:paraId="22AE1A05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v_</w:t>
            </w:r>
            <w:proofErr w:type="gramStart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UpdatedSdpOffer</w:t>
            </w:r>
            <w:proofErr w:type="spellEnd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</w:t>
            </w:r>
            <w:proofErr w:type="gramEnd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= </w:t>
            </w:r>
            <w:proofErr w:type="spellStart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f_IMS_BuildSDP_UpdatedOfferAudioVideo_RX</w:t>
            </w:r>
            <w:proofErr w:type="spellEnd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spellStart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SetupVideoCall</w:t>
            </w:r>
            <w:proofErr w:type="spellEnd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, </w:t>
            </w:r>
            <w:proofErr w:type="spellStart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v_InviteRequestWithSdp.SdpOffer</w:t>
            </w:r>
            <w:proofErr w:type="spellEnd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, EVS_16000, H265_90000);</w:t>
            </w:r>
          </w:p>
          <w:p w14:paraId="0C2902D1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f_IMS_MOCallSetup_ReceivePRACK_Send200</w:t>
            </w:r>
            <w:proofErr w:type="gramStart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OK(</w:t>
            </w:r>
            <w:proofErr w:type="spellStart"/>
            <w:proofErr w:type="gramEnd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v_InviteRequestWithSdp</w:t>
            </w:r>
            <w:proofErr w:type="spellEnd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, </w:t>
            </w:r>
            <w:proofErr w:type="spellStart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v_ResponseWithSdp.Response.msgHeader</w:t>
            </w:r>
            <w:proofErr w:type="spellEnd"/>
            <w:r w:rsidRPr="00194A86">
              <w:rPr>
                <w:rFonts w:ascii="Courier New" w:hAnsi="Courier New" w:cs="Courier New"/>
                <w:bCs/>
                <w:color w:val="000000"/>
                <w:highlight w:val="cyan"/>
                <w:lang w:eastAsia="de-DE"/>
              </w:rPr>
              <w:t>)</w:t>
            </w:r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;     // A.15.1 Step 4 - 5    PRACK, 200 OK </w:t>
            </w:r>
            <w:r w:rsidRPr="00194A86">
              <w:rPr>
                <w:rFonts w:ascii="Courier New" w:hAnsi="Courier New" w:cs="Courier New"/>
                <w:b/>
                <w:color w:val="000000"/>
                <w:highlight w:val="cyan"/>
                <w:lang w:eastAsia="de-DE"/>
              </w:rPr>
              <w:t xml:space="preserve">//REMOVED </w:t>
            </w:r>
            <w:proofErr w:type="spellStart"/>
            <w:r w:rsidRPr="00194A86">
              <w:rPr>
                <w:rStyle w:val="HTMLCode"/>
                <w:b/>
                <w:highlight w:val="cyan"/>
              </w:rPr>
              <w:t>v_UpdatedSdpOffe</w:t>
            </w:r>
            <w:proofErr w:type="spellEnd"/>
          </w:p>
          <w:p w14:paraId="1C5DCCF7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558CECAE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f_IMS_IPCAN_</w:t>
            </w:r>
            <w:proofErr w:type="gramStart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SendCoOrdMsg</w:t>
            </w:r>
            <w:proofErr w:type="spellEnd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IPCAN, </w:t>
            </w:r>
            <w:proofErr w:type="spellStart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cms_IMS_IPCAN_Trigger</w:t>
            </w:r>
            <w:proofErr w:type="spellEnd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("Add Video Bearer")); // @sic R5-225362 sic@</w:t>
            </w:r>
          </w:p>
          <w:p w14:paraId="1A60BDF5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if (</w:t>
            </w:r>
            <w:proofErr w:type="spellStart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pc_Preconditions</w:t>
            </w:r>
            <w:proofErr w:type="spellEnd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) {</w:t>
            </w:r>
          </w:p>
          <w:p w14:paraId="0C642551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f_IMS_MOCallSetup_NR5GC_Video_Step6_7(</w:t>
            </w:r>
            <w:proofErr w:type="spellStart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SetupVideoCall</w:t>
            </w:r>
            <w:proofErr w:type="spellEnd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, </w:t>
            </w:r>
            <w:proofErr w:type="spellStart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v_InviteRequestWithSdp</w:t>
            </w:r>
            <w:proofErr w:type="spellEnd"/>
            <w:proofErr w:type="gramStart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);   </w:t>
            </w:r>
            <w:proofErr w:type="gramEnd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// A.15.1 Step 6 - 7    UPDATE, 200 OK</w:t>
            </w:r>
          </w:p>
          <w:p w14:paraId="78F84893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f_IMS_MOCallSetup_Send180_Reliable(</w:t>
            </w:r>
            <w:proofErr w:type="spellStart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v_InviteRequestWithSdp</w:t>
            </w:r>
            <w:proofErr w:type="spellEnd"/>
            <w:proofErr w:type="gramStart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);   </w:t>
            </w:r>
            <w:proofErr w:type="gramEnd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// A.15.1 Step 8 - 10   180 </w:t>
            </w:r>
            <w:proofErr w:type="spellStart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RInging</w:t>
            </w:r>
            <w:proofErr w:type="spellEnd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, PRACK, 200 OK</w:t>
            </w:r>
          </w:p>
          <w:p w14:paraId="6805196C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} else {</w:t>
            </w:r>
          </w:p>
          <w:p w14:paraId="26AD4556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f_IMS_MOCallSetup_NR5GC_A_15_2_Step6_8(</w:t>
            </w:r>
            <w:proofErr w:type="spellStart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v_InviteRequestWithSdp</w:t>
            </w:r>
            <w:proofErr w:type="spellEnd"/>
            <w:proofErr w:type="gramStart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  <w:proofErr w:type="gramEnd"/>
          </w:p>
          <w:p w14:paraId="6049CCCE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}</w:t>
            </w:r>
          </w:p>
          <w:p w14:paraId="0A42EF81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f_IMS_MOCallSetup_Send200OK_ReceiveACK(</w:t>
            </w:r>
            <w:proofErr w:type="spellStart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v_InviteRequestWithSdp</w:t>
            </w:r>
            <w:proofErr w:type="spellEnd"/>
            <w:proofErr w:type="gramStart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);   </w:t>
            </w:r>
            <w:proofErr w:type="gramEnd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// A.15.1 Step 11 - 12  200 OK, ACK</w:t>
            </w:r>
          </w:p>
          <w:p w14:paraId="44EAD439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B5300A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f_IMS_IPCAN_</w:t>
            </w:r>
            <w:proofErr w:type="gramStart"/>
            <w:r w:rsidRPr="00B5300A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WaitForTrigger</w:t>
            </w:r>
            <w:proofErr w:type="spellEnd"/>
            <w:r w:rsidRPr="00B5300A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(</w:t>
            </w:r>
            <w:proofErr w:type="gramEnd"/>
            <w:r w:rsidRPr="00B5300A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IPCAN, "Video Bearer Added");  // @sic R5-225362 sic@ </w:t>
            </w:r>
            <w:r w:rsidRPr="00B5300A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//MOVED HERE</w:t>
            </w:r>
          </w:p>
          <w:p w14:paraId="7FDC568F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Call established</w:t>
            </w:r>
          </w:p>
          <w:p w14:paraId="42F1B392" w14:textId="77777777" w:rsidR="006A2284" w:rsidRPr="00194A86" w:rsidRDefault="006A2284" w:rsidP="006A2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f_IMS_IPCAN_</w:t>
            </w:r>
            <w:proofErr w:type="gramStart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SendCoOrdMsg</w:t>
            </w:r>
            <w:proofErr w:type="spellEnd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IPCAN, </w:t>
            </w:r>
            <w:proofErr w:type="spellStart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cms_IMS_IPCAN_Trigger</w:t>
            </w:r>
            <w:proofErr w:type="spellEnd"/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>("Video Call Established"));           // @sic R5-225362 sic@</w:t>
            </w:r>
          </w:p>
          <w:p w14:paraId="76099F5B" w14:textId="4D82B930" w:rsidR="00487650" w:rsidRDefault="006A2284" w:rsidP="006A2284">
            <w:r w:rsidRPr="00194A8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}</w:t>
            </w:r>
          </w:p>
        </w:tc>
      </w:tr>
    </w:tbl>
    <w:p w14:paraId="4E350920" w14:textId="77777777" w:rsidR="00487650" w:rsidRDefault="00487650" w:rsidP="00487650"/>
    <w:p w14:paraId="02379331" w14:textId="77777777" w:rsidR="00487650" w:rsidRDefault="00487650" w:rsidP="00213FE3"/>
    <w:p w14:paraId="42C99577" w14:textId="2D1BB194" w:rsidR="00F441D9" w:rsidRDefault="00F441D9" w:rsidP="00BC5278"/>
    <w:bookmarkEnd w:id="9"/>
    <w:bookmarkEnd w:id="10"/>
    <w:bookmarkEnd w:id="11"/>
    <w:p w14:paraId="1A783AD5" w14:textId="77777777" w:rsidR="00F441D9" w:rsidRDefault="00F441D9" w:rsidP="00213FE3"/>
    <w:sectPr w:rsidR="00F441D9" w:rsidSect="00A0764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66C88C" w14:textId="77777777" w:rsidR="0089412E" w:rsidRDefault="0089412E">
      <w:r>
        <w:separator/>
      </w:r>
    </w:p>
  </w:endnote>
  <w:endnote w:type="continuationSeparator" w:id="0">
    <w:p w14:paraId="4C11F816" w14:textId="77777777" w:rsidR="0089412E" w:rsidRDefault="00894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F6CE5" w14:textId="77777777" w:rsidR="00316D9A" w:rsidRDefault="00316D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B42FB" w14:textId="77777777" w:rsidR="00316D9A" w:rsidRDefault="00316D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70373" w14:textId="77777777" w:rsidR="00316D9A" w:rsidRDefault="00316D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681AD6" w14:textId="77777777" w:rsidR="0089412E" w:rsidRDefault="0089412E">
      <w:r>
        <w:separator/>
      </w:r>
    </w:p>
  </w:footnote>
  <w:footnote w:type="continuationSeparator" w:id="0">
    <w:p w14:paraId="0B3663F1" w14:textId="77777777" w:rsidR="0089412E" w:rsidRDefault="008941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C41AD" w14:textId="77777777" w:rsidR="00316D9A" w:rsidRDefault="00316D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38057" w14:textId="77777777" w:rsidR="00316D9A" w:rsidRDefault="00316D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DD99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C4AC9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3E408EF4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990B4" w14:textId="77777777" w:rsidR="00D06725" w:rsidRDefault="00D06725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C80B9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4D851E28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5D011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B885F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449CA973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CF4705"/>
    <w:multiLevelType w:val="hybridMultilevel"/>
    <w:tmpl w:val="FDE2530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FF1E06"/>
    <w:multiLevelType w:val="hybridMultilevel"/>
    <w:tmpl w:val="129674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0770D1"/>
    <w:multiLevelType w:val="hybridMultilevel"/>
    <w:tmpl w:val="5A561A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9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0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810CA6"/>
    <w:multiLevelType w:val="hybridMultilevel"/>
    <w:tmpl w:val="E74255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19F55D1"/>
    <w:multiLevelType w:val="hybridMultilevel"/>
    <w:tmpl w:val="261EA4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4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E04725"/>
    <w:multiLevelType w:val="hybridMultilevel"/>
    <w:tmpl w:val="F5D23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615797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3220862">
    <w:abstractNumId w:val="17"/>
  </w:num>
  <w:num w:numId="3" w16cid:durableId="728577482">
    <w:abstractNumId w:val="9"/>
  </w:num>
  <w:num w:numId="4" w16cid:durableId="1191602620">
    <w:abstractNumId w:val="18"/>
  </w:num>
  <w:num w:numId="5" w16cid:durableId="507260479">
    <w:abstractNumId w:val="0"/>
  </w:num>
  <w:num w:numId="6" w16cid:durableId="894242694">
    <w:abstractNumId w:val="33"/>
  </w:num>
  <w:num w:numId="7" w16cid:durableId="948120722">
    <w:abstractNumId w:val="19"/>
  </w:num>
  <w:num w:numId="8" w16cid:durableId="1693460289">
    <w:abstractNumId w:val="1"/>
  </w:num>
  <w:num w:numId="9" w16cid:durableId="641085446">
    <w:abstractNumId w:val="10"/>
  </w:num>
  <w:num w:numId="10" w16cid:durableId="303966582">
    <w:abstractNumId w:val="4"/>
  </w:num>
  <w:num w:numId="11" w16cid:durableId="1216968300">
    <w:abstractNumId w:val="26"/>
  </w:num>
  <w:num w:numId="12" w16cid:durableId="523324553">
    <w:abstractNumId w:val="14"/>
  </w:num>
  <w:num w:numId="13" w16cid:durableId="287051507">
    <w:abstractNumId w:val="36"/>
  </w:num>
  <w:num w:numId="14" w16cid:durableId="1795129136">
    <w:abstractNumId w:val="40"/>
  </w:num>
  <w:num w:numId="15" w16cid:durableId="26806023">
    <w:abstractNumId w:val="27"/>
  </w:num>
  <w:num w:numId="16" w16cid:durableId="1962613018">
    <w:abstractNumId w:val="37"/>
  </w:num>
  <w:num w:numId="17" w16cid:durableId="463736656">
    <w:abstractNumId w:val="28"/>
  </w:num>
  <w:num w:numId="18" w16cid:durableId="1131020819">
    <w:abstractNumId w:val="16"/>
  </w:num>
  <w:num w:numId="19" w16cid:durableId="1121147347">
    <w:abstractNumId w:val="34"/>
  </w:num>
  <w:num w:numId="20" w16cid:durableId="709764419">
    <w:abstractNumId w:val="35"/>
  </w:num>
  <w:num w:numId="21" w16cid:durableId="1517619772">
    <w:abstractNumId w:val="2"/>
  </w:num>
  <w:num w:numId="22" w16cid:durableId="1614285389">
    <w:abstractNumId w:val="38"/>
  </w:num>
  <w:num w:numId="23" w16cid:durableId="248924874">
    <w:abstractNumId w:val="22"/>
  </w:num>
  <w:num w:numId="24" w16cid:durableId="413627412">
    <w:abstractNumId w:val="7"/>
  </w:num>
  <w:num w:numId="25" w16cid:durableId="1207795486">
    <w:abstractNumId w:val="15"/>
  </w:num>
  <w:num w:numId="26" w16cid:durableId="1414353635">
    <w:abstractNumId w:val="5"/>
  </w:num>
  <w:num w:numId="27" w16cid:durableId="1551916917">
    <w:abstractNumId w:val="29"/>
  </w:num>
  <w:num w:numId="28" w16cid:durableId="198469485">
    <w:abstractNumId w:val="21"/>
  </w:num>
  <w:num w:numId="29" w16cid:durableId="460268226">
    <w:abstractNumId w:val="20"/>
  </w:num>
  <w:num w:numId="30" w16cid:durableId="1162238421">
    <w:abstractNumId w:val="6"/>
  </w:num>
  <w:num w:numId="31" w16cid:durableId="31811867">
    <w:abstractNumId w:val="12"/>
  </w:num>
  <w:num w:numId="32" w16cid:durableId="1980186826">
    <w:abstractNumId w:val="23"/>
  </w:num>
  <w:num w:numId="33" w16cid:durableId="783620396">
    <w:abstractNumId w:val="24"/>
  </w:num>
  <w:num w:numId="34" w16cid:durableId="1217546700">
    <w:abstractNumId w:val="31"/>
  </w:num>
  <w:num w:numId="35" w16cid:durableId="226065135">
    <w:abstractNumId w:val="25"/>
  </w:num>
  <w:num w:numId="36" w16cid:durableId="311059353">
    <w:abstractNumId w:val="3"/>
  </w:num>
  <w:num w:numId="37" w16cid:durableId="1947887862">
    <w:abstractNumId w:val="13"/>
  </w:num>
  <w:num w:numId="38" w16cid:durableId="1673751202">
    <w:abstractNumId w:val="39"/>
  </w:num>
  <w:num w:numId="39" w16cid:durableId="1583375453">
    <w:abstractNumId w:val="11"/>
  </w:num>
  <w:num w:numId="40" w16cid:durableId="1001350174">
    <w:abstractNumId w:val="32"/>
  </w:num>
  <w:num w:numId="41" w16cid:durableId="1673878103">
    <w:abstractNumId w:val="8"/>
  </w:num>
  <w:num w:numId="42" w16cid:durableId="968978302">
    <w:abstractNumId w:val="3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23FD"/>
    <w:rsid w:val="00073B2F"/>
    <w:rsid w:val="000758D6"/>
    <w:rsid w:val="00075C41"/>
    <w:rsid w:val="000833CA"/>
    <w:rsid w:val="00084783"/>
    <w:rsid w:val="000879B9"/>
    <w:rsid w:val="0009046C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144B"/>
    <w:rsid w:val="000F3122"/>
    <w:rsid w:val="000F4C0F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2B9E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4201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40DD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F5C"/>
    <w:rsid w:val="00281C58"/>
    <w:rsid w:val="00284306"/>
    <w:rsid w:val="002846AC"/>
    <w:rsid w:val="00284FEB"/>
    <w:rsid w:val="002860C4"/>
    <w:rsid w:val="00290AFB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002D"/>
    <w:rsid w:val="002E2381"/>
    <w:rsid w:val="002E32D7"/>
    <w:rsid w:val="002E5E90"/>
    <w:rsid w:val="002E6AB0"/>
    <w:rsid w:val="002E772E"/>
    <w:rsid w:val="002F29C3"/>
    <w:rsid w:val="002F6CB3"/>
    <w:rsid w:val="002F7A51"/>
    <w:rsid w:val="0030082A"/>
    <w:rsid w:val="00300C03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780E"/>
    <w:rsid w:val="0033008C"/>
    <w:rsid w:val="003319D5"/>
    <w:rsid w:val="003322F7"/>
    <w:rsid w:val="00333430"/>
    <w:rsid w:val="00333B12"/>
    <w:rsid w:val="00335FEE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D31FC"/>
    <w:rsid w:val="003D350C"/>
    <w:rsid w:val="003D3D05"/>
    <w:rsid w:val="003D60A7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5BBC"/>
    <w:rsid w:val="00425EA0"/>
    <w:rsid w:val="00427E79"/>
    <w:rsid w:val="00430354"/>
    <w:rsid w:val="00435A80"/>
    <w:rsid w:val="00440DD3"/>
    <w:rsid w:val="00441799"/>
    <w:rsid w:val="004438C8"/>
    <w:rsid w:val="00444367"/>
    <w:rsid w:val="00445EB9"/>
    <w:rsid w:val="00446488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E57"/>
    <w:rsid w:val="00480997"/>
    <w:rsid w:val="00480E1E"/>
    <w:rsid w:val="004828EB"/>
    <w:rsid w:val="0048606C"/>
    <w:rsid w:val="00487650"/>
    <w:rsid w:val="00487D3B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1130"/>
    <w:rsid w:val="004C299A"/>
    <w:rsid w:val="004C3F6A"/>
    <w:rsid w:val="004C43D5"/>
    <w:rsid w:val="004C4481"/>
    <w:rsid w:val="004C572E"/>
    <w:rsid w:val="004D0473"/>
    <w:rsid w:val="004E1B0C"/>
    <w:rsid w:val="004F020C"/>
    <w:rsid w:val="004F152A"/>
    <w:rsid w:val="004F3E26"/>
    <w:rsid w:val="004F4B1B"/>
    <w:rsid w:val="004F69EA"/>
    <w:rsid w:val="004F76A6"/>
    <w:rsid w:val="004F7D61"/>
    <w:rsid w:val="00510B0A"/>
    <w:rsid w:val="0051486D"/>
    <w:rsid w:val="0051580D"/>
    <w:rsid w:val="00515B06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A60C2"/>
    <w:rsid w:val="005B008C"/>
    <w:rsid w:val="005B0B25"/>
    <w:rsid w:val="005B114D"/>
    <w:rsid w:val="005B197D"/>
    <w:rsid w:val="005B1E5F"/>
    <w:rsid w:val="005C2571"/>
    <w:rsid w:val="005C61A5"/>
    <w:rsid w:val="005C6231"/>
    <w:rsid w:val="005D038E"/>
    <w:rsid w:val="005D131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04C3"/>
    <w:rsid w:val="006A16C0"/>
    <w:rsid w:val="006A2284"/>
    <w:rsid w:val="006A3F4D"/>
    <w:rsid w:val="006A40AA"/>
    <w:rsid w:val="006A5A96"/>
    <w:rsid w:val="006A5ED3"/>
    <w:rsid w:val="006A5EE2"/>
    <w:rsid w:val="006A6155"/>
    <w:rsid w:val="006A681C"/>
    <w:rsid w:val="006A71C0"/>
    <w:rsid w:val="006B0C69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845F4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2097"/>
    <w:rsid w:val="007C2E1F"/>
    <w:rsid w:val="007C3CD9"/>
    <w:rsid w:val="007C4980"/>
    <w:rsid w:val="007C49BB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5C9"/>
    <w:rsid w:val="0080125D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12E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254E"/>
    <w:rsid w:val="0096383A"/>
    <w:rsid w:val="00963A8A"/>
    <w:rsid w:val="00964DBB"/>
    <w:rsid w:val="00970FDD"/>
    <w:rsid w:val="009715FE"/>
    <w:rsid w:val="00975657"/>
    <w:rsid w:val="00975E55"/>
    <w:rsid w:val="00975E70"/>
    <w:rsid w:val="009777D9"/>
    <w:rsid w:val="0098402B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59E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A5888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0070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B637D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336A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5295"/>
    <w:rsid w:val="00EF79B9"/>
    <w:rsid w:val="00F01B37"/>
    <w:rsid w:val="00F061BD"/>
    <w:rsid w:val="00F06A73"/>
    <w:rsid w:val="00F10AB5"/>
    <w:rsid w:val="00F13CB0"/>
    <w:rsid w:val="00F16198"/>
    <w:rsid w:val="00F1774A"/>
    <w:rsid w:val="00F209E7"/>
    <w:rsid w:val="00F21A70"/>
    <w:rsid w:val="00F22CA8"/>
    <w:rsid w:val="00F234B6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D34"/>
    <w:rsid w:val="00F74662"/>
    <w:rsid w:val="00F74751"/>
    <w:rsid w:val="00F75F60"/>
    <w:rsid w:val="00F80452"/>
    <w:rsid w:val="00F80AA3"/>
    <w:rsid w:val="00F824A4"/>
    <w:rsid w:val="00F829B4"/>
    <w:rsid w:val="00F9014C"/>
    <w:rsid w:val="00F91785"/>
    <w:rsid w:val="00F948DB"/>
    <w:rsid w:val="00F95DA8"/>
    <w:rsid w:val="00F9666B"/>
    <w:rsid w:val="00F9687E"/>
    <w:rsid w:val="00FA098E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CDA83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466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qFormat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  <w:style w:type="character" w:styleId="HTMLCode">
    <w:name w:val="HTML Code"/>
    <w:basedOn w:val="DefaultParagraphFont"/>
    <w:uiPriority w:val="99"/>
    <w:semiHidden/>
    <w:unhideWhenUsed/>
    <w:rsid w:val="006A2284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shaun.harry@keysight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E52F4-BA45-4D0E-B8CC-E7CDC91A7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16</Pages>
  <Words>4944</Words>
  <Characters>28184</Characters>
  <Application>Microsoft Office Word</Application>
  <DocSecurity>0</DocSecurity>
  <Lines>234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33062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Wang</cp:lastModifiedBy>
  <cp:revision>43</cp:revision>
  <cp:lastPrinted>1900-01-01T00:00:00Z</cp:lastPrinted>
  <dcterms:created xsi:type="dcterms:W3CDTF">2023-01-04T11:09:00Z</dcterms:created>
  <dcterms:modified xsi:type="dcterms:W3CDTF">2023-02-24T15:39:00Z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