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51F9" w:rsidRDefault="00A751F9" w:rsidP="00A751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R5s230061</w:t>
        </w:r>
      </w:fldSimple>
    </w:p>
    <w:p w:rsidR="00A751F9" w:rsidRDefault="00A751F9" w:rsidP="00A751F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51F9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1F9" w:rsidRDefault="00A751F9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751F9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51F9" w:rsidRDefault="00A751F9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751F9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51F9" w:rsidRDefault="00A751F9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1F9" w:rsidTr="00E121FF">
        <w:tc>
          <w:tcPr>
            <w:tcW w:w="142" w:type="dxa"/>
            <w:tcBorders>
              <w:left w:val="single" w:sz="4" w:space="0" w:color="auto"/>
            </w:tcBorders>
          </w:tcPr>
          <w:p w:rsidR="00A751F9" w:rsidRDefault="00A751F9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751F9" w:rsidRPr="00410371" w:rsidRDefault="00A751F9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:rsidR="00A751F9" w:rsidRDefault="00A751F9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751F9" w:rsidRPr="00410371" w:rsidRDefault="00A751F9" w:rsidP="00E121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4707</w:t>
              </w:r>
            </w:fldSimple>
          </w:p>
        </w:tc>
        <w:tc>
          <w:tcPr>
            <w:tcW w:w="709" w:type="dxa"/>
          </w:tcPr>
          <w:p w:rsidR="00A751F9" w:rsidRDefault="00A751F9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751F9" w:rsidRPr="00410371" w:rsidRDefault="00A751F9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A751F9" w:rsidRDefault="00A751F9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751F9" w:rsidRPr="00410371" w:rsidRDefault="00A751F9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751F9" w:rsidRDefault="00A751F9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A751F9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51F9" w:rsidRDefault="00A751F9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A751F9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751F9" w:rsidRPr="00F25D98" w:rsidRDefault="00A751F9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751F9" w:rsidTr="00E121FF">
        <w:tc>
          <w:tcPr>
            <w:tcW w:w="9641" w:type="dxa"/>
            <w:gridSpan w:val="9"/>
          </w:tcPr>
          <w:p w:rsidR="00A751F9" w:rsidRDefault="00A751F9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751F9" w:rsidRDefault="00A751F9" w:rsidP="00A751F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51F9" w:rsidTr="00E121FF">
        <w:tc>
          <w:tcPr>
            <w:tcW w:w="2835" w:type="dxa"/>
          </w:tcPr>
          <w:p w:rsidR="00A751F9" w:rsidRDefault="00A751F9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751F9" w:rsidRDefault="00A751F9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751F9" w:rsidRDefault="00A751F9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751F9" w:rsidRDefault="00A751F9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751F9" w:rsidRDefault="00A751F9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751F9" w:rsidRDefault="00A751F9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751F9" w:rsidRDefault="00A751F9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751F9" w:rsidRDefault="00A751F9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751F9" w:rsidRDefault="00A751F9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751F9" w:rsidRDefault="00A751F9" w:rsidP="00A751F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51F9" w:rsidTr="00E121FF">
        <w:tc>
          <w:tcPr>
            <w:tcW w:w="9640" w:type="dxa"/>
            <w:gridSpan w:val="11"/>
          </w:tcPr>
          <w:p w:rsidR="00A751F9" w:rsidRDefault="00A751F9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1F9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751F9" w:rsidRDefault="00A751F9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751F9" w:rsidRDefault="00A751F9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LTE ESM testcase 10.7.5</w:t>
              </w:r>
            </w:fldSimple>
          </w:p>
        </w:tc>
      </w:tr>
      <w:tr w:rsidR="00A751F9" w:rsidTr="00E121FF">
        <w:tc>
          <w:tcPr>
            <w:tcW w:w="1843" w:type="dxa"/>
            <w:tcBorders>
              <w:left w:val="single" w:sz="4" w:space="0" w:color="auto"/>
            </w:tcBorders>
          </w:tcPr>
          <w:p w:rsidR="00A751F9" w:rsidRDefault="00A751F9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751F9" w:rsidRDefault="00A751F9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1F9" w:rsidTr="00E121FF">
        <w:tc>
          <w:tcPr>
            <w:tcW w:w="1843" w:type="dxa"/>
            <w:tcBorders>
              <w:left w:val="single" w:sz="4" w:space="0" w:color="auto"/>
            </w:tcBorders>
          </w:tcPr>
          <w:p w:rsidR="00A751F9" w:rsidRDefault="00A751F9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751F9" w:rsidRDefault="00A751F9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A751F9" w:rsidTr="00E121FF">
        <w:tc>
          <w:tcPr>
            <w:tcW w:w="1843" w:type="dxa"/>
            <w:tcBorders>
              <w:left w:val="single" w:sz="4" w:space="0" w:color="auto"/>
            </w:tcBorders>
          </w:tcPr>
          <w:p w:rsidR="00A751F9" w:rsidRDefault="00A751F9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751F9" w:rsidRDefault="00A751F9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751F9" w:rsidTr="00E121FF">
        <w:tc>
          <w:tcPr>
            <w:tcW w:w="1843" w:type="dxa"/>
            <w:tcBorders>
              <w:left w:val="single" w:sz="4" w:space="0" w:color="auto"/>
            </w:tcBorders>
          </w:tcPr>
          <w:p w:rsidR="00A751F9" w:rsidRDefault="00A751F9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751F9" w:rsidRDefault="00A751F9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1F9" w:rsidTr="00E121FF">
        <w:tc>
          <w:tcPr>
            <w:tcW w:w="1843" w:type="dxa"/>
            <w:tcBorders>
              <w:left w:val="single" w:sz="4" w:space="0" w:color="auto"/>
            </w:tcBorders>
          </w:tcPr>
          <w:p w:rsidR="00A751F9" w:rsidRDefault="00A751F9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751F9" w:rsidRDefault="00A751F9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A751F9" w:rsidRDefault="00A751F9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751F9" w:rsidRDefault="00A751F9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751F9" w:rsidRDefault="00A751F9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2023-01-03</w:t>
              </w:r>
            </w:fldSimple>
          </w:p>
        </w:tc>
      </w:tr>
      <w:tr w:rsidR="00A751F9" w:rsidTr="00E121FF">
        <w:tc>
          <w:tcPr>
            <w:tcW w:w="1843" w:type="dxa"/>
            <w:tcBorders>
              <w:left w:val="single" w:sz="4" w:space="0" w:color="auto"/>
            </w:tcBorders>
          </w:tcPr>
          <w:p w:rsidR="00A751F9" w:rsidRDefault="00A751F9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751F9" w:rsidRDefault="00A751F9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751F9" w:rsidRDefault="00A751F9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751F9" w:rsidRDefault="00A751F9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751F9" w:rsidRDefault="00A751F9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1F9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751F9" w:rsidRDefault="00A751F9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751F9" w:rsidRDefault="00A751F9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751F9" w:rsidRDefault="00A751F9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751F9" w:rsidRDefault="00A751F9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751F9" w:rsidRDefault="00A751F9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A751F9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751F9" w:rsidRDefault="00A751F9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751F9" w:rsidRDefault="00A751F9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751F9" w:rsidRDefault="00A751F9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751F9" w:rsidRPr="007C2097" w:rsidRDefault="00A751F9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751F9" w:rsidTr="00E121FF">
        <w:tc>
          <w:tcPr>
            <w:tcW w:w="1843" w:type="dxa"/>
          </w:tcPr>
          <w:p w:rsidR="00A751F9" w:rsidRDefault="00A751F9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751F9" w:rsidRDefault="00A751F9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1F9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751F9" w:rsidRDefault="00A751F9" w:rsidP="00A75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751F9" w:rsidRPr="00B76627" w:rsidRDefault="00A751F9" w:rsidP="00A751F9">
            <w:pPr>
              <w:pStyle w:val="CRCoverPage"/>
              <w:spacing w:after="0"/>
            </w:pPr>
            <w:r>
              <w:rPr>
                <w:rFonts w:ascii="Arial" w:hAnsi="Arial"/>
                <w:lang w:val="en-US"/>
              </w:rPr>
              <w:t xml:space="preserve">The </w:t>
            </w:r>
            <w:proofErr w:type="spellStart"/>
            <w:r>
              <w:rPr>
                <w:rFonts w:ascii="Arial" w:hAnsi="Arial"/>
                <w:lang w:val="en-US"/>
              </w:rPr>
              <w:t>protocolConfigurationOptions</w:t>
            </w:r>
            <w:proofErr w:type="spellEnd"/>
            <w:r>
              <w:rPr>
                <w:rFonts w:ascii="Arial" w:hAnsi="Arial"/>
                <w:lang w:val="en-US"/>
              </w:rPr>
              <w:t xml:space="preserve"> field in the message PDN_CONNECTIVITY_REQUEST that is sent by the UE is declared optional for the UE. The definition in the TTCN should be adapted to accomplish this behavior</w:t>
            </w:r>
          </w:p>
        </w:tc>
      </w:tr>
      <w:tr w:rsidR="00A751F9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51F9" w:rsidRDefault="00A751F9" w:rsidP="00A75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751F9" w:rsidRPr="00B76627" w:rsidRDefault="00A751F9" w:rsidP="00A75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1F9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51F9" w:rsidRDefault="00A751F9" w:rsidP="00A75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751F9" w:rsidRPr="00185E08" w:rsidRDefault="00A751F9" w:rsidP="00A751F9">
            <w:pPr>
              <w:pStyle w:val="CRCoverPage"/>
              <w:spacing w:after="0"/>
              <w:rPr>
                <w:noProof/>
                <w:lang w:val="en-SG"/>
              </w:rPr>
            </w:pPr>
            <w:r w:rsidRPr="002561A1">
              <w:rPr>
                <w:rFonts w:ascii="Arial" w:hAnsi="Arial"/>
                <w:lang w:val="en-US"/>
              </w:rPr>
              <w:t>T</w:t>
            </w:r>
            <w:r>
              <w:rPr>
                <w:rFonts w:ascii="Arial" w:hAnsi="Arial"/>
                <w:lang w:val="en-US"/>
              </w:rPr>
              <w:t xml:space="preserve">he definition of the </w:t>
            </w:r>
            <w:r w:rsidRPr="002561A1">
              <w:rPr>
                <w:rFonts w:ascii="Arial" w:hAnsi="Arial"/>
                <w:lang w:val="en-US"/>
              </w:rPr>
              <w:t>var</w:t>
            </w:r>
            <w:r>
              <w:rPr>
                <w:rFonts w:ascii="Arial" w:hAnsi="Arial"/>
                <w:lang w:val="en-US"/>
              </w:rPr>
              <w:t>iable</w:t>
            </w:r>
            <w:r w:rsidRPr="002561A1">
              <w:rPr>
                <w:rFonts w:ascii="Arial" w:hAnsi="Arial"/>
                <w:lang w:val="en-US"/>
              </w:rPr>
              <w:t xml:space="preserve"> </w:t>
            </w:r>
            <w:proofErr w:type="spellStart"/>
            <w:r w:rsidRPr="002561A1">
              <w:rPr>
                <w:rFonts w:ascii="Arial" w:hAnsi="Arial"/>
                <w:lang w:val="en-US"/>
              </w:rPr>
              <w:t>Protoco</w:t>
            </w:r>
            <w:r>
              <w:rPr>
                <w:rFonts w:ascii="Arial" w:hAnsi="Arial"/>
                <w:lang w:val="en-US"/>
              </w:rPr>
              <w:t>lConfigOptions</w:t>
            </w:r>
            <w:proofErr w:type="spellEnd"/>
            <w:r>
              <w:rPr>
                <w:rFonts w:ascii="Arial" w:hAnsi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lang w:val="en-US"/>
              </w:rPr>
              <w:t>v_Pco</w:t>
            </w:r>
            <w:proofErr w:type="spellEnd"/>
            <w:r>
              <w:rPr>
                <w:rFonts w:ascii="Arial" w:hAnsi="Arial"/>
                <w:lang w:val="en-US"/>
              </w:rPr>
              <w:t xml:space="preserve"> </w:t>
            </w:r>
            <w:r w:rsidRPr="002561A1">
              <w:rPr>
                <w:rFonts w:ascii="Arial" w:hAnsi="Arial"/>
                <w:lang w:val="en-US"/>
              </w:rPr>
              <w:t>is changed</w:t>
            </w:r>
            <w:r w:rsidRPr="00185E08">
              <w:rPr>
                <w:noProof/>
                <w:lang w:val="en-SG"/>
              </w:rPr>
              <w:t xml:space="preserve"> </w:t>
            </w:r>
          </w:p>
        </w:tc>
      </w:tr>
      <w:tr w:rsidR="00A751F9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51F9" w:rsidRDefault="00A751F9" w:rsidP="00A75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751F9" w:rsidRPr="00B76627" w:rsidRDefault="00A751F9" w:rsidP="00A75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1F9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751F9" w:rsidRDefault="00A751F9" w:rsidP="00A75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51F9" w:rsidRPr="00B76627" w:rsidRDefault="00A751F9" w:rsidP="00A751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comformant UE may fail the case </w:t>
            </w:r>
          </w:p>
        </w:tc>
      </w:tr>
      <w:tr w:rsidR="00A751F9" w:rsidTr="00E121FF">
        <w:tc>
          <w:tcPr>
            <w:tcW w:w="2694" w:type="dxa"/>
            <w:gridSpan w:val="2"/>
          </w:tcPr>
          <w:p w:rsidR="00A751F9" w:rsidRDefault="00A751F9" w:rsidP="00A75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751F9" w:rsidRPr="00B76627" w:rsidRDefault="00A751F9" w:rsidP="00A75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1F9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751F9" w:rsidRDefault="00A751F9" w:rsidP="00A75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751F9" w:rsidRPr="00B76627" w:rsidRDefault="00A751F9" w:rsidP="00A75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10.7.5</w:t>
            </w:r>
          </w:p>
        </w:tc>
      </w:tr>
      <w:tr w:rsidR="00A751F9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51F9" w:rsidRDefault="00A751F9" w:rsidP="00A75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751F9" w:rsidRDefault="00A751F9" w:rsidP="00A75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1F9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51F9" w:rsidRDefault="00A751F9" w:rsidP="00A75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51F9" w:rsidRDefault="00A751F9" w:rsidP="00A75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751F9" w:rsidRDefault="00A751F9" w:rsidP="00A75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751F9" w:rsidRDefault="00A751F9" w:rsidP="00A751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751F9" w:rsidRDefault="00A751F9" w:rsidP="00A751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51F9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51F9" w:rsidRDefault="00A751F9" w:rsidP="00A75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751F9" w:rsidRDefault="00A751F9" w:rsidP="00A75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51F9" w:rsidRDefault="00C85897" w:rsidP="00A75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751F9" w:rsidRDefault="00A751F9" w:rsidP="00A751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751F9" w:rsidRDefault="00A751F9" w:rsidP="00A751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51F9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51F9" w:rsidRDefault="00A751F9" w:rsidP="00A751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751F9" w:rsidRDefault="00A751F9" w:rsidP="00A75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51F9" w:rsidRDefault="00C85897" w:rsidP="00A75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751F9" w:rsidRDefault="00A751F9" w:rsidP="00A751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751F9" w:rsidRDefault="00A751F9" w:rsidP="00A751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51F9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51F9" w:rsidRDefault="00A751F9" w:rsidP="00A751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751F9" w:rsidRDefault="00A751F9" w:rsidP="00A75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51F9" w:rsidRDefault="00C85897" w:rsidP="00A75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:rsidR="00A751F9" w:rsidRDefault="00A751F9" w:rsidP="00A751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751F9" w:rsidRDefault="00A751F9" w:rsidP="00A751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51F9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51F9" w:rsidRDefault="00A751F9" w:rsidP="00A751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751F9" w:rsidRDefault="00A751F9" w:rsidP="00A751F9">
            <w:pPr>
              <w:pStyle w:val="CRCoverPage"/>
              <w:spacing w:after="0"/>
              <w:rPr>
                <w:noProof/>
              </w:rPr>
            </w:pPr>
          </w:p>
        </w:tc>
      </w:tr>
      <w:tr w:rsidR="00A751F9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751F9" w:rsidRDefault="00A751F9" w:rsidP="00A75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51F9" w:rsidRDefault="00A751F9" w:rsidP="00A751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51F9" w:rsidRPr="008863B9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751F9" w:rsidRPr="008863B9" w:rsidRDefault="00A751F9" w:rsidP="00A75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751F9" w:rsidRPr="008863B9" w:rsidRDefault="00A751F9" w:rsidP="00A751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751F9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51F9" w:rsidRDefault="00A751F9" w:rsidP="00A75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51F9" w:rsidRDefault="00A751F9" w:rsidP="00A751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854BF" w:rsidRDefault="003854BF" w:rsidP="003854BF">
      <w:pPr>
        <w:rPr>
          <w:noProof/>
        </w:rPr>
      </w:pPr>
    </w:p>
    <w:p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B18FC" w:rsidRDefault="00BB18FC" w:rsidP="00BB18FC">
      <w:pPr>
        <w:rPr>
          <w:noProof/>
        </w:rPr>
      </w:pPr>
    </w:p>
    <w:p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123626551"/>
      <w:r>
        <w:rPr>
          <w:rStyle w:val="Emphasis"/>
          <w:rFonts w:ascii="Arial" w:hAnsi="Arial" w:cs="Arial"/>
          <w:i w:val="0"/>
        </w:rPr>
        <w:t>Table of Contents</w:t>
      </w:r>
      <w:bookmarkEnd w:id="2"/>
    </w:p>
    <w:p w:rsidR="00A751F9" w:rsidRDefault="0016339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751F9" w:rsidRPr="00587473">
        <w:rPr>
          <w:rFonts w:ascii="Arial" w:hAnsi="Arial" w:cs="Arial"/>
          <w:iCs/>
        </w:rPr>
        <w:t>Table of Contents</w:t>
      </w:r>
      <w:r w:rsidR="00A751F9">
        <w:tab/>
      </w:r>
      <w:r w:rsidR="00A751F9">
        <w:fldChar w:fldCharType="begin"/>
      </w:r>
      <w:r w:rsidR="00A751F9">
        <w:instrText xml:space="preserve"> PAGEREF _Toc123626551 \h </w:instrText>
      </w:r>
      <w:r w:rsidR="00A751F9">
        <w:fldChar w:fldCharType="separate"/>
      </w:r>
      <w:r w:rsidR="00A751F9">
        <w:t>2</w:t>
      </w:r>
      <w:r w:rsidR="00A751F9">
        <w:fldChar w:fldCharType="end"/>
      </w:r>
    </w:p>
    <w:p w:rsidR="00A751F9" w:rsidRDefault="00A751F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8747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8747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_Toc123626552 \h </w:instrText>
      </w:r>
      <w:r>
        <w:fldChar w:fldCharType="separate"/>
      </w:r>
      <w:r>
        <w:t>2</w:t>
      </w:r>
      <w:r>
        <w:fldChar w:fldCharType="end"/>
      </w:r>
    </w:p>
    <w:p w:rsidR="00A751F9" w:rsidRDefault="00A751F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8747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8747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_Toc123626553 \h </w:instrText>
      </w:r>
      <w:r>
        <w:fldChar w:fldCharType="separate"/>
      </w:r>
      <w:r>
        <w:t>2</w:t>
      </w:r>
      <w:r>
        <w:fldChar w:fldCharType="end"/>
      </w:r>
    </w:p>
    <w:p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Toc114512229"/>
      <w:bookmarkStart w:id="18" w:name="_Toc114545017"/>
      <w:bookmarkStart w:id="19" w:name="_Toc114566506"/>
      <w:bookmarkStart w:id="20" w:name="_Toc114575225"/>
      <w:bookmarkStart w:id="21" w:name="_Toc114595884"/>
      <w:bookmarkStart w:id="22" w:name="_Toc114650955"/>
      <w:bookmarkStart w:id="23" w:name="_Toc114719834"/>
      <w:bookmarkStart w:id="24" w:name="_Toc114720501"/>
      <w:bookmarkStart w:id="25" w:name="_Toc114767867"/>
      <w:bookmarkStart w:id="26" w:name="_Toc114768623"/>
      <w:bookmarkStart w:id="27" w:name="_Toc114769718"/>
      <w:bookmarkStart w:id="28" w:name="_Toc114852799"/>
      <w:bookmarkStart w:id="29" w:name="_Toc115427994"/>
      <w:bookmarkStart w:id="30" w:name="_Toc116028725"/>
      <w:bookmarkStart w:id="31" w:name="_Toc116301627"/>
      <w:bookmarkStart w:id="32" w:name="_Toc116481402"/>
      <w:bookmarkStart w:id="33" w:name="_Toc123626552"/>
      <w:bookmarkStart w:id="34" w:name="_Hlk116565148"/>
      <w:bookmarkStart w:id="35" w:name="_Hlk114649573"/>
      <w:bookmarkStart w:id="36" w:name="_Hlk107318485"/>
      <w:bookmarkStart w:id="37" w:name="OLE_LINK10"/>
      <w:bookmarkStart w:id="38" w:name="OLE_LINK11"/>
      <w:bookmarkStart w:id="39" w:name="OLE_LINK12"/>
      <w:bookmarkStart w:id="40" w:name="OLE_LINK13"/>
      <w:r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:rsidR="008253A5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 w:rsidR="00A751F9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:rsidR="008253A5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8253A5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4"/>
    <w:bookmarkEnd w:id="35"/>
    <w:bookmarkEnd w:id="36"/>
    <w:p w:rsidR="00163394" w:rsidRDefault="00163394" w:rsidP="00163394">
      <w:pPr>
        <w:rPr>
          <w:rFonts w:cs="Times New Roman"/>
        </w:rPr>
      </w:pPr>
    </w:p>
    <w:p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1" w:name="_Toc295288959"/>
      <w:bookmarkStart w:id="42" w:name="_Toc122434488"/>
      <w:bookmarkStart w:id="43" w:name="_Toc123626553"/>
      <w:r>
        <w:rPr>
          <w:b/>
        </w:rPr>
        <w:t>Corrections required</w:t>
      </w:r>
      <w:bookmarkEnd w:id="41"/>
      <w:bookmarkEnd w:id="42"/>
      <w:bookmarkEnd w:id="43"/>
    </w:p>
    <w:p w:rsidR="00CE415D" w:rsidRPr="00CE415D" w:rsidRDefault="00CE415D" w:rsidP="00A65646">
      <w:pPr>
        <w:pStyle w:val="Heading2"/>
        <w:ind w:left="0" w:firstLine="0"/>
      </w:pP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796"/>
      </w:tblGrid>
      <w:tr w:rsidR="00163394" w:rsidRPr="00B76627" w:rsidTr="00163394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A18" w:rsidRPr="00B76627" w:rsidRDefault="00F016E2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F016E2">
              <w:rPr>
                <w:rFonts w:ascii="Tahoma" w:hAnsi="Tahoma" w:cs="Arial"/>
                <w:color w:val="000000"/>
                <w:lang w:eastAsia="en-GB"/>
              </w:rPr>
              <w:t>fl_TC_10_7_5_Body()</w:t>
            </w:r>
          </w:p>
        </w:tc>
      </w:tr>
      <w:tr w:rsidR="00163394" w:rsidRPr="00B76627" w:rsidTr="009633E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94" w:rsidRPr="00A33FD7" w:rsidRDefault="00F016E2" w:rsidP="00D3226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Arial"/>
                <w:lang w:eastAsia="ja-JP"/>
              </w:rPr>
            </w:pPr>
            <w:r>
              <w:rPr>
                <w:rFonts w:ascii="Arial" w:hAnsi="Arial"/>
                <w:lang w:val="en-US"/>
              </w:rPr>
              <w:t xml:space="preserve">The </w:t>
            </w:r>
            <w:proofErr w:type="spellStart"/>
            <w:r>
              <w:rPr>
                <w:rFonts w:ascii="Arial" w:hAnsi="Arial"/>
                <w:lang w:val="en-US"/>
              </w:rPr>
              <w:t>protocolConfigurationOptions</w:t>
            </w:r>
            <w:proofErr w:type="spellEnd"/>
            <w:r>
              <w:rPr>
                <w:rFonts w:ascii="Arial" w:hAnsi="Arial"/>
                <w:lang w:val="en-US"/>
              </w:rPr>
              <w:t xml:space="preserve"> field in the message PDN_CONNECTIVITY_REQUEST that is sent by the UE is declared optional for the UE. The definition in the TTCN should be adapted to accomplish this behavior.</w:t>
            </w:r>
          </w:p>
        </w:tc>
      </w:tr>
      <w:tr w:rsidR="00163394" w:rsidRPr="00B7662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846526" w:rsidRDefault="00F016E2" w:rsidP="00163394">
            <w:pPr>
              <w:pStyle w:val="CRCoverPage"/>
              <w:spacing w:after="0"/>
              <w:rPr>
                <w:rFonts w:ascii="Cambria Math" w:hAnsi="Cambria Math"/>
              </w:rPr>
            </w:pPr>
            <w:r w:rsidRPr="002561A1">
              <w:rPr>
                <w:rFonts w:ascii="Arial" w:hAnsi="Arial"/>
                <w:lang w:val="en-US"/>
              </w:rPr>
              <w:t>T</w:t>
            </w:r>
            <w:r>
              <w:rPr>
                <w:rFonts w:ascii="Arial" w:hAnsi="Arial"/>
                <w:lang w:val="en-US"/>
              </w:rPr>
              <w:t xml:space="preserve">he definition of the </w:t>
            </w:r>
            <w:r w:rsidRPr="002561A1">
              <w:rPr>
                <w:rFonts w:ascii="Arial" w:hAnsi="Arial"/>
                <w:lang w:val="en-US"/>
              </w:rPr>
              <w:t>var</w:t>
            </w:r>
            <w:r>
              <w:rPr>
                <w:rFonts w:ascii="Arial" w:hAnsi="Arial"/>
                <w:lang w:val="en-US"/>
              </w:rPr>
              <w:t>iable</w:t>
            </w:r>
            <w:r w:rsidRPr="002561A1">
              <w:rPr>
                <w:rFonts w:ascii="Arial" w:hAnsi="Arial"/>
                <w:lang w:val="en-US"/>
              </w:rPr>
              <w:t xml:space="preserve"> </w:t>
            </w:r>
            <w:proofErr w:type="spellStart"/>
            <w:r w:rsidRPr="002561A1">
              <w:rPr>
                <w:rFonts w:ascii="Arial" w:hAnsi="Arial"/>
                <w:lang w:val="en-US"/>
              </w:rPr>
              <w:t>Protoco</w:t>
            </w:r>
            <w:r>
              <w:rPr>
                <w:rFonts w:ascii="Arial" w:hAnsi="Arial"/>
                <w:lang w:val="en-US"/>
              </w:rPr>
              <w:t>lConfigOptions</w:t>
            </w:r>
            <w:proofErr w:type="spellEnd"/>
            <w:r>
              <w:rPr>
                <w:rFonts w:ascii="Arial" w:hAnsi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lang w:val="en-US"/>
              </w:rPr>
              <w:t>v_Pco</w:t>
            </w:r>
            <w:proofErr w:type="spellEnd"/>
            <w:r>
              <w:rPr>
                <w:rFonts w:ascii="Arial" w:hAnsi="Arial"/>
                <w:lang w:val="en-US"/>
              </w:rPr>
              <w:t xml:space="preserve"> </w:t>
            </w:r>
            <w:r w:rsidRPr="002561A1">
              <w:rPr>
                <w:rFonts w:ascii="Arial" w:hAnsi="Arial"/>
                <w:lang w:val="en-US"/>
              </w:rPr>
              <w:t>is changed</w:t>
            </w:r>
          </w:p>
        </w:tc>
      </w:tr>
      <w:tr w:rsidR="00163394" w:rsidRPr="00B7662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B76627" w:rsidRDefault="003B303D">
            <w:pPr>
              <w:spacing w:after="0"/>
              <w:rPr>
                <w:rFonts w:ascii="Arial" w:hAnsi="Arial" w:cs="Arial"/>
                <w:color w:val="000000"/>
              </w:rPr>
            </w:pPr>
            <w:r w:rsidRPr="00B76627">
              <w:rPr>
                <w:rFonts w:ascii="Arial" w:hAnsi="Arial" w:cs="Arial"/>
                <w:color w:val="000000"/>
              </w:rPr>
              <w:t xml:space="preserve"> </w:t>
            </w:r>
            <w:r w:rsidR="00E51231" w:rsidRPr="00E51231">
              <w:rPr>
                <w:rFonts w:ascii="Arial" w:hAnsi="Arial" w:cs="Arial"/>
                <w:color w:val="000000"/>
              </w:rPr>
              <w:t>Common\EUTRA\</w:t>
            </w:r>
            <w:proofErr w:type="spellStart"/>
            <w:r w:rsidR="00E51231" w:rsidRPr="00E51231">
              <w:rPr>
                <w:rFonts w:ascii="Arial" w:hAnsi="Arial" w:cs="Arial"/>
                <w:color w:val="000000"/>
              </w:rPr>
              <w:t>EUTRA_CellInfoFrequency.ttcn</w:t>
            </w:r>
            <w:proofErr w:type="spellEnd"/>
          </w:p>
        </w:tc>
      </w:tr>
      <w:tr w:rsidR="00163394" w:rsidRPr="00B7662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B76627" w:rsidRDefault="00163394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B76627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94" w:rsidRPr="00B76627" w:rsidRDefault="00F016E2">
            <w:pPr>
              <w:rPr>
                <w:rFonts w:ascii="Times New Roman" w:hAnsi="Times New Roman" w:cs="Times New Roman"/>
              </w:rPr>
            </w:pPr>
            <w:r w:rsidRPr="00F016E2">
              <w:rPr>
                <w:rFonts w:ascii="Arial" w:hAnsi="Arial" w:cs="Arial"/>
                <w:color w:val="000000"/>
              </w:rPr>
              <w:t>\LTE\10\</w:t>
            </w:r>
            <w:proofErr w:type="spellStart"/>
            <w:r w:rsidRPr="00F016E2">
              <w:rPr>
                <w:rFonts w:ascii="Arial" w:hAnsi="Arial" w:cs="Arial"/>
                <w:color w:val="000000"/>
              </w:rPr>
              <w:t>ESM_Testcases.ttcn</w:t>
            </w:r>
            <w:proofErr w:type="spellEnd"/>
          </w:p>
        </w:tc>
      </w:tr>
    </w:tbl>
    <w:p w:rsidR="00DE6E67" w:rsidRDefault="00DE6E67" w:rsidP="00DE6E67">
      <w:pPr>
        <w:spacing w:after="0"/>
        <w:rPr>
          <w:rFonts w:ascii="Tahoma" w:hAnsi="Tahoma"/>
          <w:b/>
          <w:lang w:eastAsia="en-GB"/>
        </w:rPr>
      </w:pPr>
    </w:p>
    <w:bookmarkEnd w:id="37"/>
    <w:bookmarkEnd w:id="38"/>
    <w:p w:rsidR="00DE6E67" w:rsidRDefault="002C636C" w:rsidP="00DE6E6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636C" w:rsidRPr="00B76627" w:rsidTr="002C636C">
        <w:tc>
          <w:tcPr>
            <w:tcW w:w="9855" w:type="dxa"/>
          </w:tcPr>
          <w:p w:rsidR="002F3770" w:rsidRPr="007006F5" w:rsidRDefault="002F3770" w:rsidP="002F37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function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fl_TC_10_7_5_Body()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runs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on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EUTRA_PTC</w:t>
            </w:r>
          </w:p>
          <w:p w:rsidR="002F3770" w:rsidRPr="007006F5" w:rsidRDefault="002F3770" w:rsidP="002F37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{ </w:t>
            </w:r>
            <w:r w:rsidRPr="007006F5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 @sic R5s110293 sic@</w:t>
            </w:r>
          </w:p>
          <w:p w:rsidR="002F3770" w:rsidRPr="007006F5" w:rsidRDefault="002F3770" w:rsidP="002F37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ProcedureTransactionIdentifier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v_EpsTi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:=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tsc_PTI_Unassigned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;</w:t>
            </w:r>
          </w:p>
          <w:p w:rsidR="002F3770" w:rsidRPr="007006F5" w:rsidRDefault="002F3770" w:rsidP="002F37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EPS_BearerIdentity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v_EpsDefaultBearerId2 := </w:t>
            </w:r>
            <w:r w:rsidRPr="007006F5">
              <w:rPr>
                <w:rFonts w:ascii="Courier New" w:hAnsi="Courier New" w:cs="Courier New"/>
                <w:color w:val="2A00FF"/>
                <w:sz w:val="16"/>
                <w:szCs w:val="16"/>
                <w:lang w:val="en-US" w:eastAsia="zh-CN"/>
              </w:rPr>
              <w:t>'6'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H;</w:t>
            </w:r>
          </w:p>
          <w:p w:rsidR="002F3770" w:rsidRPr="007006F5" w:rsidRDefault="002F3770" w:rsidP="002F37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EPS_BearerIdentity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v_EpsDedicatedBearerId2 := </w:t>
            </w:r>
            <w:r w:rsidRPr="007006F5">
              <w:rPr>
                <w:rFonts w:ascii="Courier New" w:hAnsi="Courier New" w:cs="Courier New"/>
                <w:color w:val="2A00FF"/>
                <w:sz w:val="16"/>
                <w:szCs w:val="16"/>
                <w:lang w:val="en-US" w:eastAsia="zh-CN"/>
              </w:rPr>
              <w:t>'7'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H;</w:t>
            </w:r>
          </w:p>
          <w:p w:rsidR="002F3770" w:rsidRPr="007006F5" w:rsidRDefault="002F3770" w:rsidP="002F37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NAS_MSG_Indication_Type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v_NasInd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;</w:t>
            </w:r>
          </w:p>
          <w:p w:rsidR="002F3770" w:rsidRPr="007006F5" w:rsidRDefault="002F3770" w:rsidP="002F37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ProcedureTransactionIdentifier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v_PTId_UE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;</w:t>
            </w:r>
          </w:p>
          <w:p w:rsidR="002F3770" w:rsidRPr="007006F5" w:rsidRDefault="002F3770" w:rsidP="002F37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ProtocolConfigOptions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v_Pco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;</w:t>
            </w:r>
          </w:p>
          <w:p w:rsidR="002F3770" w:rsidRPr="007006F5" w:rsidRDefault="002F3770" w:rsidP="002F37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template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value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)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AccessPointName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v_AccessPointName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;</w:t>
            </w:r>
          </w:p>
          <w:p w:rsidR="002F3770" w:rsidRPr="007006F5" w:rsidRDefault="002F3770" w:rsidP="002F37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PDN_Address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v_PDN_Address2;</w:t>
            </w:r>
          </w:p>
          <w:p w:rsidR="002F3770" w:rsidRPr="007006F5" w:rsidRDefault="002F3770" w:rsidP="002F37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SRB_COMMON_IND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v_ReceivedAsp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;</w:t>
            </w:r>
          </w:p>
          <w:p w:rsidR="002F3770" w:rsidRPr="007006F5" w:rsidRDefault="002F3770" w:rsidP="002F37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PDN_CONNECTIVITY_REQUEST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v_PDNConnReq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;</w:t>
            </w:r>
          </w:p>
          <w:p w:rsidR="002F3770" w:rsidRPr="007006F5" w:rsidRDefault="002F3770" w:rsidP="002F37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NasCount_Type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v_NasCountUL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;</w:t>
            </w:r>
          </w:p>
          <w:p w:rsidR="002F3770" w:rsidRPr="007006F5" w:rsidRDefault="002F3770" w:rsidP="002F37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EUTRA_SecurityParams_Type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v_SecurityParams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:=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f_EUTRA_Security_Get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();</w:t>
            </w:r>
          </w:p>
          <w:p w:rsidR="002F3770" w:rsidRPr="007006F5" w:rsidRDefault="002F3770" w:rsidP="002F37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template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value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)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EUTRA_FDD_TDD_CellInfo_Type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v_EUTRA_FDD_TDD_Info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:=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f_EUTRA_CellInfo_GetFDD_TDD_Info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eutra_CellA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); </w:t>
            </w:r>
            <w:r w:rsidRPr="007006F5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//Get FDD or TDD mode from Cell-configuration</w:t>
            </w:r>
          </w:p>
          <w:p w:rsidR="002F3770" w:rsidRPr="007006F5" w:rsidRDefault="002F3770" w:rsidP="002F37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octetstring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v_APN_Value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:= tsc_APN1; </w:t>
            </w:r>
            <w:r w:rsidRPr="007006F5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 APN-1(New PDN name), different from default</w:t>
            </w:r>
          </w:p>
          <w:p w:rsidR="002F3770" w:rsidRPr="007006F5" w:rsidRDefault="002F3770" w:rsidP="002F37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BEARER_RESOURCE_ALLOCATION_REQUEST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v_BEARER_RESOURCE_ALLOCATION_Req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;</w:t>
            </w:r>
          </w:p>
          <w:p w:rsidR="002F3770" w:rsidRPr="007006F5" w:rsidRDefault="002F3770" w:rsidP="002F37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template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value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)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ESM_Cause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v_EsmCause43;</w:t>
            </w:r>
          </w:p>
          <w:p w:rsidR="003A71A2" w:rsidRDefault="002F3770" w:rsidP="007006F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template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value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)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NAS_DL_Message_Type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v_BearerResourceAllocReject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;</w:t>
            </w:r>
          </w:p>
          <w:p w:rsidR="007006F5" w:rsidRDefault="007006F5" w:rsidP="007006F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:rsidR="007006F5" w:rsidRPr="007006F5" w:rsidRDefault="007006F5" w:rsidP="007006F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&lt;CODE SKIPPED&gt;</w:t>
            </w:r>
          </w:p>
        </w:tc>
      </w:tr>
    </w:tbl>
    <w:p w:rsidR="002C636C" w:rsidRDefault="002C636C" w:rsidP="00DE6E67">
      <w:pPr>
        <w:spacing w:after="0"/>
        <w:rPr>
          <w:rFonts w:ascii="Tahoma" w:hAnsi="Tahoma"/>
          <w:b/>
          <w:lang w:eastAsia="en-GB"/>
        </w:rPr>
      </w:pPr>
    </w:p>
    <w:p w:rsidR="005F14D0" w:rsidRDefault="005F14D0" w:rsidP="00DE6E67">
      <w:pPr>
        <w:spacing w:after="0"/>
        <w:rPr>
          <w:rFonts w:ascii="Tahoma" w:hAnsi="Tahoma"/>
          <w:b/>
          <w:lang w:eastAsia="en-GB"/>
        </w:rPr>
      </w:pPr>
      <w:bookmarkStart w:id="44" w:name="OLE_LINK4"/>
      <w:bookmarkStart w:id="45" w:name="OLE_LINK5"/>
    </w:p>
    <w:p w:rsidR="00DE6E67" w:rsidRDefault="00DE6E67" w:rsidP="00DE6E6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35"/>
      </w:tblGrid>
      <w:tr w:rsidR="00BA0180" w:rsidRPr="00B76627" w:rsidTr="00C915E8">
        <w:tc>
          <w:tcPr>
            <w:tcW w:w="10435" w:type="dxa"/>
          </w:tcPr>
          <w:p w:rsidR="00BA0180" w:rsidRPr="00B76627" w:rsidRDefault="00BA0180" w:rsidP="00ED54BF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DengXian Light" w:hAnsi="DengXian Light" w:cs="DengXian Light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420EFB" w:rsidRPr="00B76627" w:rsidTr="00C915E8">
        <w:tc>
          <w:tcPr>
            <w:tcW w:w="10435" w:type="dxa"/>
          </w:tcPr>
          <w:p w:rsidR="007006F5" w:rsidRPr="007006F5" w:rsidRDefault="007006F5" w:rsidP="007006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function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fl_TC_10_7_5_Body()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runs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on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EUTRA_PTC</w:t>
            </w:r>
          </w:p>
          <w:p w:rsidR="007006F5" w:rsidRPr="007006F5" w:rsidRDefault="007006F5" w:rsidP="007006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{ </w:t>
            </w:r>
            <w:r w:rsidRPr="007006F5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 @sic R5s110293 sic@</w:t>
            </w:r>
          </w:p>
          <w:p w:rsidR="007006F5" w:rsidRPr="007006F5" w:rsidRDefault="007006F5" w:rsidP="007006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ProcedureTransactionIdentifier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v_EpsTi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:=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tsc_PTI_Unassigned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;</w:t>
            </w:r>
          </w:p>
          <w:p w:rsidR="007006F5" w:rsidRPr="007006F5" w:rsidRDefault="007006F5" w:rsidP="007006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EPS_BearerIdentity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v_EpsDefaultBearerId2 := </w:t>
            </w:r>
            <w:r w:rsidRPr="007006F5">
              <w:rPr>
                <w:rFonts w:ascii="Courier New" w:hAnsi="Courier New" w:cs="Courier New"/>
                <w:color w:val="2A00FF"/>
                <w:sz w:val="16"/>
                <w:szCs w:val="16"/>
                <w:lang w:val="en-US" w:eastAsia="zh-CN"/>
              </w:rPr>
              <w:t>'6'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H;</w:t>
            </w:r>
          </w:p>
          <w:p w:rsidR="007006F5" w:rsidRPr="007006F5" w:rsidRDefault="007006F5" w:rsidP="007006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EPS_BearerIdentity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v_EpsDedicatedBearerId2 := </w:t>
            </w:r>
            <w:r w:rsidRPr="007006F5">
              <w:rPr>
                <w:rFonts w:ascii="Courier New" w:hAnsi="Courier New" w:cs="Courier New"/>
                <w:color w:val="2A00FF"/>
                <w:sz w:val="16"/>
                <w:szCs w:val="16"/>
                <w:lang w:val="en-US" w:eastAsia="zh-CN"/>
              </w:rPr>
              <w:t>'7'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H;</w:t>
            </w:r>
          </w:p>
          <w:p w:rsidR="007006F5" w:rsidRPr="007006F5" w:rsidRDefault="007006F5" w:rsidP="007006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NAS_MSG_Indication_Type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v_NasInd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;</w:t>
            </w:r>
          </w:p>
          <w:p w:rsidR="007006F5" w:rsidRPr="007006F5" w:rsidRDefault="007006F5" w:rsidP="007006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ProcedureTransactionIdentifier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v_PTId_UE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;</w:t>
            </w:r>
          </w:p>
          <w:p w:rsidR="007006F5" w:rsidRPr="007006F5" w:rsidRDefault="007006F5" w:rsidP="007006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="006365D3" w:rsidRPr="008E2F2B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highlight w:val="yellow"/>
                <w:lang w:val="en-US" w:eastAsia="zh-CN"/>
              </w:rPr>
              <w:t>var</w:t>
            </w:r>
            <w:r w:rsidR="006365D3" w:rsidRPr="008E2F2B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 xml:space="preserve"> </w:t>
            </w:r>
            <w:r w:rsidR="006365D3" w:rsidRPr="008E2F2B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highlight w:val="yellow"/>
                <w:lang w:val="en-US" w:eastAsia="zh-CN"/>
              </w:rPr>
              <w:t>template</w:t>
            </w:r>
            <w:r w:rsidR="006365D3" w:rsidRPr="008E2F2B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 xml:space="preserve"> (</w:t>
            </w:r>
            <w:r w:rsidR="006365D3" w:rsidRPr="008E2F2B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highlight w:val="yellow"/>
                <w:lang w:val="en-US" w:eastAsia="zh-CN"/>
              </w:rPr>
              <w:t>omit</w:t>
            </w:r>
            <w:r w:rsidR="006365D3" w:rsidRPr="008E2F2B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 xml:space="preserve">) </w:t>
            </w:r>
            <w:proofErr w:type="spellStart"/>
            <w:r w:rsidRPr="008E2F2B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ProtocolConfigOptions</w:t>
            </w:r>
            <w:proofErr w:type="spellEnd"/>
            <w:r w:rsidRPr="008E2F2B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 xml:space="preserve"> </w:t>
            </w:r>
            <w:proofErr w:type="spellStart"/>
            <w:r w:rsidRPr="008E2F2B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v_Pco</w:t>
            </w:r>
            <w:proofErr w:type="spellEnd"/>
            <w:r w:rsidRPr="008E2F2B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;</w:t>
            </w:r>
          </w:p>
          <w:p w:rsidR="007006F5" w:rsidRPr="007006F5" w:rsidRDefault="007006F5" w:rsidP="007006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template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value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)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AccessPointName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v_AccessPointName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;</w:t>
            </w:r>
          </w:p>
          <w:p w:rsidR="007006F5" w:rsidRPr="007006F5" w:rsidRDefault="007006F5" w:rsidP="007006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PDN_Address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v_PDN_Address2;</w:t>
            </w:r>
          </w:p>
          <w:p w:rsidR="007006F5" w:rsidRPr="007006F5" w:rsidRDefault="007006F5" w:rsidP="007006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SRB_COMMON_IND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v_ReceivedAsp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;</w:t>
            </w:r>
          </w:p>
          <w:p w:rsidR="007006F5" w:rsidRPr="007006F5" w:rsidRDefault="007006F5" w:rsidP="007006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PDN_CONNECTIVITY_REQUEST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v_PDNConnReq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;</w:t>
            </w:r>
          </w:p>
          <w:p w:rsidR="007006F5" w:rsidRPr="007006F5" w:rsidRDefault="007006F5" w:rsidP="007006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NasCount_Type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v_NasCountUL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;</w:t>
            </w:r>
          </w:p>
          <w:p w:rsidR="007006F5" w:rsidRPr="007006F5" w:rsidRDefault="007006F5" w:rsidP="007006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EUTRA_SecurityParams_Type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v_SecurityParams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:=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f_EUTRA_Security_Get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();</w:t>
            </w:r>
          </w:p>
          <w:p w:rsidR="007006F5" w:rsidRPr="007006F5" w:rsidRDefault="007006F5" w:rsidP="007006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template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value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)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EUTRA_FDD_TDD_CellInfo_Type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v_EUTRA_FDD_TDD_Info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:=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f_EUTRA_CellInfo_GetFDD_TDD_Info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eutra_CellA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); </w:t>
            </w:r>
            <w:r w:rsidRPr="007006F5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//Get FDD or TDD mode from Cell-configuration</w:t>
            </w:r>
          </w:p>
          <w:p w:rsidR="007006F5" w:rsidRPr="007006F5" w:rsidRDefault="007006F5" w:rsidP="007006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octetstring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v_APN_Value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:= tsc_APN1; </w:t>
            </w:r>
            <w:r w:rsidRPr="007006F5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 APN-1(New PDN name), different from default</w:t>
            </w:r>
          </w:p>
          <w:p w:rsidR="007006F5" w:rsidRPr="007006F5" w:rsidRDefault="007006F5" w:rsidP="007006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BEARER_RESOURCE_ALLOCATION_REQUEST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v_BEARER_RESOURCE_ALLOCATION_Req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;</w:t>
            </w:r>
          </w:p>
          <w:p w:rsidR="007006F5" w:rsidRPr="007006F5" w:rsidRDefault="007006F5" w:rsidP="007006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template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value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)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ESM_Cause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v_EsmCause43;</w:t>
            </w:r>
          </w:p>
          <w:p w:rsidR="007006F5" w:rsidRDefault="007006F5" w:rsidP="007006F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template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value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)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NAS_DL_Message_Type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v_BearerResourceAllocReject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;</w:t>
            </w:r>
          </w:p>
          <w:p w:rsidR="007006F5" w:rsidRDefault="007006F5" w:rsidP="007006F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:rsidR="003A71A2" w:rsidRDefault="007006F5" w:rsidP="007006F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color w:val="3F7F5F"/>
                <w:lang w:val="en-US" w:eastAsia="zh-CN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&lt;CODE SKIPPED&gt;</w:t>
            </w:r>
          </w:p>
        </w:tc>
      </w:tr>
      <w:bookmarkEnd w:id="39"/>
      <w:bookmarkEnd w:id="40"/>
      <w:bookmarkEnd w:id="44"/>
      <w:bookmarkEnd w:id="45"/>
    </w:tbl>
    <w:p w:rsidR="00827D95" w:rsidRDefault="00827D95" w:rsidP="00DD41A1">
      <w:pPr>
        <w:spacing w:after="0"/>
        <w:rPr>
          <w:rFonts w:ascii="Tahoma" w:hAnsi="Tahoma"/>
          <w:b/>
          <w:lang w:eastAsia="en-GB"/>
        </w:rPr>
      </w:pPr>
    </w:p>
    <w:p w:rsidR="003A71A2" w:rsidRDefault="006365D3" w:rsidP="006365D3">
      <w:pPr>
        <w:pStyle w:val="Heading2"/>
        <w:rPr>
          <w:b/>
          <w:lang w:eastAsia="en-GB"/>
        </w:rPr>
      </w:pPr>
      <w:r>
        <w:rPr>
          <w:b/>
          <w:lang w:eastAsia="en-GB"/>
        </w:rPr>
        <w:t xml:space="preserve"> </w:t>
      </w:r>
    </w:p>
    <w:p w:rsidR="003A71A2" w:rsidRDefault="003A71A2" w:rsidP="003A71A2">
      <w:pPr>
        <w:spacing w:after="0"/>
        <w:rPr>
          <w:rFonts w:ascii="Tahoma" w:hAnsi="Tahoma"/>
          <w:b/>
          <w:lang w:eastAsia="en-GB"/>
        </w:rPr>
      </w:pPr>
    </w:p>
    <w:p w:rsidR="003A71A2" w:rsidRDefault="003A71A2" w:rsidP="003A71A2">
      <w:pPr>
        <w:spacing w:after="0"/>
        <w:rPr>
          <w:rFonts w:ascii="Tahoma" w:hAnsi="Tahoma"/>
          <w:b/>
          <w:lang w:eastAsia="en-GB"/>
        </w:rPr>
      </w:pPr>
    </w:p>
    <w:p w:rsidR="003A71A2" w:rsidRDefault="003A71A2" w:rsidP="00DD41A1">
      <w:pPr>
        <w:spacing w:after="0"/>
        <w:rPr>
          <w:rFonts w:ascii="Tahoma" w:hAnsi="Tahoma"/>
          <w:b/>
          <w:lang w:eastAsia="en-GB"/>
        </w:rPr>
      </w:pPr>
    </w:p>
    <w:sectPr w:rsidR="003A71A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76E7" w:rsidRDefault="002176E7">
      <w:r>
        <w:separator/>
      </w:r>
    </w:p>
  </w:endnote>
  <w:endnote w:type="continuationSeparator" w:id="0">
    <w:p w:rsidR="002176E7" w:rsidRDefault="00217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18A5" w:rsidRDefault="009818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18A5" w:rsidRDefault="009818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18A5" w:rsidRDefault="009818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76E7" w:rsidRDefault="002176E7">
      <w:r>
        <w:separator/>
      </w:r>
    </w:p>
  </w:footnote>
  <w:footnote w:type="continuationSeparator" w:id="0">
    <w:p w:rsidR="002176E7" w:rsidRDefault="002176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EndPr/>
                          <w:sdtContent>
                            <w:p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EndPr/>
                          <w:sdtContent>
                            <w:p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1"/>
  </w:num>
  <w:num w:numId="5">
    <w:abstractNumId w:val="4"/>
  </w:num>
  <w:num w:numId="6">
    <w:abstractNumId w:val="18"/>
  </w:num>
  <w:num w:numId="7">
    <w:abstractNumId w:val="7"/>
  </w:num>
  <w:num w:numId="8">
    <w:abstractNumId w:val="26"/>
  </w:num>
  <w:num w:numId="9">
    <w:abstractNumId w:val="2"/>
  </w:num>
  <w:num w:numId="10">
    <w:abstractNumId w:val="28"/>
  </w:num>
  <w:num w:numId="11">
    <w:abstractNumId w:val="11"/>
  </w:num>
  <w:num w:numId="12">
    <w:abstractNumId w:val="5"/>
  </w:num>
  <w:num w:numId="13">
    <w:abstractNumId w:val="19"/>
  </w:num>
  <w:num w:numId="14">
    <w:abstractNumId w:val="17"/>
  </w:num>
  <w:num w:numId="15">
    <w:abstractNumId w:val="3"/>
  </w:num>
  <w:num w:numId="16">
    <w:abstractNumId w:val="22"/>
  </w:num>
  <w:num w:numId="17">
    <w:abstractNumId w:val="10"/>
  </w:num>
  <w:num w:numId="18">
    <w:abstractNumId w:val="1"/>
  </w:num>
  <w:num w:numId="19">
    <w:abstractNumId w:val="14"/>
  </w:num>
  <w:num w:numId="20">
    <w:abstractNumId w:val="13"/>
  </w:num>
  <w:num w:numId="21">
    <w:abstractNumId w:val="24"/>
  </w:num>
  <w:num w:numId="22">
    <w:abstractNumId w:val="27"/>
  </w:num>
  <w:num w:numId="23">
    <w:abstractNumId w:val="16"/>
  </w:num>
  <w:num w:numId="24">
    <w:abstractNumId w:val="20"/>
  </w:num>
  <w:num w:numId="25">
    <w:abstractNumId w:val="23"/>
  </w:num>
  <w:num w:numId="26">
    <w:abstractNumId w:val="31"/>
  </w:num>
  <w:num w:numId="27">
    <w:abstractNumId w:val="0"/>
  </w:num>
  <w:num w:numId="28">
    <w:abstractNumId w:val="6"/>
  </w:num>
  <w:num w:numId="29">
    <w:abstractNumId w:val="29"/>
  </w:num>
  <w:num w:numId="30">
    <w:abstractNumId w:val="9"/>
  </w:num>
  <w:num w:numId="31">
    <w:abstractNumId w:val="25"/>
  </w:num>
  <w:num w:numId="32">
    <w:abstractNumId w:val="12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10"/>
    <w:rsid w:val="00004B58"/>
    <w:rsid w:val="00006F47"/>
    <w:rsid w:val="000075C7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53D23"/>
    <w:rsid w:val="000553EF"/>
    <w:rsid w:val="000664D0"/>
    <w:rsid w:val="00067F4B"/>
    <w:rsid w:val="000757B5"/>
    <w:rsid w:val="00076E09"/>
    <w:rsid w:val="00077D70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30D0"/>
    <w:rsid w:val="000E59D1"/>
    <w:rsid w:val="000E70F9"/>
    <w:rsid w:val="000F103C"/>
    <w:rsid w:val="000F2650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836"/>
    <w:rsid w:val="00133781"/>
    <w:rsid w:val="00133A10"/>
    <w:rsid w:val="00142C41"/>
    <w:rsid w:val="001442E4"/>
    <w:rsid w:val="0014445A"/>
    <w:rsid w:val="00145D43"/>
    <w:rsid w:val="001479EF"/>
    <w:rsid w:val="001518F5"/>
    <w:rsid w:val="00153ED1"/>
    <w:rsid w:val="0015653A"/>
    <w:rsid w:val="00157B6C"/>
    <w:rsid w:val="001625CE"/>
    <w:rsid w:val="00163394"/>
    <w:rsid w:val="00165CEC"/>
    <w:rsid w:val="00165E4C"/>
    <w:rsid w:val="001700B6"/>
    <w:rsid w:val="001718A8"/>
    <w:rsid w:val="001738F6"/>
    <w:rsid w:val="00174695"/>
    <w:rsid w:val="00174F67"/>
    <w:rsid w:val="00176408"/>
    <w:rsid w:val="00181114"/>
    <w:rsid w:val="00181E60"/>
    <w:rsid w:val="00182CA0"/>
    <w:rsid w:val="001842A2"/>
    <w:rsid w:val="00185E08"/>
    <w:rsid w:val="001870B2"/>
    <w:rsid w:val="00187F9F"/>
    <w:rsid w:val="00190C77"/>
    <w:rsid w:val="00190DA0"/>
    <w:rsid w:val="00192C46"/>
    <w:rsid w:val="001A7B60"/>
    <w:rsid w:val="001B0638"/>
    <w:rsid w:val="001B2930"/>
    <w:rsid w:val="001B574A"/>
    <w:rsid w:val="001B7A65"/>
    <w:rsid w:val="001C62DD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200092"/>
    <w:rsid w:val="00200229"/>
    <w:rsid w:val="0020565F"/>
    <w:rsid w:val="00206B7F"/>
    <w:rsid w:val="00210BD5"/>
    <w:rsid w:val="002113AA"/>
    <w:rsid w:val="002125EB"/>
    <w:rsid w:val="00212665"/>
    <w:rsid w:val="002176E7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72FEE"/>
    <w:rsid w:val="0027462E"/>
    <w:rsid w:val="00275D12"/>
    <w:rsid w:val="00281236"/>
    <w:rsid w:val="002860C4"/>
    <w:rsid w:val="00290832"/>
    <w:rsid w:val="0029133A"/>
    <w:rsid w:val="00294FA6"/>
    <w:rsid w:val="002A01CC"/>
    <w:rsid w:val="002A0C5A"/>
    <w:rsid w:val="002A1F3F"/>
    <w:rsid w:val="002A323F"/>
    <w:rsid w:val="002A4258"/>
    <w:rsid w:val="002A51BD"/>
    <w:rsid w:val="002A5633"/>
    <w:rsid w:val="002A6FF3"/>
    <w:rsid w:val="002B1C99"/>
    <w:rsid w:val="002B5741"/>
    <w:rsid w:val="002B6EFC"/>
    <w:rsid w:val="002C4D28"/>
    <w:rsid w:val="002C636C"/>
    <w:rsid w:val="002D4C46"/>
    <w:rsid w:val="002D55D9"/>
    <w:rsid w:val="002D5801"/>
    <w:rsid w:val="002E06C6"/>
    <w:rsid w:val="002E0C76"/>
    <w:rsid w:val="002E481F"/>
    <w:rsid w:val="002E54AE"/>
    <w:rsid w:val="002E5864"/>
    <w:rsid w:val="002F3770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65A1"/>
    <w:rsid w:val="0031681B"/>
    <w:rsid w:val="00323DCC"/>
    <w:rsid w:val="003266DF"/>
    <w:rsid w:val="003270AD"/>
    <w:rsid w:val="0033440B"/>
    <w:rsid w:val="00335C64"/>
    <w:rsid w:val="00336AD3"/>
    <w:rsid w:val="00337F92"/>
    <w:rsid w:val="003442A7"/>
    <w:rsid w:val="00346745"/>
    <w:rsid w:val="003469E4"/>
    <w:rsid w:val="00346DC3"/>
    <w:rsid w:val="003504FE"/>
    <w:rsid w:val="00351537"/>
    <w:rsid w:val="003532B0"/>
    <w:rsid w:val="00363FDC"/>
    <w:rsid w:val="00366C37"/>
    <w:rsid w:val="00367051"/>
    <w:rsid w:val="00370551"/>
    <w:rsid w:val="00370857"/>
    <w:rsid w:val="00373A39"/>
    <w:rsid w:val="00375E77"/>
    <w:rsid w:val="0038335E"/>
    <w:rsid w:val="003854BF"/>
    <w:rsid w:val="00385CFA"/>
    <w:rsid w:val="003879B8"/>
    <w:rsid w:val="00392405"/>
    <w:rsid w:val="003930C8"/>
    <w:rsid w:val="00393F2E"/>
    <w:rsid w:val="00397017"/>
    <w:rsid w:val="003970E5"/>
    <w:rsid w:val="003A02F5"/>
    <w:rsid w:val="003A3DD5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2990"/>
    <w:rsid w:val="003D5BF6"/>
    <w:rsid w:val="003E1A36"/>
    <w:rsid w:val="003E22EB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3125"/>
    <w:rsid w:val="00444B50"/>
    <w:rsid w:val="004479B6"/>
    <w:rsid w:val="0045165E"/>
    <w:rsid w:val="004536FB"/>
    <w:rsid w:val="00453BFA"/>
    <w:rsid w:val="00461353"/>
    <w:rsid w:val="00463783"/>
    <w:rsid w:val="00464FD5"/>
    <w:rsid w:val="00466834"/>
    <w:rsid w:val="00472493"/>
    <w:rsid w:val="004806C9"/>
    <w:rsid w:val="00481362"/>
    <w:rsid w:val="00481B72"/>
    <w:rsid w:val="00483F33"/>
    <w:rsid w:val="00484FF1"/>
    <w:rsid w:val="004870B5"/>
    <w:rsid w:val="00490D19"/>
    <w:rsid w:val="00493BDB"/>
    <w:rsid w:val="00495503"/>
    <w:rsid w:val="004974F9"/>
    <w:rsid w:val="00497849"/>
    <w:rsid w:val="004A22F2"/>
    <w:rsid w:val="004A32CA"/>
    <w:rsid w:val="004A3B00"/>
    <w:rsid w:val="004A49B5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D34FA"/>
    <w:rsid w:val="004D5FF3"/>
    <w:rsid w:val="004D7DC1"/>
    <w:rsid w:val="004E31D5"/>
    <w:rsid w:val="004E3487"/>
    <w:rsid w:val="004F2381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A25"/>
    <w:rsid w:val="00563F06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7288"/>
    <w:rsid w:val="00591756"/>
    <w:rsid w:val="00592D74"/>
    <w:rsid w:val="00595B29"/>
    <w:rsid w:val="005A16BE"/>
    <w:rsid w:val="005A706E"/>
    <w:rsid w:val="005A722C"/>
    <w:rsid w:val="005B726D"/>
    <w:rsid w:val="005B741D"/>
    <w:rsid w:val="005C5BA4"/>
    <w:rsid w:val="005C746F"/>
    <w:rsid w:val="005C7EDF"/>
    <w:rsid w:val="005D2DA2"/>
    <w:rsid w:val="005D343D"/>
    <w:rsid w:val="005D4859"/>
    <w:rsid w:val="005D5E99"/>
    <w:rsid w:val="005D6612"/>
    <w:rsid w:val="005D7BFE"/>
    <w:rsid w:val="005E2C44"/>
    <w:rsid w:val="005E343E"/>
    <w:rsid w:val="005E57DA"/>
    <w:rsid w:val="005F14D0"/>
    <w:rsid w:val="005F70CB"/>
    <w:rsid w:val="005F7E45"/>
    <w:rsid w:val="00601BAD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61CB"/>
    <w:rsid w:val="00626F02"/>
    <w:rsid w:val="00627289"/>
    <w:rsid w:val="006347B5"/>
    <w:rsid w:val="006365D3"/>
    <w:rsid w:val="00640886"/>
    <w:rsid w:val="0064303C"/>
    <w:rsid w:val="006505F0"/>
    <w:rsid w:val="00650E91"/>
    <w:rsid w:val="00651A41"/>
    <w:rsid w:val="00654483"/>
    <w:rsid w:val="0065456B"/>
    <w:rsid w:val="00655216"/>
    <w:rsid w:val="00657FD0"/>
    <w:rsid w:val="006664FE"/>
    <w:rsid w:val="00674EE6"/>
    <w:rsid w:val="00675E52"/>
    <w:rsid w:val="006804F8"/>
    <w:rsid w:val="00685A39"/>
    <w:rsid w:val="006874CE"/>
    <w:rsid w:val="0069442E"/>
    <w:rsid w:val="00695808"/>
    <w:rsid w:val="00696BDF"/>
    <w:rsid w:val="006A03F2"/>
    <w:rsid w:val="006A2029"/>
    <w:rsid w:val="006A4F28"/>
    <w:rsid w:val="006A6156"/>
    <w:rsid w:val="006A6283"/>
    <w:rsid w:val="006B34AA"/>
    <w:rsid w:val="006B46FB"/>
    <w:rsid w:val="006B7C54"/>
    <w:rsid w:val="006B7E16"/>
    <w:rsid w:val="006C163C"/>
    <w:rsid w:val="006C46D7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06F5"/>
    <w:rsid w:val="00703871"/>
    <w:rsid w:val="00703965"/>
    <w:rsid w:val="007072B3"/>
    <w:rsid w:val="00724D36"/>
    <w:rsid w:val="00724E4D"/>
    <w:rsid w:val="00730353"/>
    <w:rsid w:val="00734622"/>
    <w:rsid w:val="00734947"/>
    <w:rsid w:val="007363A7"/>
    <w:rsid w:val="00741AD6"/>
    <w:rsid w:val="00743BED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818A4"/>
    <w:rsid w:val="0078286B"/>
    <w:rsid w:val="00785816"/>
    <w:rsid w:val="00791F90"/>
    <w:rsid w:val="00792342"/>
    <w:rsid w:val="007933FD"/>
    <w:rsid w:val="0079607D"/>
    <w:rsid w:val="007A32B6"/>
    <w:rsid w:val="007A63D3"/>
    <w:rsid w:val="007A683B"/>
    <w:rsid w:val="007B4A67"/>
    <w:rsid w:val="007B512A"/>
    <w:rsid w:val="007C040D"/>
    <w:rsid w:val="007C2097"/>
    <w:rsid w:val="007D004D"/>
    <w:rsid w:val="007D0B60"/>
    <w:rsid w:val="007D1055"/>
    <w:rsid w:val="007D24FF"/>
    <w:rsid w:val="007D3AD9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153B"/>
    <w:rsid w:val="007F224F"/>
    <w:rsid w:val="007F5A0E"/>
    <w:rsid w:val="007F7386"/>
    <w:rsid w:val="008005B9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526"/>
    <w:rsid w:val="00846C6E"/>
    <w:rsid w:val="00854E02"/>
    <w:rsid w:val="00855D5D"/>
    <w:rsid w:val="00860B56"/>
    <w:rsid w:val="008615F3"/>
    <w:rsid w:val="0086166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7757"/>
    <w:rsid w:val="008B3914"/>
    <w:rsid w:val="008B7823"/>
    <w:rsid w:val="008B7D98"/>
    <w:rsid w:val="008C024C"/>
    <w:rsid w:val="008C12F6"/>
    <w:rsid w:val="008C2F24"/>
    <w:rsid w:val="008C5EBB"/>
    <w:rsid w:val="008C7542"/>
    <w:rsid w:val="008D0AB2"/>
    <w:rsid w:val="008D2AB1"/>
    <w:rsid w:val="008D4C7F"/>
    <w:rsid w:val="008D7C70"/>
    <w:rsid w:val="008E2F2B"/>
    <w:rsid w:val="008E3CDF"/>
    <w:rsid w:val="008E6343"/>
    <w:rsid w:val="008E7A97"/>
    <w:rsid w:val="008F28E3"/>
    <w:rsid w:val="008F5595"/>
    <w:rsid w:val="008F686C"/>
    <w:rsid w:val="008F722F"/>
    <w:rsid w:val="008F7B36"/>
    <w:rsid w:val="00900B17"/>
    <w:rsid w:val="0090163E"/>
    <w:rsid w:val="00907505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C28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2662"/>
    <w:rsid w:val="009633E9"/>
    <w:rsid w:val="00963D7C"/>
    <w:rsid w:val="009669EF"/>
    <w:rsid w:val="00966B8B"/>
    <w:rsid w:val="00971D0D"/>
    <w:rsid w:val="00975AA8"/>
    <w:rsid w:val="009766BF"/>
    <w:rsid w:val="00977590"/>
    <w:rsid w:val="009777D9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362B"/>
    <w:rsid w:val="009B4A57"/>
    <w:rsid w:val="009B6076"/>
    <w:rsid w:val="009B6D4C"/>
    <w:rsid w:val="009C2D20"/>
    <w:rsid w:val="009C2DCC"/>
    <w:rsid w:val="009C50A0"/>
    <w:rsid w:val="009C628C"/>
    <w:rsid w:val="009C7127"/>
    <w:rsid w:val="009D114A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6B87"/>
    <w:rsid w:val="009F734F"/>
    <w:rsid w:val="009F7C68"/>
    <w:rsid w:val="00A01150"/>
    <w:rsid w:val="00A02482"/>
    <w:rsid w:val="00A02941"/>
    <w:rsid w:val="00A06514"/>
    <w:rsid w:val="00A06C4E"/>
    <w:rsid w:val="00A1026A"/>
    <w:rsid w:val="00A13E13"/>
    <w:rsid w:val="00A14189"/>
    <w:rsid w:val="00A15357"/>
    <w:rsid w:val="00A15E6D"/>
    <w:rsid w:val="00A1758F"/>
    <w:rsid w:val="00A17BFC"/>
    <w:rsid w:val="00A246B6"/>
    <w:rsid w:val="00A24CCC"/>
    <w:rsid w:val="00A3190B"/>
    <w:rsid w:val="00A3278C"/>
    <w:rsid w:val="00A32879"/>
    <w:rsid w:val="00A33FD7"/>
    <w:rsid w:val="00A34E14"/>
    <w:rsid w:val="00A40ACB"/>
    <w:rsid w:val="00A45D9A"/>
    <w:rsid w:val="00A47E40"/>
    <w:rsid w:val="00A47E70"/>
    <w:rsid w:val="00A56607"/>
    <w:rsid w:val="00A56680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6FDC"/>
    <w:rsid w:val="00A87F8B"/>
    <w:rsid w:val="00A92346"/>
    <w:rsid w:val="00A93E98"/>
    <w:rsid w:val="00A96A23"/>
    <w:rsid w:val="00AA0761"/>
    <w:rsid w:val="00AA0FBD"/>
    <w:rsid w:val="00AA1147"/>
    <w:rsid w:val="00AA20ED"/>
    <w:rsid w:val="00AA4982"/>
    <w:rsid w:val="00AA5EBD"/>
    <w:rsid w:val="00AA7B2D"/>
    <w:rsid w:val="00AB307F"/>
    <w:rsid w:val="00AB50B4"/>
    <w:rsid w:val="00AB7288"/>
    <w:rsid w:val="00AB7901"/>
    <w:rsid w:val="00AC347D"/>
    <w:rsid w:val="00AC3A0C"/>
    <w:rsid w:val="00AC410B"/>
    <w:rsid w:val="00AD1C5A"/>
    <w:rsid w:val="00AD1CD8"/>
    <w:rsid w:val="00AD4C94"/>
    <w:rsid w:val="00AD771E"/>
    <w:rsid w:val="00AE1B39"/>
    <w:rsid w:val="00AE4E75"/>
    <w:rsid w:val="00AE64E7"/>
    <w:rsid w:val="00AF2960"/>
    <w:rsid w:val="00AF2B8B"/>
    <w:rsid w:val="00AF528F"/>
    <w:rsid w:val="00AF650D"/>
    <w:rsid w:val="00AF6800"/>
    <w:rsid w:val="00AF718F"/>
    <w:rsid w:val="00B000DC"/>
    <w:rsid w:val="00B01CE7"/>
    <w:rsid w:val="00B04DBB"/>
    <w:rsid w:val="00B1113C"/>
    <w:rsid w:val="00B11348"/>
    <w:rsid w:val="00B169CE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61A3"/>
    <w:rsid w:val="00B4651C"/>
    <w:rsid w:val="00B47DE0"/>
    <w:rsid w:val="00B5776D"/>
    <w:rsid w:val="00B578D9"/>
    <w:rsid w:val="00B57BE7"/>
    <w:rsid w:val="00B60D2F"/>
    <w:rsid w:val="00B61662"/>
    <w:rsid w:val="00B6474D"/>
    <w:rsid w:val="00B67B97"/>
    <w:rsid w:val="00B7054F"/>
    <w:rsid w:val="00B76627"/>
    <w:rsid w:val="00B76672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CD1"/>
    <w:rsid w:val="00BB3DA8"/>
    <w:rsid w:val="00BB5DFC"/>
    <w:rsid w:val="00BC016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C001FB"/>
    <w:rsid w:val="00C0679D"/>
    <w:rsid w:val="00C1214A"/>
    <w:rsid w:val="00C16909"/>
    <w:rsid w:val="00C25193"/>
    <w:rsid w:val="00C36C6D"/>
    <w:rsid w:val="00C42A1D"/>
    <w:rsid w:val="00C46AD4"/>
    <w:rsid w:val="00C54B55"/>
    <w:rsid w:val="00C607E1"/>
    <w:rsid w:val="00C62FB3"/>
    <w:rsid w:val="00C638C2"/>
    <w:rsid w:val="00C67A18"/>
    <w:rsid w:val="00C67C70"/>
    <w:rsid w:val="00C75557"/>
    <w:rsid w:val="00C803B9"/>
    <w:rsid w:val="00C82805"/>
    <w:rsid w:val="00C82D71"/>
    <w:rsid w:val="00C85897"/>
    <w:rsid w:val="00C91272"/>
    <w:rsid w:val="00C915E8"/>
    <w:rsid w:val="00C94BCC"/>
    <w:rsid w:val="00C94ECA"/>
    <w:rsid w:val="00C9580A"/>
    <w:rsid w:val="00C95985"/>
    <w:rsid w:val="00CA1037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415D"/>
    <w:rsid w:val="00CE5142"/>
    <w:rsid w:val="00CE76B3"/>
    <w:rsid w:val="00CF0AD6"/>
    <w:rsid w:val="00CF0D64"/>
    <w:rsid w:val="00CF2EB0"/>
    <w:rsid w:val="00CF4C58"/>
    <w:rsid w:val="00CF707A"/>
    <w:rsid w:val="00D028D2"/>
    <w:rsid w:val="00D03F9A"/>
    <w:rsid w:val="00D073E9"/>
    <w:rsid w:val="00D115A0"/>
    <w:rsid w:val="00D14011"/>
    <w:rsid w:val="00D15775"/>
    <w:rsid w:val="00D174F5"/>
    <w:rsid w:val="00D20B1A"/>
    <w:rsid w:val="00D22028"/>
    <w:rsid w:val="00D2376A"/>
    <w:rsid w:val="00D25C7A"/>
    <w:rsid w:val="00D27DEF"/>
    <w:rsid w:val="00D309ED"/>
    <w:rsid w:val="00D310E3"/>
    <w:rsid w:val="00D32266"/>
    <w:rsid w:val="00D34399"/>
    <w:rsid w:val="00D34CAB"/>
    <w:rsid w:val="00D3505A"/>
    <w:rsid w:val="00D426DD"/>
    <w:rsid w:val="00D450DA"/>
    <w:rsid w:val="00D456A5"/>
    <w:rsid w:val="00D45E7E"/>
    <w:rsid w:val="00D47BE9"/>
    <w:rsid w:val="00D51B24"/>
    <w:rsid w:val="00D52D02"/>
    <w:rsid w:val="00D57D2B"/>
    <w:rsid w:val="00D61596"/>
    <w:rsid w:val="00D627C4"/>
    <w:rsid w:val="00D71691"/>
    <w:rsid w:val="00D7270A"/>
    <w:rsid w:val="00D74CAC"/>
    <w:rsid w:val="00D76078"/>
    <w:rsid w:val="00D81774"/>
    <w:rsid w:val="00D878A0"/>
    <w:rsid w:val="00D9377B"/>
    <w:rsid w:val="00DA0A41"/>
    <w:rsid w:val="00DA327F"/>
    <w:rsid w:val="00DA759D"/>
    <w:rsid w:val="00DB1EA4"/>
    <w:rsid w:val="00DB5DB1"/>
    <w:rsid w:val="00DB693F"/>
    <w:rsid w:val="00DC1838"/>
    <w:rsid w:val="00DC7A20"/>
    <w:rsid w:val="00DD0AE4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43EE"/>
    <w:rsid w:val="00DE4499"/>
    <w:rsid w:val="00DE6ABD"/>
    <w:rsid w:val="00DE6E67"/>
    <w:rsid w:val="00DF2868"/>
    <w:rsid w:val="00DF6713"/>
    <w:rsid w:val="00E02127"/>
    <w:rsid w:val="00E0229B"/>
    <w:rsid w:val="00E04B5D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59CF"/>
    <w:rsid w:val="00E34B15"/>
    <w:rsid w:val="00E36DC6"/>
    <w:rsid w:val="00E42F79"/>
    <w:rsid w:val="00E43CBA"/>
    <w:rsid w:val="00E45349"/>
    <w:rsid w:val="00E45DDC"/>
    <w:rsid w:val="00E461EE"/>
    <w:rsid w:val="00E50226"/>
    <w:rsid w:val="00E51231"/>
    <w:rsid w:val="00E5174B"/>
    <w:rsid w:val="00E53AF6"/>
    <w:rsid w:val="00E60185"/>
    <w:rsid w:val="00E601F8"/>
    <w:rsid w:val="00E64AEC"/>
    <w:rsid w:val="00E70B64"/>
    <w:rsid w:val="00E71B8D"/>
    <w:rsid w:val="00E72013"/>
    <w:rsid w:val="00E72CCE"/>
    <w:rsid w:val="00E74CCE"/>
    <w:rsid w:val="00E7621F"/>
    <w:rsid w:val="00E82797"/>
    <w:rsid w:val="00E833F8"/>
    <w:rsid w:val="00E83DBF"/>
    <w:rsid w:val="00E844BD"/>
    <w:rsid w:val="00E85D01"/>
    <w:rsid w:val="00E87B73"/>
    <w:rsid w:val="00E9224F"/>
    <w:rsid w:val="00EA003A"/>
    <w:rsid w:val="00EA0317"/>
    <w:rsid w:val="00EA2D1E"/>
    <w:rsid w:val="00EA3B36"/>
    <w:rsid w:val="00EA6238"/>
    <w:rsid w:val="00EB3043"/>
    <w:rsid w:val="00EB5698"/>
    <w:rsid w:val="00EB78CD"/>
    <w:rsid w:val="00EC1D63"/>
    <w:rsid w:val="00ED2373"/>
    <w:rsid w:val="00ED44A2"/>
    <w:rsid w:val="00ED54BF"/>
    <w:rsid w:val="00ED6454"/>
    <w:rsid w:val="00ED70DF"/>
    <w:rsid w:val="00ED7C47"/>
    <w:rsid w:val="00EE1484"/>
    <w:rsid w:val="00EE1EE6"/>
    <w:rsid w:val="00EE2307"/>
    <w:rsid w:val="00EE64C0"/>
    <w:rsid w:val="00EE7D7C"/>
    <w:rsid w:val="00F016E2"/>
    <w:rsid w:val="00F11DFD"/>
    <w:rsid w:val="00F11E37"/>
    <w:rsid w:val="00F13436"/>
    <w:rsid w:val="00F1610D"/>
    <w:rsid w:val="00F16133"/>
    <w:rsid w:val="00F172BA"/>
    <w:rsid w:val="00F177A0"/>
    <w:rsid w:val="00F21778"/>
    <w:rsid w:val="00F23C22"/>
    <w:rsid w:val="00F25D98"/>
    <w:rsid w:val="00F300FB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CE1"/>
    <w:rsid w:val="00F55D7F"/>
    <w:rsid w:val="00F56BB4"/>
    <w:rsid w:val="00F600E0"/>
    <w:rsid w:val="00F637E7"/>
    <w:rsid w:val="00F647A3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2829"/>
    <w:rsid w:val="00FA3DC2"/>
    <w:rsid w:val="00FA3E43"/>
    <w:rsid w:val="00FA523A"/>
    <w:rsid w:val="00FA6783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22F4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99B78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006F5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E8192A-5CC3-4BF9-833F-F6B4264F4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886</Words>
  <Characters>5052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5927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2023-01-03T08:22:00Z</dcterms:created>
  <dcterms:modified xsi:type="dcterms:W3CDTF">2023-01-03T12:28:00Z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</Properties>
</file>