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1DC0C5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07470A">
          <w:rPr>
            <w:b/>
            <w:i/>
            <w:noProof/>
            <w:sz w:val="28"/>
          </w:rPr>
          <w:t>34</w:t>
        </w:r>
        <w:r w:rsidR="00703A2D">
          <w:rPr>
            <w:b/>
            <w:i/>
            <w:noProof/>
            <w:sz w:val="28"/>
          </w:rPr>
          <w:t>0</w:t>
        </w:r>
      </w:fldSimple>
    </w:p>
    <w:p w14:paraId="210A5493" w14:textId="77777777" w:rsidR="00745C21" w:rsidRDefault="00703A2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03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6117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4732AF">
              <w:rPr>
                <w:b/>
                <w:noProof/>
                <w:sz w:val="28"/>
              </w:rPr>
              <w:t>6</w:t>
            </w:r>
            <w:r w:rsidR="00703A2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06133" w:rsidR="001E41F3" w:rsidRDefault="00703A2D" w:rsidP="00B7489A">
            <w:pPr>
              <w:pStyle w:val="CRCoverPage"/>
              <w:spacing w:after="0"/>
              <w:rPr>
                <w:noProof/>
              </w:rPr>
            </w:pPr>
            <w:r w:rsidRPr="00703A2D">
              <w:t>Correction for NR MAC test case 7.1.1.2.2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2E475" w:rsidR="001E41F3" w:rsidRDefault="00AE749D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Pr="00AE749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182C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D36E2">
              <w:rPr>
                <w:noProof/>
              </w:rPr>
              <w:t>11-30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03A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D98C11" w:rsidR="00D8083E" w:rsidRPr="00AE3960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For this test case PDSCH aggregation factor 4 is used, w</w:t>
            </w:r>
            <w:r w:rsidRPr="00B175E3">
              <w:rPr>
                <w:rFonts w:cs="Arial"/>
              </w:rPr>
              <w:t xml:space="preserve">hich means DL PDSCH is expected to be transmitted on 4 consecutive slots available for transmission. </w:t>
            </w:r>
            <w:r>
              <w:rPr>
                <w:rFonts w:cs="Arial"/>
              </w:rPr>
              <w:t>For NR5GC operation, d</w:t>
            </w:r>
            <w:r w:rsidRPr="00B175E3">
              <w:rPr>
                <w:rFonts w:cs="Arial"/>
              </w:rPr>
              <w:t xml:space="preserve">ue to collision with </w:t>
            </w:r>
            <w:r>
              <w:rPr>
                <w:rFonts w:cs="Arial"/>
              </w:rPr>
              <w:t xml:space="preserve">scheduled </w:t>
            </w:r>
            <w:proofErr w:type="spellStart"/>
            <w:r>
              <w:rPr>
                <w:rFonts w:cs="Arial"/>
              </w:rPr>
              <w:t>systemInformation</w:t>
            </w:r>
            <w:proofErr w:type="spellEnd"/>
            <w:r>
              <w:rPr>
                <w:rFonts w:cs="Arial"/>
              </w:rPr>
              <w:t xml:space="preserve"> transmissions</w:t>
            </w:r>
            <w:r w:rsidRPr="00B175E3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the SS </w:t>
            </w:r>
            <w:r w:rsidRPr="00B175E3">
              <w:rPr>
                <w:rFonts w:cs="Arial"/>
              </w:rPr>
              <w:t>might end up transmitting the PDSCH on non-consecutive subframe/</w:t>
            </w:r>
            <w:r>
              <w:rPr>
                <w:rFonts w:cs="Arial"/>
              </w:rPr>
              <w:t>slots</w:t>
            </w:r>
            <w:r w:rsidRPr="00B175E3">
              <w:rPr>
                <w:rFonts w:cs="Arial"/>
              </w:rPr>
              <w:t>.</w:t>
            </w:r>
          </w:p>
        </w:tc>
      </w:tr>
      <w:tr w:rsidR="00D808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BD71452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71AC2C" w14:textId="77777777" w:rsidR="00D8083E" w:rsidRDefault="00D8083E" w:rsidP="00D8083E">
            <w:pPr>
              <w:pStyle w:val="CRCoverPage"/>
              <w:spacing w:after="0"/>
              <w:rPr>
                <w:noProof/>
                <w:lang w:val="en-SG"/>
              </w:rPr>
            </w:pPr>
            <w:r w:rsidRPr="00B175E3">
              <w:rPr>
                <w:rFonts w:cs="Arial"/>
              </w:rPr>
              <w:t xml:space="preserve">To avoid conflict with </w:t>
            </w:r>
            <w:proofErr w:type="spellStart"/>
            <w:r>
              <w:rPr>
                <w:rFonts w:cs="Arial"/>
              </w:rPr>
              <w:t>SystemInformation</w:t>
            </w:r>
            <w:proofErr w:type="spellEnd"/>
            <w:r w:rsidRPr="00B175E3">
              <w:rPr>
                <w:rFonts w:cs="Arial"/>
              </w:rPr>
              <w:t xml:space="preserve"> </w:t>
            </w:r>
            <w:proofErr w:type="gramStart"/>
            <w:r w:rsidRPr="00B175E3">
              <w:rPr>
                <w:rFonts w:cs="Arial"/>
              </w:rPr>
              <w:t>transmission</w:t>
            </w:r>
            <w:proofErr w:type="gramEnd"/>
            <w:r w:rsidRPr="00B175E3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>is</w:t>
            </w:r>
            <w:r w:rsidRPr="00B175E3">
              <w:rPr>
                <w:rFonts w:cs="Arial"/>
              </w:rPr>
              <w:t xml:space="preserve"> scheduled </w:t>
            </w:r>
            <w:r>
              <w:rPr>
                <w:rFonts w:cs="Arial"/>
              </w:rPr>
              <w:t xml:space="preserve">in </w:t>
            </w:r>
            <w:r w:rsidRPr="00B175E3">
              <w:rPr>
                <w:rFonts w:cs="Arial"/>
              </w:rPr>
              <w:t xml:space="preserve">every </w:t>
            </w:r>
            <w:r>
              <w:rPr>
                <w:rFonts w:cs="Arial"/>
              </w:rPr>
              <w:t>e</w:t>
            </w:r>
            <w:r w:rsidRPr="00B175E3">
              <w:rPr>
                <w:rFonts w:cs="Arial"/>
              </w:rPr>
              <w:t>ven number</w:t>
            </w:r>
            <w:r>
              <w:rPr>
                <w:rFonts w:cs="Arial"/>
              </w:rPr>
              <w:t>ed</w:t>
            </w:r>
            <w:r w:rsidRPr="00B175E3">
              <w:rPr>
                <w:rFonts w:cs="Arial"/>
              </w:rPr>
              <w:t xml:space="preserve"> frame, restrict the PDSCH transmission at step 5 &amp; 9</w:t>
            </w:r>
            <w:r>
              <w:rPr>
                <w:rFonts w:cs="Arial"/>
              </w:rPr>
              <w:t xml:space="preserve"> to odd numbered frames, </w:t>
            </w:r>
            <w:r>
              <w:rPr>
                <w:noProof/>
                <w:lang w:val="en-SG"/>
              </w:rPr>
              <w:t>so that the DL PDSCH data can be transmitted on consecutive slots and verification at step 6 &amp; 10 shall have the correct parameters.</w:t>
            </w:r>
          </w:p>
          <w:p w14:paraId="31C656EC" w14:textId="36F896AD" w:rsidR="00D8083E" w:rsidRPr="0035396C" w:rsidRDefault="00D8083E" w:rsidP="00D8083E">
            <w:pPr>
              <w:pStyle w:val="CRCoverPage"/>
              <w:spacing w:after="0"/>
              <w:rPr>
                <w:noProof/>
              </w:rPr>
            </w:pPr>
          </w:p>
        </w:tc>
      </w:tr>
      <w:tr w:rsidR="00D808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D8083E" w:rsidRPr="00BD4675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D8083E" w14:paraId="034AF533" w14:textId="77777777" w:rsidTr="00547111">
        <w:tc>
          <w:tcPr>
            <w:tcW w:w="2694" w:type="dxa"/>
            <w:gridSpan w:val="2"/>
          </w:tcPr>
          <w:p w14:paraId="39D9EB5B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0CA54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t>7.1.1.2.2.NR5GC</w:t>
            </w:r>
          </w:p>
        </w:tc>
      </w:tr>
      <w:tr w:rsidR="00D8083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83E" w:rsidRDefault="00D8083E" w:rsidP="00D8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83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83E" w:rsidRDefault="00D8083E" w:rsidP="00D8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83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83E" w:rsidRDefault="00D8083E" w:rsidP="00D8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83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D8083E" w:rsidRDefault="00D8083E" w:rsidP="00D8083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83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D8083E" w:rsidRDefault="00D8083E" w:rsidP="00D8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83E" w:rsidRDefault="00D8083E" w:rsidP="00D8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83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83E" w:rsidRDefault="00D8083E" w:rsidP="00D8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83E" w:rsidRDefault="00D8083E" w:rsidP="00D8083E">
            <w:pPr>
              <w:pStyle w:val="CRCoverPage"/>
              <w:spacing w:after="0"/>
              <w:rPr>
                <w:noProof/>
              </w:rPr>
            </w:pPr>
          </w:p>
        </w:tc>
      </w:tr>
      <w:tr w:rsidR="00D808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83E" w:rsidRDefault="00D8083E" w:rsidP="00D8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8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83E" w:rsidRPr="008863B9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83E" w:rsidRPr="008863B9" w:rsidRDefault="00D8083E" w:rsidP="00D808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8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83E" w:rsidRDefault="00D8083E" w:rsidP="00D8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83E" w:rsidRDefault="00D8083E" w:rsidP="00D8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071188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19F9068" w14:textId="628626CB" w:rsidR="0087403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7403A" w:rsidRPr="001B4A1F">
        <w:rPr>
          <w:rFonts w:cs="Arial"/>
          <w:iCs/>
        </w:rPr>
        <w:t>Table of Contents</w:t>
      </w:r>
      <w:r w:rsidR="0087403A">
        <w:tab/>
      </w:r>
      <w:r w:rsidR="0087403A">
        <w:fldChar w:fldCharType="begin"/>
      </w:r>
      <w:r w:rsidR="0087403A">
        <w:instrText xml:space="preserve"> PAGEREF _Toc120711887 \h </w:instrText>
      </w:r>
      <w:r w:rsidR="0087403A">
        <w:fldChar w:fldCharType="separate"/>
      </w:r>
      <w:r w:rsidR="0087403A">
        <w:t>2</w:t>
      </w:r>
      <w:r w:rsidR="0087403A">
        <w:fldChar w:fldCharType="end"/>
      </w:r>
    </w:p>
    <w:p w14:paraId="5173AC4A" w14:textId="6A9B1206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_Toc120711888 \h </w:instrText>
      </w:r>
      <w:r>
        <w:fldChar w:fldCharType="separate"/>
      </w:r>
      <w:r>
        <w:t>3</w:t>
      </w:r>
      <w:r>
        <w:fldChar w:fldCharType="end"/>
      </w:r>
    </w:p>
    <w:p w14:paraId="5DA569CC" w14:textId="6C9A3EA3" w:rsidR="0087403A" w:rsidRDefault="008740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B4A1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B4A1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_Toc120711889 \h </w:instrText>
      </w:r>
      <w:r>
        <w:fldChar w:fldCharType="separate"/>
      </w:r>
      <w:r>
        <w:t>3</w:t>
      </w:r>
      <w:r>
        <w:fldChar w:fldCharType="end"/>
      </w:r>
    </w:p>
    <w:p w14:paraId="2DD8ABED" w14:textId="262083EB" w:rsidR="0087403A" w:rsidRDefault="008740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B4A1F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B4A1F">
        <w:rPr>
          <w:rFonts w:cs="Arial"/>
          <w:color w:val="000000"/>
          <w:lang w:eastAsia="en-GB"/>
        </w:rPr>
        <w:t xml:space="preserve">Change </w:t>
      </w:r>
      <w:r w:rsidRPr="001B4A1F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_Toc120711890 \h </w:instrText>
      </w:r>
      <w:r>
        <w:fldChar w:fldCharType="separate"/>
      </w:r>
      <w:r>
        <w:t>3</w:t>
      </w:r>
      <w:r>
        <w:fldChar w:fldCharType="end"/>
      </w:r>
    </w:p>
    <w:p w14:paraId="325A0C2F" w14:textId="6C485D6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071188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BAEDC3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</w:t>
      </w:r>
      <w:r w:rsidR="00C444DD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C444DD">
        <w:rPr>
          <w:rFonts w:cs="Arial"/>
          <w:lang w:eastAsia="ja-JP"/>
        </w:rPr>
        <w:t>43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0711889"/>
      <w:r w:rsidRPr="00854C55">
        <w:rPr>
          <w:b/>
        </w:rPr>
        <w:t>Corrections required</w:t>
      </w:r>
      <w:bookmarkEnd w:id="4"/>
      <w:bookmarkEnd w:id="5"/>
      <w:bookmarkEnd w:id="6"/>
    </w:p>
    <w:p w14:paraId="496E0A4E" w14:textId="77777777" w:rsidR="003C4EBF" w:rsidRDefault="003C4EBF" w:rsidP="003C4EB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4888063"/>
      <w:bookmarkStart w:id="8" w:name="_Toc100131355"/>
      <w:bookmarkStart w:id="9" w:name="_Toc122434493"/>
      <w:bookmarkStart w:id="10" w:name="_Toc295288970"/>
      <w:bookmarkStart w:id="11" w:name="_Toc325725665"/>
      <w:r>
        <w:rPr>
          <w:b/>
          <w:lang w:val="pt-BR"/>
        </w:rPr>
        <w:t>Change 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C4EBF" w14:paraId="73009CBD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34B8" w14:textId="77777777" w:rsidR="003C4EBF" w:rsidRPr="003C0071" w:rsidRDefault="003C4EB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3D46" w14:textId="77777777" w:rsidR="003C4EBF" w:rsidRPr="003C0071" w:rsidRDefault="003C4EBF" w:rsidP="009F41AD">
            <w:pPr>
              <w:spacing w:after="0"/>
              <w:rPr>
                <w:rFonts w:ascii="Arial" w:hAnsi="Arial" w:cs="Arial"/>
              </w:rPr>
            </w:pPr>
            <w:r w:rsidRPr="002C53DD">
              <w:rPr>
                <w:rFonts w:ascii="Arial" w:hAnsi="Arial" w:cs="Arial"/>
              </w:rPr>
              <w:t xml:space="preserve">f_TC_7_1_1_2_2_NR_TestBody </w:t>
            </w:r>
            <w:r w:rsidRPr="000F02F4">
              <w:rPr>
                <w:rFonts w:ascii="Arial" w:hAnsi="Arial" w:cs="Arial"/>
              </w:rPr>
              <w:t>()</w:t>
            </w:r>
          </w:p>
        </w:tc>
      </w:tr>
      <w:tr w:rsidR="003C4EBF" w14:paraId="41D4FBD6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F7AB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273" w14:textId="1F3B4202" w:rsidR="003C4EBF" w:rsidRPr="00B175E3" w:rsidRDefault="00C04829" w:rsidP="00CE68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this test case PDSCH aggregation factor 4 is used, </w:t>
            </w:r>
            <w:r w:rsidR="00CE686D">
              <w:rPr>
                <w:rFonts w:ascii="Arial" w:hAnsi="Arial" w:cs="Arial"/>
              </w:rPr>
              <w:t>w</w:t>
            </w:r>
            <w:r w:rsidR="003C4EBF" w:rsidRPr="00B175E3">
              <w:rPr>
                <w:rFonts w:ascii="Arial" w:hAnsi="Arial" w:cs="Arial"/>
              </w:rPr>
              <w:t xml:space="preserve">hich means DL PDSCH is expected to be transmitted on 4 consecutive slots available for transmission. </w:t>
            </w:r>
            <w:r w:rsidR="009C605D">
              <w:rPr>
                <w:rFonts w:ascii="Arial" w:hAnsi="Arial" w:cs="Arial"/>
              </w:rPr>
              <w:t>For NR5GC operation, d</w:t>
            </w:r>
            <w:r w:rsidR="003C4EBF" w:rsidRPr="00B175E3">
              <w:rPr>
                <w:rFonts w:ascii="Arial" w:hAnsi="Arial" w:cs="Arial"/>
              </w:rPr>
              <w:t xml:space="preserve">ue to collision with </w:t>
            </w:r>
            <w:r w:rsidR="00067C6A">
              <w:rPr>
                <w:rFonts w:ascii="Arial" w:hAnsi="Arial" w:cs="Arial"/>
              </w:rPr>
              <w:t xml:space="preserve">scheduled </w:t>
            </w:r>
            <w:proofErr w:type="spellStart"/>
            <w:r w:rsidR="00067C6A">
              <w:rPr>
                <w:rFonts w:ascii="Arial" w:hAnsi="Arial" w:cs="Arial"/>
              </w:rPr>
              <w:t>systemInformation</w:t>
            </w:r>
            <w:proofErr w:type="spellEnd"/>
            <w:r w:rsidR="00067C6A">
              <w:rPr>
                <w:rFonts w:ascii="Arial" w:hAnsi="Arial" w:cs="Arial"/>
              </w:rPr>
              <w:t xml:space="preserve"> transmissions</w:t>
            </w:r>
            <w:r w:rsidR="003C4EBF" w:rsidRPr="00B175E3">
              <w:rPr>
                <w:rFonts w:ascii="Arial" w:hAnsi="Arial" w:cs="Arial"/>
              </w:rPr>
              <w:t xml:space="preserve">, </w:t>
            </w:r>
            <w:r w:rsidR="00067C6A">
              <w:rPr>
                <w:rFonts w:ascii="Arial" w:hAnsi="Arial" w:cs="Arial"/>
              </w:rPr>
              <w:t xml:space="preserve">the SS </w:t>
            </w:r>
            <w:r w:rsidR="003C4EBF" w:rsidRPr="00B175E3">
              <w:rPr>
                <w:rFonts w:ascii="Arial" w:hAnsi="Arial" w:cs="Arial"/>
              </w:rPr>
              <w:t>might end up transmitting the PDSCH on non-consecutive subframe/</w:t>
            </w:r>
            <w:r w:rsidR="00067C6A">
              <w:rPr>
                <w:rFonts w:ascii="Arial" w:hAnsi="Arial" w:cs="Arial"/>
              </w:rPr>
              <w:t>slots</w:t>
            </w:r>
            <w:r w:rsidR="003C4EBF" w:rsidRPr="00B175E3">
              <w:rPr>
                <w:rFonts w:ascii="Arial" w:hAnsi="Arial" w:cs="Arial"/>
              </w:rPr>
              <w:t>.</w:t>
            </w:r>
          </w:p>
        </w:tc>
      </w:tr>
      <w:tr w:rsidR="003C4EBF" w14:paraId="55708746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1437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42CB" w14:textId="6432A32E" w:rsidR="003C4EBF" w:rsidRDefault="008F4645" w:rsidP="008F4645">
            <w:pPr>
              <w:pStyle w:val="CRCoverPage"/>
              <w:spacing w:after="0"/>
              <w:rPr>
                <w:noProof/>
                <w:lang w:val="en-SG"/>
              </w:rPr>
            </w:pPr>
            <w:r w:rsidRPr="00B175E3">
              <w:rPr>
                <w:rFonts w:cs="Arial"/>
              </w:rPr>
              <w:t xml:space="preserve">To avoid conflict with </w:t>
            </w:r>
            <w:proofErr w:type="spellStart"/>
            <w:r>
              <w:rPr>
                <w:rFonts w:cs="Arial"/>
              </w:rPr>
              <w:t>SystemInformation</w:t>
            </w:r>
            <w:proofErr w:type="spellEnd"/>
            <w:r w:rsidRPr="00B175E3">
              <w:rPr>
                <w:rFonts w:cs="Arial"/>
              </w:rPr>
              <w:t xml:space="preserve"> </w:t>
            </w:r>
            <w:proofErr w:type="gramStart"/>
            <w:r w:rsidRPr="00B175E3">
              <w:rPr>
                <w:rFonts w:cs="Arial"/>
              </w:rPr>
              <w:t>transmission</w:t>
            </w:r>
            <w:proofErr w:type="gramEnd"/>
            <w:r w:rsidRPr="00B175E3">
              <w:rPr>
                <w:rFonts w:cs="Arial"/>
              </w:rPr>
              <w:t xml:space="preserve"> which </w:t>
            </w:r>
            <w:r>
              <w:rPr>
                <w:rFonts w:cs="Arial"/>
              </w:rPr>
              <w:t>is</w:t>
            </w:r>
            <w:r w:rsidRPr="00B175E3">
              <w:rPr>
                <w:rFonts w:cs="Arial"/>
              </w:rPr>
              <w:t xml:space="preserve"> scheduled </w:t>
            </w:r>
            <w:r>
              <w:rPr>
                <w:rFonts w:cs="Arial"/>
              </w:rPr>
              <w:t xml:space="preserve">in </w:t>
            </w:r>
            <w:r w:rsidRPr="00B175E3">
              <w:rPr>
                <w:rFonts w:cs="Arial"/>
              </w:rPr>
              <w:t xml:space="preserve">every </w:t>
            </w:r>
            <w:r>
              <w:rPr>
                <w:rFonts w:cs="Arial"/>
              </w:rPr>
              <w:t>e</w:t>
            </w:r>
            <w:r w:rsidRPr="00B175E3">
              <w:rPr>
                <w:rFonts w:cs="Arial"/>
              </w:rPr>
              <w:t>ven number</w:t>
            </w:r>
            <w:r>
              <w:rPr>
                <w:rFonts w:cs="Arial"/>
              </w:rPr>
              <w:t>ed</w:t>
            </w:r>
            <w:r w:rsidRPr="00B175E3">
              <w:rPr>
                <w:rFonts w:cs="Arial"/>
              </w:rPr>
              <w:t xml:space="preserve"> frame, restrict the PDSCH transmission at step 5 &amp; 9</w:t>
            </w:r>
            <w:r w:rsidR="009C605D">
              <w:rPr>
                <w:rFonts w:cs="Arial"/>
              </w:rPr>
              <w:t xml:space="preserve"> to odd numbered frames, </w:t>
            </w:r>
            <w:r w:rsidR="003C4EBF">
              <w:rPr>
                <w:noProof/>
                <w:lang w:val="en-SG"/>
              </w:rPr>
              <w:t>so that the DL PDSCH data can be transmitted on consecutive slots and verification at step 6 &amp; 10 shall have the correct parameters.</w:t>
            </w:r>
          </w:p>
          <w:p w14:paraId="74114427" w14:textId="77777777" w:rsidR="003C4EBF" w:rsidRDefault="003C4EBF" w:rsidP="009F41A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</w:p>
        </w:tc>
      </w:tr>
      <w:tr w:rsidR="003C4EBF" w14:paraId="23584D8F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730D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A5C5" w14:textId="77777777" w:rsidR="003C4EBF" w:rsidRDefault="003C4EBF" w:rsidP="009F41A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MAC_TC_Common_NR.ttcn</w:t>
            </w:r>
          </w:p>
        </w:tc>
      </w:tr>
      <w:tr w:rsidR="003C4EBF" w14:paraId="2E1C25ED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3C5F" w14:textId="77777777" w:rsidR="003C4EBF" w:rsidRDefault="003C4EB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AF" w14:textId="77777777" w:rsidR="003C4EBF" w:rsidRPr="0073704E" w:rsidRDefault="003C4EBF" w:rsidP="009F41AD">
            <w:pPr>
              <w:rPr>
                <w:rFonts w:ascii="Arial" w:hAnsi="Arial"/>
                <w:highlight w:val="red"/>
              </w:rPr>
            </w:pPr>
          </w:p>
        </w:tc>
      </w:tr>
    </w:tbl>
    <w:p w14:paraId="08E7D3BC" w14:textId="77777777" w:rsidR="003C4EBF" w:rsidRDefault="003C4EBF" w:rsidP="003C4EBF">
      <w:pPr>
        <w:spacing w:after="0"/>
        <w:rPr>
          <w:rFonts w:ascii="Arial" w:hAnsi="Arial"/>
          <w:b/>
          <w:sz w:val="32"/>
          <w:lang w:val="pt-BR"/>
        </w:rPr>
      </w:pPr>
      <w:bookmarkStart w:id="12" w:name="_Toc54888064"/>
    </w:p>
    <w:p w14:paraId="40B29695" w14:textId="77777777" w:rsidR="003C4EBF" w:rsidRDefault="003C4EBF" w:rsidP="003C4EB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4EBF" w14:paraId="22374C75" w14:textId="77777777" w:rsidTr="009F41A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B0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>function f_TC_7_1_1_2_2_NR_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TestBody(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DRB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_Identity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 runs on NR_BASE_PTC</w:t>
            </w:r>
          </w:p>
          <w:p w14:paraId="3F43D3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{ /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/Correct Handling of DL HARQ process PDSCH Aggregation</w:t>
            </w:r>
          </w:p>
          <w:p w14:paraId="280CA8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089F833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SubFrameTiming_Type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A79479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v_Nack_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49BB722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integer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v_Ack_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= 0;</w:t>
            </w:r>
          </w:p>
          <w:p w14:paraId="3717DC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SubcarrierSpacing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SCS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f_NR_CellInfo_GetSCS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(nr_Cell1);</w:t>
            </w:r>
          </w:p>
          <w:p w14:paraId="296FFE4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NR_SYSTEM_IND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v_SYS_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87B3B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NR_PhysicalParameters_Type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PhysicalParameters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f_NR_CellInfo_GetPhysicalParameters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(nr_Cell1);</w:t>
            </w:r>
          </w:p>
          <w:p w14:paraId="3AACE05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NR_DciDlInfo_Type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DciDlInfo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f_NR_DciDlInfo_Init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v_NR_PhysicalParameters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cs_NR_RedundancyVersionList_Def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);</w:t>
            </w:r>
          </w:p>
          <w:p w14:paraId="152765E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NR_MAC_SDU_Type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EncodedRlcPdu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237D82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NR_MAC_SDU_SubPDU_List_Type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v_SDU_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SubPDUListDL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2107F11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NR_MAC_PDUList_Type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8B8BA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1C83A8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timer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Watchdog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= 0.4;</w:t>
            </w:r>
          </w:p>
          <w:p w14:paraId="297956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F8859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//Configure DL DCI as per Table 7.1.1.2.2.3.3-3: Physical layer parameters for DCI format 1_1 (Steps 3, 7, Table 7.1.1.2.2.3.2-1)</w:t>
            </w:r>
          </w:p>
          <w:p w14:paraId="0F295C2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//Set K1=5</w:t>
            </w:r>
          </w:p>
          <w:p w14:paraId="40C01DE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CommonCellConfig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cas_NR_DciDlInfo_REQ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(nr_Cell1,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cs_TimingInfo_Now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v_DciDlInfo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2547FE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5F8C82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//By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default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in TS 38.508-1, the Time Alignment timer is set to infinity</w:t>
            </w:r>
          </w:p>
          <w:p w14:paraId="44238C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//configure SS for no Auto Time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alignement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- no grant needed</w:t>
            </w:r>
          </w:p>
          <w:p w14:paraId="22D5191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f_NR_ULGrantConfiguration_Stop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(nr_Cell1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);   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//@sic R5s221035 sic@</w:t>
            </w:r>
          </w:p>
          <w:p w14:paraId="6430E6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30D06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//Config SS to report: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NR_SystemRequest_Type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-&gt;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NR_System_IndicationControl_Type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-&gt; UL_HARQ</w:t>
            </w:r>
          </w:p>
          <w:p w14:paraId="65BF76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//NR_SYSTEM_IND -&gt;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NR_SystemIndication_Type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-&gt; UL_HARQ: ack/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</w:p>
          <w:p w14:paraId="7D2E2AB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SystemIndCtrlConfig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(enable));</w:t>
            </w:r>
          </w:p>
          <w:p w14:paraId="6F291A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16F220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61DBF94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//@sic R5s221035 sic@</w:t>
            </w:r>
          </w:p>
          <w:p w14:paraId="4EF77C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EncodedRlcPdu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f_NR_RLC_AMD_FullPDU_Encvalue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(0,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tsc_NR_P_NoPoll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f_NR_PDCP_PDU_Encvalue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(cs_NR_PDCP_PDU_18B(0, crs_NR_PDCP_SDU_36B)));</w:t>
            </w:r>
          </w:p>
          <w:p w14:paraId="076D34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v_SDU_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SubPDUListDL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= { cs_NR_MAC_SDU_SubPDU_LI8(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tsc_LCID_SCG_Bearer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v_EncodedRlcPdu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 };</w:t>
            </w:r>
          </w:p>
          <w:p w14:paraId="038B550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v_MAC_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{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cs_NR_DL_MAC_PDU_SDU_SubPDU_Padding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v_SDU_SubPDUListDL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 };</w:t>
            </w:r>
          </w:p>
          <w:p w14:paraId="1348ADA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63AB28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"Steps 3-4"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4E02DE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rv_idx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is 0.</w:t>
            </w:r>
          </w:p>
          <w:p w14:paraId="574EB6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01AD48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f_NR_SS_L1_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TestModeConfig(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nr_Cell1, cas_NR_L1_TestMode_DL_SCH_CRC_REQ(nr_Cell1, Erroneous));</w:t>
            </w:r>
          </w:p>
          <w:p w14:paraId="6FBAD28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f_NR_GetNextSendOccasion_DL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(nr_Cell1, 200);</w:t>
            </w:r>
          </w:p>
          <w:p w14:paraId="6D2ADC0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</w:p>
          <w:p w14:paraId="20490E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DC1299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//Assign DL and UL timing</w:t>
            </w:r>
          </w:p>
          <w:p w14:paraId="666580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select(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5EF7691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case(kHz15) {</w:t>
            </w:r>
          </w:p>
          <w:p w14:paraId="5487081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1;</w:t>
            </w:r>
          </w:p>
          <w:p w14:paraId="5B4D72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9;</w:t>
            </w:r>
          </w:p>
          <w:p w14:paraId="4526028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5E3BF51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case(kHz30) {</w:t>
            </w:r>
          </w:p>
          <w:p w14:paraId="3D3683D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6F6BCA8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15469D6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4;</w:t>
            </w:r>
          </w:p>
          <w:p w14:paraId="5112318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42037E4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1B0F7ED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case(kHz120) {</w:t>
            </w:r>
          </w:p>
          <w:p w14:paraId="3C83032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091C0C3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3 := 1;</w:t>
            </w:r>
          </w:p>
          <w:p w14:paraId="140C694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1;</w:t>
            </w:r>
          </w:p>
          <w:p w14:paraId="3B307CF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3 := 1;</w:t>
            </w:r>
          </w:p>
          <w:p w14:paraId="4E3739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37AC2D7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 else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{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(__FILE__, __LINE__, "Invalid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SubCarrierSapcing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"); }</w:t>
            </w:r>
          </w:p>
          <w:p w14:paraId="6358E7A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64BAC43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start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6C06125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DRB.send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cas_NR_DRB_COMMON_REQ_MAC_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PDUList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v_MAC_PDUListDL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));  //@sic R5s221035 sic@</w:t>
            </w:r>
          </w:p>
          <w:p w14:paraId="3FFACC2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376DCB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5"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51FD5B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7F9AD9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SS already configured to do it - PDSCH aggregation</w:t>
            </w:r>
          </w:p>
          <w:p w14:paraId="728439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559A30A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 @siclog "Step 6"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7495E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Check: Does the UE transmit a HARQ NACK on slot n3+k1? (Note 4)</w:t>
            </w:r>
          </w:p>
          <w:p w14:paraId="74BEC4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558880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))-&gt; value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</w:p>
          <w:p w14:paraId="70B2445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01F4601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v_Nack_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v_Nack_Count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171681A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repeat;</w:t>
            </w:r>
            <w:proofErr w:type="gramEnd"/>
          </w:p>
          <w:p w14:paraId="5578F22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1BEFD1F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nr_Cell1, ack))</w:t>
            </w:r>
          </w:p>
          <w:p w14:paraId="5A57936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6CBDBA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6");</w:t>
            </w:r>
          </w:p>
          <w:p w14:paraId="4599EE7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stop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3D5EDFF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BC1F2A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t_Watchdog.timeout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{}</w:t>
            </w:r>
          </w:p>
          <w:p w14:paraId="5A878D5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1D455E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match(</w:t>
            </w:r>
            <w:proofErr w:type="spellStart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v_SYS_IND.Common.TimingInfo.SubFrame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v_TimingUL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v_Nack_Count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== 1) {</w:t>
            </w:r>
          </w:p>
          <w:p w14:paraId="094FDA8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6");</w:t>
            </w:r>
          </w:p>
          <w:p w14:paraId="577FB93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59F198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6");</w:t>
            </w:r>
          </w:p>
          <w:p w14:paraId="2471437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283643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4C5E84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7"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776D5F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rv_idx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is 0.</w:t>
            </w:r>
          </w:p>
          <w:p w14:paraId="39F4000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8"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60B184A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153BB7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//Set CRC error as normal mode</w:t>
            </w:r>
          </w:p>
          <w:p w14:paraId="2F0B686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f_NR_SS_L1_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TestModeConfig(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cas_NR_L1_TestMode_DL_SCH_CRC_REQ(nr_Cell1,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Normal,cs_TimingInfo_Now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));</w:t>
            </w:r>
          </w:p>
          <w:p w14:paraId="63B0C31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f_NR_GetNextSendOccasion_DL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(nr_Cell1, 200);</w:t>
            </w:r>
          </w:p>
          <w:p w14:paraId="0F39C98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bCs/>
                <w:highlight w:val="yellow"/>
                <w:lang w:eastAsia="de-DE"/>
              </w:rPr>
              <w:t>;</w:t>
            </w:r>
          </w:p>
          <w:p w14:paraId="36F567B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7F995E6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//Assign DL and UL timing</w:t>
            </w:r>
          </w:p>
          <w:p w14:paraId="39C77DB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select(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v_SCS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 {</w:t>
            </w:r>
          </w:p>
          <w:p w14:paraId="352ECFB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case(kHz15) {</w:t>
            </w:r>
          </w:p>
          <w:p w14:paraId="5FE2769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1;</w:t>
            </w:r>
          </w:p>
          <w:p w14:paraId="0DEC6F0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9;</w:t>
            </w:r>
          </w:p>
          <w:p w14:paraId="426C0FC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46A6DE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case(kHz30) {</w:t>
            </w:r>
          </w:p>
          <w:p w14:paraId="0AA1638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6C7309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1452AB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4;</w:t>
            </w:r>
          </w:p>
          <w:p w14:paraId="4299FFA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28F1AD1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5A8A3C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case(kHz120) {</w:t>
            </w:r>
          </w:p>
          <w:p w14:paraId="043159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0;</w:t>
            </w:r>
          </w:p>
          <w:p w14:paraId="743A3DA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795CE39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:= 1;</w:t>
            </w:r>
          </w:p>
          <w:p w14:paraId="7B95399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1 := 1;</w:t>
            </w:r>
          </w:p>
          <w:p w14:paraId="26CED57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}</w:t>
            </w:r>
          </w:p>
          <w:p w14:paraId="67E0AD1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case else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{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FatalError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(__FILE__, __LINE__, "Invalid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SubCarrierSapcing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"); }</w:t>
            </w:r>
          </w:p>
          <w:p w14:paraId="315E452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088F6F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1C244F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9"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14DC00D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5717D99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start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490294C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DRB.send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cas_NR_DRB_COMMON_REQ_MAC_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PDUList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cs_TimingInfo_NR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v_MAC_PDUListDL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));  //@sic R5s221035 sic@</w:t>
            </w:r>
          </w:p>
          <w:p w14:paraId="0311540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4AD084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@siclog "Step 10"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@</w:t>
            </w:r>
          </w:p>
          <w:p w14:paraId="3C7530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Check: Does the UE transmit a HARQ ACK on slot n3+k1? (Note 4)</w:t>
            </w:r>
          </w:p>
          <w:p w14:paraId="76C6126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alt {</w:t>
            </w:r>
          </w:p>
          <w:p w14:paraId="27BBD9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ack))-&gt; value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v_SYS_IND</w:t>
            </w:r>
            <w:proofErr w:type="spellEnd"/>
          </w:p>
          <w:p w14:paraId="6C94AB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1E913FD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v_Ack_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v_Ack_Count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+ 1;</w:t>
            </w:r>
          </w:p>
          <w:p w14:paraId="454B8C0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repeat;</w:t>
            </w:r>
            <w:proofErr w:type="gramEnd"/>
          </w:p>
          <w:p w14:paraId="7E46B4D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9956C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nack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))</w:t>
            </w:r>
          </w:p>
          <w:p w14:paraId="746EAD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{</w:t>
            </w:r>
          </w:p>
          <w:p w14:paraId="54F68E1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10");</w:t>
            </w:r>
          </w:p>
          <w:p w14:paraId="11B69E4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stop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;</w:t>
            </w:r>
            <w:proofErr w:type="gramEnd"/>
          </w:p>
          <w:p w14:paraId="25E265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  }</w:t>
            </w:r>
          </w:p>
          <w:p w14:paraId="795249B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t_Watchdog.timeout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{}</w:t>
            </w:r>
          </w:p>
          <w:p w14:paraId="64E2138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5013B7D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if (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match(</w:t>
            </w:r>
            <w:proofErr w:type="spellStart"/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v_SYS_IND.Common.TimingInfo.SubFrame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v_TimingUL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) and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v_Ack_Count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== 1) {</w:t>
            </w:r>
          </w:p>
          <w:p w14:paraId="1F80D43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PreliminaryPass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10");</w:t>
            </w:r>
          </w:p>
          <w:p w14:paraId="2C5996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 else {</w:t>
            </w:r>
          </w:p>
          <w:p w14:paraId="03F33EE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>__FILE__, __LINE__, "Step 10");</w:t>
            </w:r>
          </w:p>
          <w:p w14:paraId="25C0FD2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}</w:t>
            </w:r>
          </w:p>
          <w:p w14:paraId="77BCCE2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13EB51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 Configure SS to stop indication of UL HARQ ACK/NACK</w:t>
            </w:r>
          </w:p>
          <w:p w14:paraId="7DB53E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bCs/>
                <w:lang w:eastAsia="de-DE"/>
              </w:rPr>
              <w:t>SystemIndCtrlConfig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bCs/>
                <w:lang w:eastAsia="de-DE"/>
              </w:rPr>
              <w:t>cds_NR_SystemIndCtrl_UL_HARQ</w:t>
            </w:r>
            <w:proofErr w:type="spellEnd"/>
            <w:r w:rsidRPr="002C53DD">
              <w:rPr>
                <w:rFonts w:ascii="Courier New" w:hAnsi="Courier New" w:cs="Courier New"/>
                <w:bCs/>
                <w:lang w:eastAsia="de-DE"/>
              </w:rPr>
              <w:t>(disable));</w:t>
            </w:r>
          </w:p>
          <w:p w14:paraId="2D38AD0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  //@sic R5s221035 sic@</w:t>
            </w:r>
          </w:p>
          <w:p w14:paraId="7251AC3E" w14:textId="77777777" w:rsidR="003C4EBF" w:rsidRPr="00DE64B8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C53DD">
              <w:rPr>
                <w:rFonts w:ascii="Courier New" w:hAnsi="Courier New" w:cs="Courier New"/>
                <w:bCs/>
                <w:lang w:eastAsia="de-DE"/>
              </w:rPr>
              <w:t xml:space="preserve">  }</w:t>
            </w:r>
          </w:p>
          <w:p w14:paraId="4249BF28" w14:textId="77777777" w:rsidR="003C4EBF" w:rsidRPr="00CA4CF2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3E7CDFB3" w14:textId="77777777" w:rsidR="003C4EBF" w:rsidRDefault="003C4EBF" w:rsidP="003C4EBF">
      <w:pPr>
        <w:spacing w:after="0"/>
        <w:rPr>
          <w:rFonts w:ascii="Arial" w:hAnsi="Arial"/>
          <w:b/>
        </w:rPr>
      </w:pPr>
    </w:p>
    <w:p w14:paraId="579E9C89" w14:textId="77777777" w:rsidR="003C4EBF" w:rsidRDefault="003C4EBF" w:rsidP="003C4EB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C4EBF" w14:paraId="0DE244C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AA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>function f_TC_7_1_1_2_2_NR_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 xml:space="preserve">TestBody(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DRB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_Identity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 runs on NR_BASE_PTC</w:t>
            </w:r>
          </w:p>
          <w:p w14:paraId="32EED0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/Correct Handling of DL HARQ process PDSCH Aggregation</w:t>
            </w:r>
          </w:p>
          <w:p w14:paraId="0EBD46B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0E4E079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SubFrameTiming_Type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286C98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v_Nack_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= 0;</w:t>
            </w:r>
          </w:p>
          <w:p w14:paraId="67EF3D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v_Ack_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= 0;</w:t>
            </w:r>
          </w:p>
          <w:p w14:paraId="600EADD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SubcarrierSpacing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SCS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f_NR_CellInfo_GetSCS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2E2F5A1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NR_SYSTEM_IND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v_SYS_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A0B19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NR_PhysicalParameters_Type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PhysicalParameters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f_NR_CellInfo_GetPhysicalParameters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54C920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NR_DciDlInfo_Type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DciDlInfo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f_NR_DciDlInfo_Init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v_NR_PhysicalParameters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cds_NR_DciFormat_1_1_Params_SetPDSCHarqIndicator(v_NR_PhysicalParameters.SubcarrierSpacing,cs_NR_DciFormat_1_X_PdschHarqTimingIndicator('011'B)),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cs_NR_RedundancyVersionList_Def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);</w:t>
            </w:r>
          </w:p>
          <w:p w14:paraId="42E64A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NR_MAC_SDU_Type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EncodedRlcPdu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17C0480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NR_MAC_SDU_SubPDU_List_Type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v_SDU_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SubPDUListDL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696FCE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NR_MAC_PDUList_Type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970AF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026CE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timer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Watchdog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= 0.4;</w:t>
            </w:r>
          </w:p>
          <w:p w14:paraId="6F188F6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C42C9E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//Configure DL DCI as per Table 7.1.1.2.2.3.3-3: Physical layer parameters for DCI format 1_1 (Steps 3, 7, Table 7.1.1.2.2.3.2-1)</w:t>
            </w:r>
          </w:p>
          <w:p w14:paraId="49474D4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//Set K1=5</w:t>
            </w:r>
          </w:p>
          <w:p w14:paraId="4F6D3BE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CommonCellConfig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cas_NR_DciDlInfo_REQ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cs_TimingInfo_Now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v_DciDlInfo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));</w:t>
            </w:r>
          </w:p>
          <w:p w14:paraId="2CA082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24A8663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//By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default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in TS 38.508-1, the Time Alignment timer is set to infinity</w:t>
            </w:r>
          </w:p>
          <w:p w14:paraId="6B6502A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//configure SS for no Auto Time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alignement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- no grant needed</w:t>
            </w:r>
          </w:p>
          <w:p w14:paraId="1D2371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f_NR_ULGrantConfiguration_Stop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(nr_Cell1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 xml:space="preserve">);   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//@sic R5s221035 sic@</w:t>
            </w:r>
          </w:p>
          <w:p w14:paraId="73C6E5A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06494C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//Config SS to report: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NR_SystemRequest_Type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-&gt;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NR_System_IndicationControl_Type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-&gt; UL_HARQ</w:t>
            </w:r>
          </w:p>
          <w:p w14:paraId="1DAB71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//NR_SYSTEM_IND -&gt;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NR_SystemIndication_Type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-&gt; UL_HARQ: ack/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</w:p>
          <w:p w14:paraId="552951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cds_NR_SystemIndCtrl_UL_HARQ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(enable));</w:t>
            </w:r>
          </w:p>
          <w:p w14:paraId="2D31555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8A2CAD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PDCP SDU =36B +3B PDCP Headed+ 3B RLC Header + 2B MAC Header=44B =352 bits (an allowed TB size as per 38.523-3 Annex B)</w:t>
            </w:r>
          </w:p>
          <w:p w14:paraId="784D29D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434C22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EncodedRlcPdu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f_NR_RLC_AMD_FullPDU_Encvalue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(0,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tsc_NR_P_NoPoll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f_NR_PDCP_PDU_Encvalue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(cs_NR_PDCP_PDU_18B(0, crs_NR_PDCP_SDU_36B)));</w:t>
            </w:r>
          </w:p>
          <w:p w14:paraId="5AD78E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v_SDU_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SubPDUListDL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= { cs_NR_MAC_SDU_SubPDU_LI8(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tsc_LCID_SCG_Bearer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v_EncodedRlcPdu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 };</w:t>
            </w:r>
          </w:p>
          <w:p w14:paraId="1A84FB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v_MAC_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{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cs_NR_DL_MAC_PDU_SDU_SubPDU_Padding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v_SDU_SubPDUListDL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 };</w:t>
            </w:r>
          </w:p>
          <w:p w14:paraId="7AACCCF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4035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"Steps 3-4"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044920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rv_idx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is 0.</w:t>
            </w:r>
          </w:p>
          <w:p w14:paraId="0475F55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3C52DD0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f_NR_SS_L1_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TestModeConfig(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nr_Cell1, cas_NR_L1_TestMode_DL_SCH_CRC_REQ(nr_Cell1, Erroneous));</w:t>
            </w:r>
          </w:p>
          <w:p w14:paraId="51F74DF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(nr_Cell1, 200);</w:t>
            </w:r>
          </w:p>
          <w:p w14:paraId="1777859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mod 2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== 0)</w:t>
            </w:r>
          </w:p>
          <w:p w14:paraId="5F4D429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{</w:t>
            </w:r>
          </w:p>
          <w:p w14:paraId="320110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= (</w:t>
            </w:r>
            <w:proofErr w:type="spell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+ 1) mod 1024;        </w:t>
            </w:r>
          </w:p>
          <w:p w14:paraId="6DD356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5F9B77D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</w:p>
          <w:p w14:paraId="6A5257B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3FAE52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//Assign DL and UL timing</w:t>
            </w:r>
          </w:p>
          <w:p w14:paraId="7B372BA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select(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v_SCS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 {</w:t>
            </w:r>
          </w:p>
          <w:p w14:paraId="0E921E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case(kHz15) {</w:t>
            </w:r>
          </w:p>
          <w:p w14:paraId="169F57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79F99DB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9;</w:t>
            </w:r>
          </w:p>
          <w:p w14:paraId="78250BD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044092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case(kHz30) {</w:t>
            </w:r>
          </w:p>
          <w:p w14:paraId="0D1FF3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1DBE602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2B7A752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4;</w:t>
            </w:r>
          </w:p>
          <w:p w14:paraId="13EC541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6C63062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DEF82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case(kHz120) {</w:t>
            </w:r>
          </w:p>
          <w:p w14:paraId="5876BF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5E9FAE4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3 := 1;</w:t>
            </w:r>
          </w:p>
          <w:p w14:paraId="2EEEF2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1FEC385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3 := 1;</w:t>
            </w:r>
          </w:p>
          <w:p w14:paraId="443A1B1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42D8DF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 else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 xml:space="preserve">{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(__FILE__, __LINE__, "Invalid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SubCarrierSapcing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"); }</w:t>
            </w:r>
          </w:p>
          <w:p w14:paraId="62ABB29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FF01D3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699E455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cas_NR_DRB_COMMON_REQ_MAC_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PDUList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v_MAC_PDUListDL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));  //@sic R5s221035 sic@</w:t>
            </w:r>
          </w:p>
          <w:p w14:paraId="77D7CE0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D08138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5"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29E1D70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58029E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SS already configured to do it - PDSCH aggregation</w:t>
            </w:r>
          </w:p>
          <w:p w14:paraId="7783A91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0FB934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6"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1E4CF6A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Check: Does the UE transmit a HARQ NACK on slot n3+k1? (Note 4)</w:t>
            </w:r>
          </w:p>
          <w:p w14:paraId="099F874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4814F55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))-&gt; value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v_SYS_IND</w:t>
            </w:r>
            <w:proofErr w:type="spellEnd"/>
          </w:p>
          <w:p w14:paraId="67143E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EB9390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v_Nack_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v_Nack_Count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72CD88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repeat;</w:t>
            </w:r>
            <w:proofErr w:type="gramEnd"/>
          </w:p>
          <w:p w14:paraId="51EC118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86898F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nr_Cell1, ack))</w:t>
            </w:r>
          </w:p>
          <w:p w14:paraId="0FC230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7C2CBC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770FEBF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8DCC47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86AD43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t_Watchdog.timeout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{}</w:t>
            </w:r>
          </w:p>
          <w:p w14:paraId="055B1B0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329342A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v_SYS_IND.Common.TimingInfo.SubFrame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v_Nack_Count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== 1) {</w:t>
            </w:r>
          </w:p>
          <w:p w14:paraId="2EC2E77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06362FD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7D56D9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01DA460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DBE0E6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3C6428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7"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7ADB4D5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rv_idx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is 0.</w:t>
            </w:r>
          </w:p>
          <w:p w14:paraId="4A32D15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8"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1A96664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16DF74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//Set CRC error as normal mode</w:t>
            </w:r>
          </w:p>
          <w:p w14:paraId="1582A5B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f_NR_SS_L1_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TestModeConfig(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cas_NR_L1_TestMode_DL_SCH_CRC_REQ(nr_Cell1,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Normal,cs_TimingInfo_Now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));</w:t>
            </w:r>
          </w:p>
          <w:p w14:paraId="501BF35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f_NR_GetNextSendOccasion_DL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(nr_Cell1, 200);</w:t>
            </w:r>
          </w:p>
          <w:p w14:paraId="5B53EBC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if (</w:t>
            </w:r>
            <w:proofErr w:type="spell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mod 2 == 0)</w:t>
            </w:r>
          </w:p>
          <w:p w14:paraId="3D885B6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{</w:t>
            </w:r>
          </w:p>
          <w:p w14:paraId="3328384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proofErr w:type="gram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= (</w:t>
            </w:r>
            <w:proofErr w:type="spellStart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>v_TimingDL.SFN.Number</w:t>
            </w:r>
            <w:proofErr w:type="spellEnd"/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+ 1) mod 1024;        </w:t>
            </w:r>
          </w:p>
          <w:p w14:paraId="29046AF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298857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</w:p>
          <w:p w14:paraId="6E9C432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C95BE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//Assign DL and UL timing</w:t>
            </w:r>
          </w:p>
          <w:p w14:paraId="76D6947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select(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v_SCS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 {</w:t>
            </w:r>
          </w:p>
          <w:p w14:paraId="2109747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case(kHz15) {</w:t>
            </w:r>
          </w:p>
          <w:p w14:paraId="02C5C2B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77CC876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9;</w:t>
            </w:r>
          </w:p>
          <w:p w14:paraId="7C7363D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1CA35C0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case(kHz30) {</w:t>
            </w:r>
          </w:p>
          <w:p w14:paraId="757CF05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551C777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401F1B6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4;</w:t>
            </w:r>
          </w:p>
          <w:p w14:paraId="046BAAE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3187D08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258CE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case(kHz120) {</w:t>
            </w:r>
          </w:p>
          <w:p w14:paraId="63FF61B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0;</w:t>
            </w:r>
          </w:p>
          <w:p w14:paraId="57540FB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TimingDL.Slot.SlotOffset.Numerology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4EEB5A0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TimingUL.Subframe.Number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 := 1;</w:t>
            </w:r>
          </w:p>
          <w:p w14:paraId="35E8F4F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v_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TimingUL.Slot.SlotOffset.Numerology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1 := 1;</w:t>
            </w:r>
          </w:p>
          <w:p w14:paraId="450A735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3CF7684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case else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 xml:space="preserve">{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(__FILE__, __LINE__, "Invalid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SubCarrierSapcing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"); }</w:t>
            </w:r>
          </w:p>
          <w:p w14:paraId="7A687B4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54E4CE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7E9FCEE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9"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669938A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1F20861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start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3DC4E524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DRB.send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cas_NR_DRB_COMMON_REQ_MAC_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PDUList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p_NR_DRB_Id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cs_TimingInfo_NR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v_MAC_PDUListDL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));  //@sic R5s221035 sic@</w:t>
            </w:r>
          </w:p>
          <w:p w14:paraId="4597662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37ACDB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@siclog "Step 10"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@</w:t>
            </w:r>
          </w:p>
          <w:p w14:paraId="5EEF259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Check: Does the UE transmit a HARQ ACK on slot n3+k1? (Note 4)</w:t>
            </w:r>
          </w:p>
          <w:p w14:paraId="178248D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7C30DC95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ack))-&gt; value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v_SYS_IND</w:t>
            </w:r>
            <w:proofErr w:type="spellEnd"/>
          </w:p>
          <w:p w14:paraId="798B2BB9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6B19521D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v_Ack_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v_Ack_Count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457010C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repeat;</w:t>
            </w:r>
            <w:proofErr w:type="gramEnd"/>
          </w:p>
          <w:p w14:paraId="773F9D7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E87F66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SYSIND.receive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car_NR_SYSTEM_UL_HARQ_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nack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))</w:t>
            </w:r>
          </w:p>
          <w:p w14:paraId="2103CAA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982DD6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10");</w:t>
            </w:r>
          </w:p>
          <w:p w14:paraId="1C73DB9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stop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3BBBAF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3FFAB4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  []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t_Watchdog.timeout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{}</w:t>
            </w:r>
          </w:p>
          <w:p w14:paraId="3259D88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BD5371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v_SYS_IND.Common.TimingInfo.SubFrame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v_TimingUL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v_Ack_Count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 xml:space="preserve"> == 1) {</w:t>
            </w:r>
          </w:p>
          <w:p w14:paraId="7DB065F1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10");</w:t>
            </w:r>
          </w:p>
          <w:p w14:paraId="7343CBE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AF258C7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>__FILE__, __LINE__, "Step 10");</w:t>
            </w:r>
          </w:p>
          <w:p w14:paraId="0E448783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60F6F6C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9328356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 Configure SS to stop indication of UL HARQ ACK/NACK</w:t>
            </w:r>
          </w:p>
          <w:p w14:paraId="31E552E2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f_NR_SS_</w:t>
            </w:r>
            <w:proofErr w:type="gramStart"/>
            <w:r w:rsidRPr="002C53DD">
              <w:rPr>
                <w:rFonts w:ascii="Courier New" w:hAnsi="Courier New" w:cs="Courier New"/>
                <w:lang w:eastAsia="de-DE"/>
              </w:rPr>
              <w:t>SystemIndCtrlConfig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C53DD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C53DD">
              <w:rPr>
                <w:rFonts w:ascii="Courier New" w:hAnsi="Courier New" w:cs="Courier New"/>
                <w:lang w:eastAsia="de-DE"/>
              </w:rPr>
              <w:t>cds_NR_SystemIndCtrl_UL_HARQ</w:t>
            </w:r>
            <w:proofErr w:type="spellEnd"/>
            <w:r w:rsidRPr="002C53DD">
              <w:rPr>
                <w:rFonts w:ascii="Courier New" w:hAnsi="Courier New" w:cs="Courier New"/>
                <w:lang w:eastAsia="de-DE"/>
              </w:rPr>
              <w:t>(disable));</w:t>
            </w:r>
          </w:p>
          <w:p w14:paraId="45A97D5F" w14:textId="77777777" w:rsidR="003C4EBF" w:rsidRPr="002C53DD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  //@sic R5s221035 sic@</w:t>
            </w:r>
          </w:p>
          <w:p w14:paraId="123B741D" w14:textId="77777777" w:rsidR="003C4EBF" w:rsidRPr="00CA4CF2" w:rsidRDefault="003C4EBF" w:rsidP="009F41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2C53D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  <w:bookmarkEnd w:id="9"/>
      <w:bookmarkEnd w:id="10"/>
      <w:bookmarkEnd w:id="11"/>
      <w:bookmarkEnd w:id="12"/>
    </w:tbl>
    <w:p w14:paraId="3C74F0F0" w14:textId="77777777" w:rsidR="003C4EBF" w:rsidRPr="00DE64B8" w:rsidRDefault="003C4EBF" w:rsidP="003C4EBF">
      <w:pPr>
        <w:spacing w:after="0"/>
        <w:rPr>
          <w:rFonts w:ascii="Arial" w:hAnsi="Arial"/>
          <w:b/>
          <w:sz w:val="32"/>
          <w:lang w:val="pt-BR"/>
        </w:rPr>
      </w:pPr>
    </w:p>
    <w:p w14:paraId="4B2E0DA9" w14:textId="40CEECAD" w:rsidR="00293DF9" w:rsidRDefault="00293DF9" w:rsidP="003C4EBF"/>
    <w:sectPr w:rsidR="00293DF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6442" w14:textId="77777777" w:rsidR="000F50F6" w:rsidRDefault="000F50F6">
      <w:r>
        <w:separator/>
      </w:r>
    </w:p>
  </w:endnote>
  <w:endnote w:type="continuationSeparator" w:id="0">
    <w:p w14:paraId="049B56CF" w14:textId="77777777" w:rsidR="000F50F6" w:rsidRDefault="000F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AC299" w14:textId="77777777" w:rsidR="000F50F6" w:rsidRDefault="000F50F6">
      <w:r>
        <w:separator/>
      </w:r>
    </w:p>
  </w:footnote>
  <w:footnote w:type="continuationSeparator" w:id="0">
    <w:p w14:paraId="247D45BE" w14:textId="77777777" w:rsidR="000F50F6" w:rsidRDefault="000F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21215"/>
    <w:rsid w:val="00022013"/>
    <w:rsid w:val="00022E4A"/>
    <w:rsid w:val="000253C4"/>
    <w:rsid w:val="0003540F"/>
    <w:rsid w:val="00044055"/>
    <w:rsid w:val="00044F4C"/>
    <w:rsid w:val="0005746C"/>
    <w:rsid w:val="00061FCE"/>
    <w:rsid w:val="0006343B"/>
    <w:rsid w:val="00067C6A"/>
    <w:rsid w:val="0007470A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36E2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BC9"/>
    <w:rsid w:val="00172233"/>
    <w:rsid w:val="00175179"/>
    <w:rsid w:val="001764BE"/>
    <w:rsid w:val="00183F49"/>
    <w:rsid w:val="00186863"/>
    <w:rsid w:val="0018700F"/>
    <w:rsid w:val="00192C46"/>
    <w:rsid w:val="001A08B3"/>
    <w:rsid w:val="001A6B0D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1B12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4066C"/>
    <w:rsid w:val="003408F4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729B"/>
    <w:rsid w:val="003A265E"/>
    <w:rsid w:val="003A572C"/>
    <w:rsid w:val="003C15E3"/>
    <w:rsid w:val="003C1984"/>
    <w:rsid w:val="003C4EBF"/>
    <w:rsid w:val="003C70D3"/>
    <w:rsid w:val="003C7EE9"/>
    <w:rsid w:val="003D161B"/>
    <w:rsid w:val="003D1F89"/>
    <w:rsid w:val="003D3E79"/>
    <w:rsid w:val="003D45FD"/>
    <w:rsid w:val="003E1A36"/>
    <w:rsid w:val="003E4623"/>
    <w:rsid w:val="003E76DD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0DDD"/>
    <w:rsid w:val="004732AF"/>
    <w:rsid w:val="00477364"/>
    <w:rsid w:val="00480EFE"/>
    <w:rsid w:val="00487ECA"/>
    <w:rsid w:val="004904C4"/>
    <w:rsid w:val="0049264C"/>
    <w:rsid w:val="00494371"/>
    <w:rsid w:val="004B0794"/>
    <w:rsid w:val="004B0AD9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1A8B"/>
    <w:rsid w:val="005E2C44"/>
    <w:rsid w:val="005E396E"/>
    <w:rsid w:val="005E4E22"/>
    <w:rsid w:val="005E547A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C0803"/>
    <w:rsid w:val="006C157D"/>
    <w:rsid w:val="006C2CEC"/>
    <w:rsid w:val="006D5593"/>
    <w:rsid w:val="006D763F"/>
    <w:rsid w:val="006E21FB"/>
    <w:rsid w:val="006E6FC1"/>
    <w:rsid w:val="006F0E74"/>
    <w:rsid w:val="006F5912"/>
    <w:rsid w:val="007018D8"/>
    <w:rsid w:val="00702E2B"/>
    <w:rsid w:val="00703A2D"/>
    <w:rsid w:val="00711669"/>
    <w:rsid w:val="00714985"/>
    <w:rsid w:val="00722F64"/>
    <w:rsid w:val="00724DDB"/>
    <w:rsid w:val="00725257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0AA3"/>
    <w:rsid w:val="008040A8"/>
    <w:rsid w:val="00807A24"/>
    <w:rsid w:val="00815BE6"/>
    <w:rsid w:val="008221B7"/>
    <w:rsid w:val="008279FA"/>
    <w:rsid w:val="0083785A"/>
    <w:rsid w:val="008466B8"/>
    <w:rsid w:val="008530F0"/>
    <w:rsid w:val="008626E7"/>
    <w:rsid w:val="00867A79"/>
    <w:rsid w:val="00870EE7"/>
    <w:rsid w:val="00873D96"/>
    <w:rsid w:val="0087403A"/>
    <w:rsid w:val="00882056"/>
    <w:rsid w:val="008863B9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4645"/>
    <w:rsid w:val="008F686C"/>
    <w:rsid w:val="008F72C3"/>
    <w:rsid w:val="009148DE"/>
    <w:rsid w:val="0093083B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05D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175E3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6BB8"/>
    <w:rsid w:val="00BE43C5"/>
    <w:rsid w:val="00C04829"/>
    <w:rsid w:val="00C35AF3"/>
    <w:rsid w:val="00C4052E"/>
    <w:rsid w:val="00C444DD"/>
    <w:rsid w:val="00C65729"/>
    <w:rsid w:val="00C66BA2"/>
    <w:rsid w:val="00C74795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E686D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83E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5F59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A7E77"/>
    <w:rsid w:val="00EB09B7"/>
    <w:rsid w:val="00EB1D6D"/>
    <w:rsid w:val="00EC3523"/>
    <w:rsid w:val="00EE7370"/>
    <w:rsid w:val="00EE7D7C"/>
    <w:rsid w:val="00F00FF6"/>
    <w:rsid w:val="00F02DF8"/>
    <w:rsid w:val="00F0528C"/>
    <w:rsid w:val="00F128A5"/>
    <w:rsid w:val="00F13E0A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2046</TotalTime>
  <Pages>9</Pages>
  <Words>1917</Words>
  <Characters>16784</Characters>
  <Application>Microsoft Office Word</Application>
  <DocSecurity>0</DocSecurity>
  <Lines>139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290</cp:revision>
  <cp:lastPrinted>1900-01-01T08:00:00Z</cp:lastPrinted>
  <dcterms:created xsi:type="dcterms:W3CDTF">2022-04-15T19:39:00Z</dcterms:created>
  <dcterms:modified xsi:type="dcterms:W3CDTF">2022-12-02T15:44:00Z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