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254373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73090D">
          <w:rPr>
            <w:b/>
            <w:i/>
            <w:noProof/>
            <w:sz w:val="28"/>
          </w:rPr>
          <w:t>308</w:t>
        </w:r>
      </w:fldSimple>
    </w:p>
    <w:p w14:paraId="210A5493" w14:textId="77777777" w:rsidR="00745C21" w:rsidRDefault="00674FC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74F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535D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</w:t>
            </w:r>
            <w:r w:rsidR="00E7521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50B686" w:rsidR="001E41F3" w:rsidRPr="00745C21" w:rsidRDefault="0073090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685BE" w:rsidR="001E41F3" w:rsidRPr="00410371" w:rsidRDefault="00674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090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6CDC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3353AB">
              <w:t>11.1.</w:t>
            </w:r>
            <w:r w:rsidR="00E75219">
              <w:t>3</w:t>
            </w:r>
            <w:r w:rsidR="00E70962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5E28D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</w:t>
            </w:r>
            <w:r w:rsidR="00E75219">
              <w:t>3</w:t>
            </w:r>
            <w:r w:rsidR="00E70962">
              <w:t>a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BDEA7B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</w:t>
            </w:r>
            <w:r w:rsidR="00E75219">
              <w:t>3</w:t>
            </w:r>
            <w:r w:rsidR="00E70962">
              <w:t>a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A2CFD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</w:t>
            </w:r>
            <w:r w:rsidR="00E75219">
              <w:t>3</w:t>
            </w:r>
            <w:r w:rsidR="00E70962">
              <w:t>a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6315DD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</w:t>
      </w:r>
      <w:r w:rsidR="00E75219">
        <w:t>3</w:t>
      </w:r>
      <w:r w:rsidR="00E70962">
        <w:t>a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ED22C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</w:t>
      </w:r>
      <w:r w:rsidR="00E75219">
        <w:t>3</w:t>
      </w:r>
      <w:r w:rsidR="00E70962">
        <w:t>a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3AC7B32F" w:rsidR="00564DEC" w:rsidRPr="00564DEC" w:rsidRDefault="004D7D01" w:rsidP="00564DEC">
      <w:r>
        <w:t>No</w:t>
      </w:r>
      <w:r w:rsidR="00BE718A">
        <w:t xml:space="preserve"> additional changes required on top of </w:t>
      </w:r>
      <w:r w:rsidR="00BE718A" w:rsidRPr="00662A05">
        <w:rPr>
          <w:rFonts w:cs="Arial"/>
          <w:lang w:eastAsia="ja-JP"/>
        </w:rPr>
        <w:t>iwd-TTCN3-B2020-09_D</w:t>
      </w:r>
      <w:r w:rsidR="00BE718A">
        <w:rPr>
          <w:rFonts w:cs="Arial"/>
          <w:lang w:eastAsia="ja-JP"/>
        </w:rPr>
        <w:t>2</w:t>
      </w:r>
      <w:r w:rsidR="00BE718A" w:rsidRPr="00662A05">
        <w:rPr>
          <w:rFonts w:cs="Arial"/>
          <w:lang w:eastAsia="ja-JP"/>
        </w:rPr>
        <w:t>2wk</w:t>
      </w:r>
      <w:r w:rsidR="00BE718A">
        <w:rPr>
          <w:rFonts w:cs="Arial"/>
          <w:lang w:eastAsia="ja-JP"/>
        </w:rPr>
        <w:t>23 and TTCN CR R5s220</w:t>
      </w:r>
      <w:r w:rsidR="002313D0">
        <w:rPr>
          <w:rFonts w:cs="Arial"/>
          <w:lang w:eastAsia="ja-JP"/>
        </w:rPr>
        <w:t>92</w:t>
      </w:r>
      <w:r w:rsidR="00674FC3">
        <w:rPr>
          <w:rFonts w:cs="Arial"/>
          <w:lang w:eastAsia="ja-JP"/>
        </w:rPr>
        <w:t>6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26DD6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</w:t>
      </w:r>
      <w:r w:rsidR="00E75219">
        <w:t>3</w:t>
      </w:r>
      <w:r w:rsidR="007A5263">
        <w:t>a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381133A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</w:t>
      </w:r>
      <w:r w:rsidR="00E75219">
        <w:rPr>
          <w:rFonts w:cs="Arial"/>
        </w:rPr>
        <w:t>3</w:t>
      </w:r>
      <w:r w:rsidR="007A5263">
        <w:rPr>
          <w:rFonts w:cs="Arial"/>
        </w:rPr>
        <w:t>a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00C412C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E75219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</w:t>
            </w:r>
            <w:r w:rsidR="00E75219">
              <w:rPr>
                <w:rFonts w:cs="Arial"/>
                <w:b/>
                <w:sz w:val="18"/>
              </w:rPr>
              <w:t>3</w:t>
            </w:r>
            <w:r w:rsidR="007A5263">
              <w:rPr>
                <w:rFonts w:cs="Arial"/>
                <w:b/>
                <w:sz w:val="18"/>
              </w:rPr>
              <w:t>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06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7196382">
    <w:abstractNumId w:val="2"/>
  </w:num>
  <w:num w:numId="3" w16cid:durableId="1982340259">
    <w:abstractNumId w:val="0"/>
  </w:num>
  <w:num w:numId="4" w16cid:durableId="2043817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065443">
    <w:abstractNumId w:val="7"/>
  </w:num>
  <w:num w:numId="6" w16cid:durableId="1089157051">
    <w:abstractNumId w:val="4"/>
  </w:num>
  <w:num w:numId="7" w16cid:durableId="1390811808">
    <w:abstractNumId w:val="1"/>
  </w:num>
  <w:num w:numId="8" w16cid:durableId="895891389">
    <w:abstractNumId w:val="8"/>
  </w:num>
  <w:num w:numId="9" w16cid:durableId="3445936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765202">
    <w:abstractNumId w:val="6"/>
  </w:num>
  <w:num w:numId="11" w16cid:durableId="1419323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B5741"/>
    <w:rsid w:val="002E472E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4FC3"/>
    <w:rsid w:val="00675FFC"/>
    <w:rsid w:val="006842C0"/>
    <w:rsid w:val="00693C41"/>
    <w:rsid w:val="00695808"/>
    <w:rsid w:val="006B46FB"/>
    <w:rsid w:val="006E21FB"/>
    <w:rsid w:val="006F7A50"/>
    <w:rsid w:val="0073090D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3</Pages>
  <Words>460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63</cp:revision>
  <cp:lastPrinted>1900-01-01T00:00:00Z</cp:lastPrinted>
  <dcterms:created xsi:type="dcterms:W3CDTF">2022-01-24T16:23:00Z</dcterms:created>
  <dcterms:modified xsi:type="dcterms:W3CDTF">2022-11-11T17:17:00Z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