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2807" w14:textId="54B5F1A0" w:rsidR="00220032" w:rsidRDefault="00220032" w:rsidP="0022003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w:t>
        </w:r>
        <w:r w:rsidR="00E25CAB">
          <w:rPr>
            <w:b/>
            <w:i/>
            <w:noProof/>
            <w:sz w:val="28"/>
          </w:rPr>
          <w:t>305</w:t>
        </w:r>
      </w:fldSimple>
    </w:p>
    <w:p w14:paraId="2AE790B3" w14:textId="77777777" w:rsidR="00220032" w:rsidRDefault="00220032" w:rsidP="0022003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032" w14:paraId="7122E39C" w14:textId="77777777" w:rsidTr="00E9064D">
        <w:tc>
          <w:tcPr>
            <w:tcW w:w="9641" w:type="dxa"/>
            <w:gridSpan w:val="9"/>
            <w:tcBorders>
              <w:top w:val="single" w:sz="4" w:space="0" w:color="auto"/>
              <w:left w:val="single" w:sz="4" w:space="0" w:color="auto"/>
              <w:right w:val="single" w:sz="4" w:space="0" w:color="auto"/>
            </w:tcBorders>
          </w:tcPr>
          <w:p w14:paraId="10A6FC1F" w14:textId="77777777" w:rsidR="00220032" w:rsidRDefault="00220032" w:rsidP="00E9064D">
            <w:pPr>
              <w:pStyle w:val="CRCoverPage"/>
              <w:spacing w:after="0"/>
              <w:jc w:val="right"/>
              <w:rPr>
                <w:i/>
                <w:noProof/>
              </w:rPr>
            </w:pPr>
            <w:r>
              <w:rPr>
                <w:i/>
                <w:noProof/>
                <w:sz w:val="14"/>
              </w:rPr>
              <w:t>CR-Form-v12.2</w:t>
            </w:r>
          </w:p>
        </w:tc>
      </w:tr>
      <w:tr w:rsidR="00220032" w14:paraId="50FC79FC" w14:textId="77777777" w:rsidTr="00E9064D">
        <w:tc>
          <w:tcPr>
            <w:tcW w:w="9641" w:type="dxa"/>
            <w:gridSpan w:val="9"/>
            <w:tcBorders>
              <w:left w:val="single" w:sz="4" w:space="0" w:color="auto"/>
              <w:right w:val="single" w:sz="4" w:space="0" w:color="auto"/>
            </w:tcBorders>
          </w:tcPr>
          <w:p w14:paraId="6282DA45" w14:textId="77777777" w:rsidR="00220032" w:rsidRDefault="00220032" w:rsidP="00E9064D">
            <w:pPr>
              <w:pStyle w:val="CRCoverPage"/>
              <w:spacing w:after="0"/>
              <w:jc w:val="center"/>
              <w:rPr>
                <w:noProof/>
              </w:rPr>
            </w:pPr>
            <w:r>
              <w:rPr>
                <w:b/>
                <w:noProof/>
                <w:sz w:val="32"/>
              </w:rPr>
              <w:t>CHANGE REQUEST</w:t>
            </w:r>
          </w:p>
        </w:tc>
      </w:tr>
      <w:tr w:rsidR="00220032" w14:paraId="40D2E35B" w14:textId="77777777" w:rsidTr="00E9064D">
        <w:tc>
          <w:tcPr>
            <w:tcW w:w="9641" w:type="dxa"/>
            <w:gridSpan w:val="9"/>
            <w:tcBorders>
              <w:left w:val="single" w:sz="4" w:space="0" w:color="auto"/>
              <w:right w:val="single" w:sz="4" w:space="0" w:color="auto"/>
            </w:tcBorders>
          </w:tcPr>
          <w:p w14:paraId="00E08820" w14:textId="77777777" w:rsidR="00220032" w:rsidRDefault="00220032" w:rsidP="00E9064D">
            <w:pPr>
              <w:pStyle w:val="CRCoverPage"/>
              <w:spacing w:after="0"/>
              <w:rPr>
                <w:noProof/>
                <w:sz w:val="8"/>
                <w:szCs w:val="8"/>
              </w:rPr>
            </w:pPr>
          </w:p>
        </w:tc>
      </w:tr>
      <w:tr w:rsidR="00220032" w14:paraId="6A3C3D26" w14:textId="77777777" w:rsidTr="00E9064D">
        <w:tc>
          <w:tcPr>
            <w:tcW w:w="142" w:type="dxa"/>
            <w:tcBorders>
              <w:left w:val="single" w:sz="4" w:space="0" w:color="auto"/>
            </w:tcBorders>
          </w:tcPr>
          <w:p w14:paraId="7568E895" w14:textId="77777777" w:rsidR="00220032" w:rsidRDefault="00220032" w:rsidP="00E9064D">
            <w:pPr>
              <w:pStyle w:val="CRCoverPage"/>
              <w:spacing w:after="0"/>
              <w:jc w:val="right"/>
              <w:rPr>
                <w:noProof/>
              </w:rPr>
            </w:pPr>
          </w:p>
        </w:tc>
        <w:tc>
          <w:tcPr>
            <w:tcW w:w="1559" w:type="dxa"/>
            <w:shd w:val="pct30" w:color="FFFF00" w:fill="auto"/>
          </w:tcPr>
          <w:p w14:paraId="54AF8F38" w14:textId="77777777" w:rsidR="00220032" w:rsidRPr="00410371" w:rsidRDefault="00220032" w:rsidP="00E9064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E16312E" w14:textId="77777777" w:rsidR="00220032" w:rsidRDefault="00220032" w:rsidP="00E9064D">
            <w:pPr>
              <w:pStyle w:val="CRCoverPage"/>
              <w:spacing w:after="0"/>
              <w:jc w:val="center"/>
              <w:rPr>
                <w:noProof/>
              </w:rPr>
            </w:pPr>
            <w:r>
              <w:rPr>
                <w:b/>
                <w:noProof/>
                <w:sz w:val="28"/>
              </w:rPr>
              <w:t>CR</w:t>
            </w:r>
          </w:p>
        </w:tc>
        <w:tc>
          <w:tcPr>
            <w:tcW w:w="1276" w:type="dxa"/>
            <w:shd w:val="pct30" w:color="FFFF00" w:fill="auto"/>
          </w:tcPr>
          <w:p w14:paraId="6469A9BF" w14:textId="77777777" w:rsidR="00220032" w:rsidRPr="00410371" w:rsidRDefault="00220032" w:rsidP="00E9064D">
            <w:pPr>
              <w:pStyle w:val="CRCoverPage"/>
              <w:spacing w:after="0"/>
              <w:rPr>
                <w:noProof/>
              </w:rPr>
            </w:pPr>
            <w:fldSimple w:instr=" DOCPROPERTY  Cr#  \* MERGEFORMAT ">
              <w:r w:rsidRPr="00410371">
                <w:rPr>
                  <w:b/>
                  <w:noProof/>
                  <w:sz w:val="28"/>
                </w:rPr>
                <w:t>4690</w:t>
              </w:r>
            </w:fldSimple>
          </w:p>
        </w:tc>
        <w:tc>
          <w:tcPr>
            <w:tcW w:w="709" w:type="dxa"/>
          </w:tcPr>
          <w:p w14:paraId="44A1DDED" w14:textId="77777777" w:rsidR="00220032" w:rsidRDefault="00220032" w:rsidP="00E9064D">
            <w:pPr>
              <w:pStyle w:val="CRCoverPage"/>
              <w:tabs>
                <w:tab w:val="right" w:pos="625"/>
              </w:tabs>
              <w:spacing w:after="0"/>
              <w:jc w:val="center"/>
              <w:rPr>
                <w:noProof/>
              </w:rPr>
            </w:pPr>
            <w:r>
              <w:rPr>
                <w:b/>
                <w:bCs/>
                <w:noProof/>
                <w:sz w:val="28"/>
              </w:rPr>
              <w:t>rev</w:t>
            </w:r>
          </w:p>
        </w:tc>
        <w:tc>
          <w:tcPr>
            <w:tcW w:w="992" w:type="dxa"/>
            <w:shd w:val="pct30" w:color="FFFF00" w:fill="auto"/>
          </w:tcPr>
          <w:p w14:paraId="10CBA943" w14:textId="14A00A6A" w:rsidR="00220032" w:rsidRPr="00410371" w:rsidRDefault="00E25CAB" w:rsidP="00E9064D">
            <w:pPr>
              <w:pStyle w:val="CRCoverPage"/>
              <w:spacing w:after="0"/>
              <w:jc w:val="center"/>
              <w:rPr>
                <w:b/>
                <w:noProof/>
              </w:rPr>
            </w:pPr>
            <w:r>
              <w:t>1</w:t>
            </w:r>
          </w:p>
        </w:tc>
        <w:tc>
          <w:tcPr>
            <w:tcW w:w="2410" w:type="dxa"/>
          </w:tcPr>
          <w:p w14:paraId="702932D9" w14:textId="77777777" w:rsidR="00220032" w:rsidRDefault="00220032" w:rsidP="00E906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90A1EB" w14:textId="00EAB9AA" w:rsidR="00220032" w:rsidRPr="00410371" w:rsidRDefault="00220032" w:rsidP="00E9064D">
            <w:pPr>
              <w:pStyle w:val="CRCoverPage"/>
              <w:spacing w:after="0"/>
              <w:jc w:val="center"/>
              <w:rPr>
                <w:noProof/>
                <w:sz w:val="28"/>
              </w:rPr>
            </w:pPr>
            <w:fldSimple w:instr=" DOCPROPERTY  Version  \* MERGEFORMAT ">
              <w:r w:rsidRPr="00410371">
                <w:rPr>
                  <w:b/>
                  <w:noProof/>
                  <w:sz w:val="28"/>
                </w:rPr>
                <w:t>17.</w:t>
              </w:r>
              <w:r w:rsidR="00E25CAB">
                <w:rPr>
                  <w:b/>
                  <w:noProof/>
                  <w:sz w:val="28"/>
                </w:rPr>
                <w:t>4</w:t>
              </w:r>
              <w:r w:rsidRPr="00410371">
                <w:rPr>
                  <w:b/>
                  <w:noProof/>
                  <w:sz w:val="28"/>
                </w:rPr>
                <w:t>.0</w:t>
              </w:r>
            </w:fldSimple>
          </w:p>
        </w:tc>
        <w:tc>
          <w:tcPr>
            <w:tcW w:w="143" w:type="dxa"/>
            <w:tcBorders>
              <w:right w:val="single" w:sz="4" w:space="0" w:color="auto"/>
            </w:tcBorders>
          </w:tcPr>
          <w:p w14:paraId="02A0B494" w14:textId="77777777" w:rsidR="00220032" w:rsidRDefault="00220032" w:rsidP="00E9064D">
            <w:pPr>
              <w:pStyle w:val="CRCoverPage"/>
              <w:spacing w:after="0"/>
              <w:rPr>
                <w:noProof/>
              </w:rPr>
            </w:pPr>
          </w:p>
        </w:tc>
      </w:tr>
      <w:tr w:rsidR="00220032" w14:paraId="17D31B5E" w14:textId="77777777" w:rsidTr="00E9064D">
        <w:tc>
          <w:tcPr>
            <w:tcW w:w="9641" w:type="dxa"/>
            <w:gridSpan w:val="9"/>
            <w:tcBorders>
              <w:left w:val="single" w:sz="4" w:space="0" w:color="auto"/>
              <w:right w:val="single" w:sz="4" w:space="0" w:color="auto"/>
            </w:tcBorders>
          </w:tcPr>
          <w:p w14:paraId="2402BB2B" w14:textId="77777777" w:rsidR="00220032" w:rsidRDefault="00220032" w:rsidP="00E9064D">
            <w:pPr>
              <w:pStyle w:val="CRCoverPage"/>
              <w:spacing w:after="0"/>
              <w:rPr>
                <w:noProof/>
              </w:rPr>
            </w:pPr>
          </w:p>
        </w:tc>
      </w:tr>
      <w:tr w:rsidR="00220032" w14:paraId="24BAE8E6" w14:textId="77777777" w:rsidTr="00E9064D">
        <w:tc>
          <w:tcPr>
            <w:tcW w:w="9641" w:type="dxa"/>
            <w:gridSpan w:val="9"/>
            <w:tcBorders>
              <w:top w:val="single" w:sz="4" w:space="0" w:color="auto"/>
            </w:tcBorders>
          </w:tcPr>
          <w:p w14:paraId="18CDA836" w14:textId="77777777" w:rsidR="00220032" w:rsidRPr="00F25D98" w:rsidRDefault="00220032" w:rsidP="00E906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0032" w14:paraId="6B4F60E6" w14:textId="77777777" w:rsidTr="00E9064D">
        <w:tc>
          <w:tcPr>
            <w:tcW w:w="9641" w:type="dxa"/>
            <w:gridSpan w:val="9"/>
          </w:tcPr>
          <w:p w14:paraId="31858BC2" w14:textId="77777777" w:rsidR="00220032" w:rsidRDefault="00220032" w:rsidP="00E9064D">
            <w:pPr>
              <w:pStyle w:val="CRCoverPage"/>
              <w:spacing w:after="0"/>
              <w:rPr>
                <w:noProof/>
                <w:sz w:val="8"/>
                <w:szCs w:val="8"/>
              </w:rPr>
            </w:pPr>
          </w:p>
        </w:tc>
      </w:tr>
    </w:tbl>
    <w:p w14:paraId="5F454613" w14:textId="77777777" w:rsidR="00220032" w:rsidRDefault="00220032" w:rsidP="0022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032" w14:paraId="1D4B4870" w14:textId="77777777" w:rsidTr="00E9064D">
        <w:tc>
          <w:tcPr>
            <w:tcW w:w="2835" w:type="dxa"/>
          </w:tcPr>
          <w:p w14:paraId="7F9E1DBE" w14:textId="77777777" w:rsidR="00220032" w:rsidRDefault="00220032" w:rsidP="00E9064D">
            <w:pPr>
              <w:pStyle w:val="CRCoverPage"/>
              <w:tabs>
                <w:tab w:val="right" w:pos="2751"/>
              </w:tabs>
              <w:spacing w:after="0"/>
              <w:rPr>
                <w:b/>
                <w:i/>
                <w:noProof/>
              </w:rPr>
            </w:pPr>
            <w:r>
              <w:rPr>
                <w:b/>
                <w:i/>
                <w:noProof/>
              </w:rPr>
              <w:t>Proposed change affects:</w:t>
            </w:r>
          </w:p>
        </w:tc>
        <w:tc>
          <w:tcPr>
            <w:tcW w:w="1418" w:type="dxa"/>
          </w:tcPr>
          <w:p w14:paraId="6FE7EFDE" w14:textId="77777777" w:rsidR="00220032" w:rsidRDefault="00220032" w:rsidP="00E906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9FC94" w14:textId="77777777" w:rsidR="00220032" w:rsidRDefault="00220032" w:rsidP="00E9064D">
            <w:pPr>
              <w:pStyle w:val="CRCoverPage"/>
              <w:spacing w:after="0"/>
              <w:jc w:val="center"/>
              <w:rPr>
                <w:b/>
                <w:caps/>
                <w:noProof/>
              </w:rPr>
            </w:pPr>
          </w:p>
        </w:tc>
        <w:tc>
          <w:tcPr>
            <w:tcW w:w="709" w:type="dxa"/>
            <w:tcBorders>
              <w:left w:val="single" w:sz="4" w:space="0" w:color="auto"/>
            </w:tcBorders>
          </w:tcPr>
          <w:p w14:paraId="3E8B8704" w14:textId="77777777" w:rsidR="00220032" w:rsidRDefault="00220032" w:rsidP="00E906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788B6" w14:textId="77777777" w:rsidR="00220032" w:rsidRDefault="00220032" w:rsidP="00E9064D">
            <w:pPr>
              <w:pStyle w:val="CRCoverPage"/>
              <w:spacing w:after="0"/>
              <w:jc w:val="center"/>
              <w:rPr>
                <w:b/>
                <w:caps/>
                <w:noProof/>
              </w:rPr>
            </w:pPr>
          </w:p>
        </w:tc>
        <w:tc>
          <w:tcPr>
            <w:tcW w:w="2126" w:type="dxa"/>
          </w:tcPr>
          <w:p w14:paraId="46D462F1" w14:textId="77777777" w:rsidR="00220032" w:rsidRDefault="00220032" w:rsidP="00E906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49390" w14:textId="77777777" w:rsidR="00220032" w:rsidRDefault="00220032" w:rsidP="00E9064D">
            <w:pPr>
              <w:pStyle w:val="CRCoverPage"/>
              <w:spacing w:after="0"/>
              <w:jc w:val="center"/>
              <w:rPr>
                <w:b/>
                <w:caps/>
                <w:noProof/>
              </w:rPr>
            </w:pPr>
          </w:p>
        </w:tc>
        <w:tc>
          <w:tcPr>
            <w:tcW w:w="1418" w:type="dxa"/>
            <w:tcBorders>
              <w:left w:val="nil"/>
            </w:tcBorders>
          </w:tcPr>
          <w:p w14:paraId="47FDD740" w14:textId="77777777" w:rsidR="00220032" w:rsidRDefault="00220032" w:rsidP="00E906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78737" w14:textId="77777777" w:rsidR="00220032" w:rsidRDefault="00220032" w:rsidP="00E9064D">
            <w:pPr>
              <w:pStyle w:val="CRCoverPage"/>
              <w:spacing w:after="0"/>
              <w:jc w:val="center"/>
              <w:rPr>
                <w:b/>
                <w:bCs/>
                <w:caps/>
                <w:noProof/>
              </w:rPr>
            </w:pPr>
          </w:p>
        </w:tc>
      </w:tr>
    </w:tbl>
    <w:p w14:paraId="6C26A31D" w14:textId="77777777" w:rsidR="00220032" w:rsidRDefault="00220032" w:rsidP="00220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032" w14:paraId="0CDAA962" w14:textId="77777777" w:rsidTr="00E9064D">
        <w:tc>
          <w:tcPr>
            <w:tcW w:w="9640" w:type="dxa"/>
            <w:gridSpan w:val="11"/>
          </w:tcPr>
          <w:p w14:paraId="214C72BE" w14:textId="77777777" w:rsidR="00220032" w:rsidRDefault="00220032" w:rsidP="00E9064D">
            <w:pPr>
              <w:pStyle w:val="CRCoverPage"/>
              <w:spacing w:after="0"/>
              <w:rPr>
                <w:noProof/>
                <w:sz w:val="8"/>
                <w:szCs w:val="8"/>
              </w:rPr>
            </w:pPr>
          </w:p>
        </w:tc>
      </w:tr>
      <w:tr w:rsidR="00220032" w14:paraId="26A51F33" w14:textId="77777777" w:rsidTr="00E9064D">
        <w:tc>
          <w:tcPr>
            <w:tcW w:w="1843" w:type="dxa"/>
            <w:tcBorders>
              <w:top w:val="single" w:sz="4" w:space="0" w:color="auto"/>
              <w:left w:val="single" w:sz="4" w:space="0" w:color="auto"/>
            </w:tcBorders>
          </w:tcPr>
          <w:p w14:paraId="3BA0DD95" w14:textId="77777777" w:rsidR="00220032" w:rsidRDefault="00220032" w:rsidP="00E906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173D3" w14:textId="77777777" w:rsidR="00220032" w:rsidRDefault="00220032" w:rsidP="00E9064D">
            <w:pPr>
              <w:pStyle w:val="CRCoverPage"/>
              <w:spacing w:after="0"/>
              <w:ind w:left="100"/>
              <w:rPr>
                <w:noProof/>
              </w:rPr>
            </w:pPr>
            <w:fldSimple w:instr=" DOCPROPERTY  CrTitle  \* MERGEFORMAT ">
              <w:r>
                <w:t>Addition of NBIOT testcase 22.4.26</w:t>
              </w:r>
            </w:fldSimple>
          </w:p>
        </w:tc>
      </w:tr>
      <w:tr w:rsidR="00220032" w14:paraId="6060E1AB" w14:textId="77777777" w:rsidTr="00E9064D">
        <w:tc>
          <w:tcPr>
            <w:tcW w:w="1843" w:type="dxa"/>
            <w:tcBorders>
              <w:left w:val="single" w:sz="4" w:space="0" w:color="auto"/>
            </w:tcBorders>
          </w:tcPr>
          <w:p w14:paraId="27AAAE30"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59E925ED" w14:textId="77777777" w:rsidR="00220032" w:rsidRDefault="00220032" w:rsidP="00E9064D">
            <w:pPr>
              <w:pStyle w:val="CRCoverPage"/>
              <w:spacing w:after="0"/>
              <w:rPr>
                <w:noProof/>
                <w:sz w:val="8"/>
                <w:szCs w:val="8"/>
              </w:rPr>
            </w:pPr>
          </w:p>
        </w:tc>
      </w:tr>
      <w:tr w:rsidR="00220032" w14:paraId="6213190D" w14:textId="77777777" w:rsidTr="00E9064D">
        <w:tc>
          <w:tcPr>
            <w:tcW w:w="1843" w:type="dxa"/>
            <w:tcBorders>
              <w:left w:val="single" w:sz="4" w:space="0" w:color="auto"/>
            </w:tcBorders>
          </w:tcPr>
          <w:p w14:paraId="7FBE3E86" w14:textId="77777777" w:rsidR="00220032" w:rsidRDefault="00220032" w:rsidP="00E906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19FFA" w14:textId="77777777" w:rsidR="00220032" w:rsidRDefault="00220032" w:rsidP="00E9064D">
            <w:pPr>
              <w:pStyle w:val="CRCoverPage"/>
              <w:spacing w:after="0"/>
              <w:ind w:left="100"/>
              <w:rPr>
                <w:noProof/>
              </w:rPr>
            </w:pPr>
            <w:fldSimple w:instr=" DOCPROPERTY  SourceIfWg  \* MERGEFORMAT ">
              <w:r>
                <w:rPr>
                  <w:noProof/>
                </w:rPr>
                <w:t>ROHDE &amp; SCHWARZ</w:t>
              </w:r>
            </w:fldSimple>
          </w:p>
        </w:tc>
      </w:tr>
      <w:tr w:rsidR="00220032" w14:paraId="35AA3480" w14:textId="77777777" w:rsidTr="00E9064D">
        <w:tc>
          <w:tcPr>
            <w:tcW w:w="1843" w:type="dxa"/>
            <w:tcBorders>
              <w:left w:val="single" w:sz="4" w:space="0" w:color="auto"/>
            </w:tcBorders>
          </w:tcPr>
          <w:p w14:paraId="11B502C2" w14:textId="77777777" w:rsidR="00220032" w:rsidRDefault="00220032" w:rsidP="00E906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3789B1" w14:textId="2BCDFAB8" w:rsidR="00220032" w:rsidRDefault="00220032" w:rsidP="00E9064D">
            <w:pPr>
              <w:pStyle w:val="CRCoverPage"/>
              <w:spacing w:after="0"/>
              <w:ind w:left="100"/>
              <w:rPr>
                <w:noProof/>
              </w:rPr>
            </w:pPr>
            <w:r>
              <w:t>R5</w:t>
            </w:r>
            <w:r>
              <w:fldChar w:fldCharType="begin"/>
            </w:r>
            <w:r>
              <w:instrText xml:space="preserve"> DOCPROPERTY  SourceIfTsg  \* MERGEFORMAT </w:instrText>
            </w:r>
            <w:r>
              <w:fldChar w:fldCharType="end"/>
            </w:r>
          </w:p>
        </w:tc>
      </w:tr>
      <w:tr w:rsidR="00220032" w14:paraId="404C4EDF" w14:textId="77777777" w:rsidTr="00E9064D">
        <w:tc>
          <w:tcPr>
            <w:tcW w:w="1843" w:type="dxa"/>
            <w:tcBorders>
              <w:left w:val="single" w:sz="4" w:space="0" w:color="auto"/>
            </w:tcBorders>
          </w:tcPr>
          <w:p w14:paraId="5DACED3D"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4E1615BA" w14:textId="77777777" w:rsidR="00220032" w:rsidRDefault="00220032" w:rsidP="00E9064D">
            <w:pPr>
              <w:pStyle w:val="CRCoverPage"/>
              <w:spacing w:after="0"/>
              <w:rPr>
                <w:noProof/>
                <w:sz w:val="8"/>
                <w:szCs w:val="8"/>
              </w:rPr>
            </w:pPr>
          </w:p>
        </w:tc>
      </w:tr>
      <w:tr w:rsidR="00220032" w14:paraId="16CE94B7" w14:textId="77777777" w:rsidTr="00E9064D">
        <w:tc>
          <w:tcPr>
            <w:tcW w:w="1843" w:type="dxa"/>
            <w:tcBorders>
              <w:left w:val="single" w:sz="4" w:space="0" w:color="auto"/>
            </w:tcBorders>
          </w:tcPr>
          <w:p w14:paraId="4A7A93BB" w14:textId="77777777" w:rsidR="00220032" w:rsidRDefault="00220032" w:rsidP="00E9064D">
            <w:pPr>
              <w:pStyle w:val="CRCoverPage"/>
              <w:tabs>
                <w:tab w:val="right" w:pos="1759"/>
              </w:tabs>
              <w:spacing w:after="0"/>
              <w:rPr>
                <w:b/>
                <w:i/>
                <w:noProof/>
              </w:rPr>
            </w:pPr>
            <w:r>
              <w:rPr>
                <w:b/>
                <w:i/>
                <w:noProof/>
              </w:rPr>
              <w:t>Work item code:</w:t>
            </w:r>
          </w:p>
        </w:tc>
        <w:tc>
          <w:tcPr>
            <w:tcW w:w="3686" w:type="dxa"/>
            <w:gridSpan w:val="5"/>
            <w:shd w:val="pct30" w:color="FFFF00" w:fill="auto"/>
          </w:tcPr>
          <w:p w14:paraId="5B825B27" w14:textId="77777777" w:rsidR="00220032" w:rsidRDefault="00220032" w:rsidP="00E9064D">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2EFC86D" w14:textId="77777777" w:rsidR="00220032" w:rsidRDefault="00220032" w:rsidP="00E9064D">
            <w:pPr>
              <w:pStyle w:val="CRCoverPage"/>
              <w:spacing w:after="0"/>
              <w:ind w:right="100"/>
              <w:rPr>
                <w:noProof/>
              </w:rPr>
            </w:pPr>
          </w:p>
        </w:tc>
        <w:tc>
          <w:tcPr>
            <w:tcW w:w="1417" w:type="dxa"/>
            <w:gridSpan w:val="3"/>
            <w:tcBorders>
              <w:left w:val="nil"/>
            </w:tcBorders>
          </w:tcPr>
          <w:p w14:paraId="33E8CE99" w14:textId="77777777" w:rsidR="00220032" w:rsidRDefault="00220032" w:rsidP="00E906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A84A0" w14:textId="77777777" w:rsidR="00220032" w:rsidRDefault="00220032" w:rsidP="00E9064D">
            <w:pPr>
              <w:pStyle w:val="CRCoverPage"/>
              <w:spacing w:after="0"/>
              <w:ind w:left="100"/>
              <w:rPr>
                <w:noProof/>
              </w:rPr>
            </w:pPr>
            <w:fldSimple w:instr=" DOCPROPERTY  ResDate  \* MERGEFORMAT ">
              <w:r>
                <w:rPr>
                  <w:noProof/>
                </w:rPr>
                <w:t>2022-09-13</w:t>
              </w:r>
            </w:fldSimple>
          </w:p>
        </w:tc>
      </w:tr>
      <w:tr w:rsidR="00220032" w14:paraId="445ED5B8" w14:textId="77777777" w:rsidTr="00E9064D">
        <w:tc>
          <w:tcPr>
            <w:tcW w:w="1843" w:type="dxa"/>
            <w:tcBorders>
              <w:left w:val="single" w:sz="4" w:space="0" w:color="auto"/>
            </w:tcBorders>
          </w:tcPr>
          <w:p w14:paraId="0E2BF8DD" w14:textId="77777777" w:rsidR="00220032" w:rsidRDefault="00220032" w:rsidP="00E9064D">
            <w:pPr>
              <w:pStyle w:val="CRCoverPage"/>
              <w:spacing w:after="0"/>
              <w:rPr>
                <w:b/>
                <w:i/>
                <w:noProof/>
                <w:sz w:val="8"/>
                <w:szCs w:val="8"/>
              </w:rPr>
            </w:pPr>
          </w:p>
        </w:tc>
        <w:tc>
          <w:tcPr>
            <w:tcW w:w="1986" w:type="dxa"/>
            <w:gridSpan w:val="4"/>
          </w:tcPr>
          <w:p w14:paraId="47F6FB98" w14:textId="77777777" w:rsidR="00220032" w:rsidRDefault="00220032" w:rsidP="00E9064D">
            <w:pPr>
              <w:pStyle w:val="CRCoverPage"/>
              <w:spacing w:after="0"/>
              <w:rPr>
                <w:noProof/>
                <w:sz w:val="8"/>
                <w:szCs w:val="8"/>
              </w:rPr>
            </w:pPr>
          </w:p>
        </w:tc>
        <w:tc>
          <w:tcPr>
            <w:tcW w:w="2267" w:type="dxa"/>
            <w:gridSpan w:val="2"/>
          </w:tcPr>
          <w:p w14:paraId="691ED0BB" w14:textId="77777777" w:rsidR="00220032" w:rsidRDefault="00220032" w:rsidP="00E9064D">
            <w:pPr>
              <w:pStyle w:val="CRCoverPage"/>
              <w:spacing w:after="0"/>
              <w:rPr>
                <w:noProof/>
                <w:sz w:val="8"/>
                <w:szCs w:val="8"/>
              </w:rPr>
            </w:pPr>
          </w:p>
        </w:tc>
        <w:tc>
          <w:tcPr>
            <w:tcW w:w="1417" w:type="dxa"/>
            <w:gridSpan w:val="3"/>
          </w:tcPr>
          <w:p w14:paraId="5E3A7FF5" w14:textId="77777777" w:rsidR="00220032" w:rsidRDefault="00220032" w:rsidP="00E9064D">
            <w:pPr>
              <w:pStyle w:val="CRCoverPage"/>
              <w:spacing w:after="0"/>
              <w:rPr>
                <w:noProof/>
                <w:sz w:val="8"/>
                <w:szCs w:val="8"/>
              </w:rPr>
            </w:pPr>
          </w:p>
        </w:tc>
        <w:tc>
          <w:tcPr>
            <w:tcW w:w="2127" w:type="dxa"/>
            <w:tcBorders>
              <w:right w:val="single" w:sz="4" w:space="0" w:color="auto"/>
            </w:tcBorders>
          </w:tcPr>
          <w:p w14:paraId="054BB4AC" w14:textId="77777777" w:rsidR="00220032" w:rsidRDefault="00220032" w:rsidP="00E9064D">
            <w:pPr>
              <w:pStyle w:val="CRCoverPage"/>
              <w:spacing w:after="0"/>
              <w:rPr>
                <w:noProof/>
                <w:sz w:val="8"/>
                <w:szCs w:val="8"/>
              </w:rPr>
            </w:pPr>
          </w:p>
        </w:tc>
      </w:tr>
      <w:tr w:rsidR="00220032" w14:paraId="63520447" w14:textId="77777777" w:rsidTr="00E9064D">
        <w:trPr>
          <w:cantSplit/>
        </w:trPr>
        <w:tc>
          <w:tcPr>
            <w:tcW w:w="1843" w:type="dxa"/>
            <w:tcBorders>
              <w:left w:val="single" w:sz="4" w:space="0" w:color="auto"/>
            </w:tcBorders>
          </w:tcPr>
          <w:p w14:paraId="0539C645" w14:textId="77777777" w:rsidR="00220032" w:rsidRDefault="00220032" w:rsidP="00E9064D">
            <w:pPr>
              <w:pStyle w:val="CRCoverPage"/>
              <w:tabs>
                <w:tab w:val="right" w:pos="1759"/>
              </w:tabs>
              <w:spacing w:after="0"/>
              <w:rPr>
                <w:b/>
                <w:i/>
                <w:noProof/>
              </w:rPr>
            </w:pPr>
            <w:r>
              <w:rPr>
                <w:b/>
                <w:i/>
                <w:noProof/>
              </w:rPr>
              <w:t>Category:</w:t>
            </w:r>
          </w:p>
        </w:tc>
        <w:tc>
          <w:tcPr>
            <w:tcW w:w="851" w:type="dxa"/>
            <w:shd w:val="pct30" w:color="FFFF00" w:fill="auto"/>
          </w:tcPr>
          <w:p w14:paraId="1477F10D" w14:textId="77777777" w:rsidR="00220032" w:rsidRDefault="00220032" w:rsidP="00E9064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674B19" w14:textId="77777777" w:rsidR="00220032" w:rsidRDefault="00220032" w:rsidP="00E9064D">
            <w:pPr>
              <w:pStyle w:val="CRCoverPage"/>
              <w:spacing w:after="0"/>
              <w:rPr>
                <w:noProof/>
              </w:rPr>
            </w:pPr>
          </w:p>
        </w:tc>
        <w:tc>
          <w:tcPr>
            <w:tcW w:w="1417" w:type="dxa"/>
            <w:gridSpan w:val="3"/>
            <w:tcBorders>
              <w:left w:val="nil"/>
            </w:tcBorders>
          </w:tcPr>
          <w:p w14:paraId="0DB8F3F3" w14:textId="77777777" w:rsidR="00220032" w:rsidRDefault="00220032" w:rsidP="00E906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35A0B" w14:textId="77777777" w:rsidR="00220032" w:rsidRDefault="00220032" w:rsidP="00E9064D">
            <w:pPr>
              <w:pStyle w:val="CRCoverPage"/>
              <w:spacing w:after="0"/>
              <w:ind w:left="100"/>
              <w:rPr>
                <w:noProof/>
              </w:rPr>
            </w:pPr>
            <w:fldSimple w:instr=" DOCPROPERTY  Release  \* MERGEFORMAT ">
              <w:r>
                <w:rPr>
                  <w:noProof/>
                </w:rPr>
                <w:t>Rel-17</w:t>
              </w:r>
            </w:fldSimple>
          </w:p>
        </w:tc>
      </w:tr>
      <w:tr w:rsidR="00220032" w14:paraId="6FA25901" w14:textId="77777777" w:rsidTr="00E9064D">
        <w:tc>
          <w:tcPr>
            <w:tcW w:w="1843" w:type="dxa"/>
            <w:tcBorders>
              <w:left w:val="single" w:sz="4" w:space="0" w:color="auto"/>
              <w:bottom w:val="single" w:sz="4" w:space="0" w:color="auto"/>
            </w:tcBorders>
          </w:tcPr>
          <w:p w14:paraId="5C7AFF0B" w14:textId="77777777" w:rsidR="00220032" w:rsidRDefault="00220032" w:rsidP="00E9064D">
            <w:pPr>
              <w:pStyle w:val="CRCoverPage"/>
              <w:spacing w:after="0"/>
              <w:rPr>
                <w:b/>
                <w:i/>
                <w:noProof/>
              </w:rPr>
            </w:pPr>
          </w:p>
        </w:tc>
        <w:tc>
          <w:tcPr>
            <w:tcW w:w="4677" w:type="dxa"/>
            <w:gridSpan w:val="8"/>
            <w:tcBorders>
              <w:bottom w:val="single" w:sz="4" w:space="0" w:color="auto"/>
            </w:tcBorders>
          </w:tcPr>
          <w:p w14:paraId="75972E5F" w14:textId="77777777" w:rsidR="00220032" w:rsidRDefault="00220032" w:rsidP="00E906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AE97F" w14:textId="77777777" w:rsidR="00220032" w:rsidRDefault="00220032" w:rsidP="00E906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C980F" w14:textId="77777777" w:rsidR="00220032" w:rsidRPr="007C2097" w:rsidRDefault="00220032" w:rsidP="00E906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032" w14:paraId="1F8FC6CE" w14:textId="77777777" w:rsidTr="00E9064D">
        <w:tc>
          <w:tcPr>
            <w:tcW w:w="1843" w:type="dxa"/>
          </w:tcPr>
          <w:p w14:paraId="423D683C" w14:textId="77777777" w:rsidR="00220032" w:rsidRDefault="00220032" w:rsidP="00E9064D">
            <w:pPr>
              <w:pStyle w:val="CRCoverPage"/>
              <w:spacing w:after="0"/>
              <w:rPr>
                <w:b/>
                <w:i/>
                <w:noProof/>
                <w:sz w:val="8"/>
                <w:szCs w:val="8"/>
              </w:rPr>
            </w:pPr>
          </w:p>
        </w:tc>
        <w:tc>
          <w:tcPr>
            <w:tcW w:w="7797" w:type="dxa"/>
            <w:gridSpan w:val="10"/>
          </w:tcPr>
          <w:p w14:paraId="48D49CCA" w14:textId="77777777" w:rsidR="00220032" w:rsidRDefault="00220032" w:rsidP="00E9064D">
            <w:pPr>
              <w:pStyle w:val="CRCoverPage"/>
              <w:spacing w:after="0"/>
              <w:rPr>
                <w:noProof/>
                <w:sz w:val="8"/>
                <w:szCs w:val="8"/>
              </w:rPr>
            </w:pPr>
          </w:p>
        </w:tc>
      </w:tr>
      <w:tr w:rsidR="00220032" w14:paraId="34253FC0" w14:textId="77777777" w:rsidTr="00E9064D">
        <w:tc>
          <w:tcPr>
            <w:tcW w:w="2694" w:type="dxa"/>
            <w:gridSpan w:val="2"/>
            <w:tcBorders>
              <w:top w:val="single" w:sz="4" w:space="0" w:color="auto"/>
              <w:left w:val="single" w:sz="4" w:space="0" w:color="auto"/>
            </w:tcBorders>
          </w:tcPr>
          <w:p w14:paraId="69CA8302" w14:textId="77777777" w:rsidR="00220032" w:rsidRDefault="00220032" w:rsidP="00220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0CA15" w14:textId="5754659C" w:rsidR="00220032" w:rsidRDefault="00220032" w:rsidP="00220032">
            <w:pPr>
              <w:pStyle w:val="CRCoverPage"/>
              <w:spacing w:after="0"/>
              <w:ind w:left="100"/>
              <w:rPr>
                <w:noProof/>
              </w:rPr>
            </w:pPr>
            <w:r w:rsidRPr="008225DA">
              <w:rPr>
                <w:noProof/>
              </w:rPr>
              <w:t xml:space="preserve">To </w:t>
            </w:r>
            <w:r>
              <w:rPr>
                <w:noProof/>
              </w:rPr>
              <w:t>verify NBIOT testcase 22.4.26</w:t>
            </w:r>
            <w:r>
              <w:t xml:space="preserve"> </w:t>
            </w:r>
            <w:r w:rsidRPr="00501B87">
              <w:rPr>
                <w:noProof/>
              </w:rPr>
              <w:t>using IWD 2</w:t>
            </w:r>
            <w:r>
              <w:rPr>
                <w:noProof/>
              </w:rPr>
              <w:t>2</w:t>
            </w:r>
            <w:r w:rsidRPr="00501B87">
              <w:rPr>
                <w:noProof/>
              </w:rPr>
              <w:t>wk</w:t>
            </w:r>
            <w:r>
              <w:rPr>
                <w:noProof/>
              </w:rPr>
              <w:t>23</w:t>
            </w:r>
          </w:p>
        </w:tc>
      </w:tr>
      <w:tr w:rsidR="00220032" w14:paraId="38D0E7B3" w14:textId="77777777" w:rsidTr="00E9064D">
        <w:tc>
          <w:tcPr>
            <w:tcW w:w="2694" w:type="dxa"/>
            <w:gridSpan w:val="2"/>
            <w:tcBorders>
              <w:left w:val="single" w:sz="4" w:space="0" w:color="auto"/>
            </w:tcBorders>
          </w:tcPr>
          <w:p w14:paraId="140B8477"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8E5894C" w14:textId="77777777" w:rsidR="00220032" w:rsidRDefault="00220032" w:rsidP="00220032">
            <w:pPr>
              <w:pStyle w:val="CRCoverPage"/>
              <w:spacing w:after="0"/>
              <w:rPr>
                <w:noProof/>
                <w:sz w:val="8"/>
                <w:szCs w:val="8"/>
              </w:rPr>
            </w:pPr>
          </w:p>
        </w:tc>
      </w:tr>
      <w:tr w:rsidR="00220032" w14:paraId="0B894776" w14:textId="77777777" w:rsidTr="00E9064D">
        <w:tc>
          <w:tcPr>
            <w:tcW w:w="2694" w:type="dxa"/>
            <w:gridSpan w:val="2"/>
            <w:tcBorders>
              <w:left w:val="single" w:sz="4" w:space="0" w:color="auto"/>
            </w:tcBorders>
          </w:tcPr>
          <w:p w14:paraId="4155959E" w14:textId="77777777" w:rsidR="00220032" w:rsidRDefault="00220032" w:rsidP="002200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9B534" w14:textId="5BCAFAB8" w:rsidR="00220032" w:rsidRDefault="00220032" w:rsidP="00220032">
            <w:pPr>
              <w:pStyle w:val="CRCoverPage"/>
              <w:spacing w:after="0"/>
              <w:ind w:left="100"/>
              <w:rPr>
                <w:noProof/>
              </w:rPr>
            </w:pPr>
            <w:r w:rsidRPr="00501B87">
              <w:rPr>
                <w:noProof/>
              </w:rPr>
              <w:t xml:space="preserve">This document lists all changes </w:t>
            </w:r>
            <w:r>
              <w:rPr>
                <w:noProof/>
              </w:rPr>
              <w:t>applied to NBIOT testcase 22.4.26 re</w:t>
            </w:r>
            <w:r w:rsidRPr="00501B87">
              <w:rPr>
                <w:noProof/>
              </w:rPr>
              <w:t>quired for approval. See detailed change description for further information</w:t>
            </w:r>
          </w:p>
        </w:tc>
      </w:tr>
      <w:tr w:rsidR="00220032" w14:paraId="5008BE56" w14:textId="77777777" w:rsidTr="00E9064D">
        <w:tc>
          <w:tcPr>
            <w:tcW w:w="2694" w:type="dxa"/>
            <w:gridSpan w:val="2"/>
            <w:tcBorders>
              <w:left w:val="single" w:sz="4" w:space="0" w:color="auto"/>
            </w:tcBorders>
          </w:tcPr>
          <w:p w14:paraId="2C873CDB"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5B365FDE" w14:textId="77777777" w:rsidR="00220032" w:rsidRDefault="00220032" w:rsidP="00220032">
            <w:pPr>
              <w:pStyle w:val="CRCoverPage"/>
              <w:spacing w:after="0"/>
              <w:rPr>
                <w:noProof/>
                <w:sz w:val="8"/>
                <w:szCs w:val="8"/>
              </w:rPr>
            </w:pPr>
          </w:p>
        </w:tc>
      </w:tr>
      <w:tr w:rsidR="00220032" w14:paraId="104DA942" w14:textId="77777777" w:rsidTr="00E9064D">
        <w:tc>
          <w:tcPr>
            <w:tcW w:w="2694" w:type="dxa"/>
            <w:gridSpan w:val="2"/>
            <w:tcBorders>
              <w:left w:val="single" w:sz="4" w:space="0" w:color="auto"/>
              <w:bottom w:val="single" w:sz="4" w:space="0" w:color="auto"/>
            </w:tcBorders>
          </w:tcPr>
          <w:p w14:paraId="7A7AB84A" w14:textId="77777777" w:rsidR="00220032" w:rsidRDefault="00220032" w:rsidP="002200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CE0EC" w14:textId="15015803" w:rsidR="00220032" w:rsidRDefault="00220032" w:rsidP="00220032">
            <w:pPr>
              <w:pStyle w:val="CRCoverPage"/>
              <w:spacing w:after="0"/>
              <w:ind w:left="100"/>
              <w:rPr>
                <w:noProof/>
              </w:rPr>
            </w:pPr>
            <w:r w:rsidRPr="00501B87">
              <w:rPr>
                <w:noProof/>
              </w:rPr>
              <w:t>Test case will not be added to ATS</w:t>
            </w:r>
            <w:r>
              <w:rPr>
                <w:noProof/>
              </w:rPr>
              <w:t>.</w:t>
            </w:r>
          </w:p>
        </w:tc>
      </w:tr>
      <w:tr w:rsidR="00220032" w14:paraId="229EF954" w14:textId="77777777" w:rsidTr="00E9064D">
        <w:tc>
          <w:tcPr>
            <w:tcW w:w="2694" w:type="dxa"/>
            <w:gridSpan w:val="2"/>
          </w:tcPr>
          <w:p w14:paraId="0E63158E" w14:textId="77777777" w:rsidR="00220032" w:rsidRDefault="00220032" w:rsidP="00220032">
            <w:pPr>
              <w:pStyle w:val="CRCoverPage"/>
              <w:spacing w:after="0"/>
              <w:rPr>
                <w:b/>
                <w:i/>
                <w:noProof/>
                <w:sz w:val="8"/>
                <w:szCs w:val="8"/>
              </w:rPr>
            </w:pPr>
          </w:p>
        </w:tc>
        <w:tc>
          <w:tcPr>
            <w:tcW w:w="6946" w:type="dxa"/>
            <w:gridSpan w:val="9"/>
          </w:tcPr>
          <w:p w14:paraId="0A3EB47E" w14:textId="77777777" w:rsidR="00220032" w:rsidRDefault="00220032" w:rsidP="00220032">
            <w:pPr>
              <w:pStyle w:val="CRCoverPage"/>
              <w:spacing w:after="0"/>
              <w:rPr>
                <w:noProof/>
                <w:sz w:val="8"/>
                <w:szCs w:val="8"/>
              </w:rPr>
            </w:pPr>
          </w:p>
        </w:tc>
      </w:tr>
      <w:tr w:rsidR="00220032" w14:paraId="290E6A0E" w14:textId="77777777" w:rsidTr="00E9064D">
        <w:tc>
          <w:tcPr>
            <w:tcW w:w="2694" w:type="dxa"/>
            <w:gridSpan w:val="2"/>
            <w:tcBorders>
              <w:top w:val="single" w:sz="4" w:space="0" w:color="auto"/>
              <w:left w:val="single" w:sz="4" w:space="0" w:color="auto"/>
            </w:tcBorders>
          </w:tcPr>
          <w:p w14:paraId="47CFBDCB" w14:textId="77777777" w:rsidR="00220032" w:rsidRDefault="00220032" w:rsidP="002200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0EA05" w14:textId="6F9A2588" w:rsidR="00220032" w:rsidRDefault="00220032" w:rsidP="00220032">
            <w:pPr>
              <w:pStyle w:val="CRCoverPage"/>
              <w:spacing w:after="0"/>
              <w:ind w:left="100"/>
              <w:rPr>
                <w:noProof/>
              </w:rPr>
            </w:pPr>
            <w:r>
              <w:rPr>
                <w:noProof/>
              </w:rPr>
              <w:t>22.4.26</w:t>
            </w:r>
          </w:p>
        </w:tc>
      </w:tr>
      <w:tr w:rsidR="00220032" w14:paraId="31321FA7" w14:textId="77777777" w:rsidTr="00E9064D">
        <w:tc>
          <w:tcPr>
            <w:tcW w:w="2694" w:type="dxa"/>
            <w:gridSpan w:val="2"/>
            <w:tcBorders>
              <w:left w:val="single" w:sz="4" w:space="0" w:color="auto"/>
            </w:tcBorders>
          </w:tcPr>
          <w:p w14:paraId="29076352"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B79F82A" w14:textId="77777777" w:rsidR="00220032" w:rsidRDefault="00220032" w:rsidP="00220032">
            <w:pPr>
              <w:pStyle w:val="CRCoverPage"/>
              <w:spacing w:after="0"/>
              <w:rPr>
                <w:noProof/>
                <w:sz w:val="8"/>
                <w:szCs w:val="8"/>
              </w:rPr>
            </w:pPr>
          </w:p>
        </w:tc>
      </w:tr>
      <w:tr w:rsidR="00220032" w14:paraId="028152FD" w14:textId="77777777" w:rsidTr="00E9064D">
        <w:tc>
          <w:tcPr>
            <w:tcW w:w="2694" w:type="dxa"/>
            <w:gridSpan w:val="2"/>
            <w:tcBorders>
              <w:left w:val="single" w:sz="4" w:space="0" w:color="auto"/>
            </w:tcBorders>
          </w:tcPr>
          <w:p w14:paraId="6AF50C94" w14:textId="77777777" w:rsidR="00220032" w:rsidRDefault="00220032" w:rsidP="002200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06B79" w14:textId="77777777" w:rsidR="00220032" w:rsidRDefault="00220032" w:rsidP="002200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7D568" w14:textId="77777777" w:rsidR="00220032" w:rsidRDefault="00220032" w:rsidP="00220032">
            <w:pPr>
              <w:pStyle w:val="CRCoverPage"/>
              <w:spacing w:after="0"/>
              <w:jc w:val="center"/>
              <w:rPr>
                <w:b/>
                <w:caps/>
                <w:noProof/>
              </w:rPr>
            </w:pPr>
            <w:r>
              <w:rPr>
                <w:b/>
                <w:caps/>
                <w:noProof/>
              </w:rPr>
              <w:t>N</w:t>
            </w:r>
          </w:p>
        </w:tc>
        <w:tc>
          <w:tcPr>
            <w:tcW w:w="2977" w:type="dxa"/>
            <w:gridSpan w:val="4"/>
          </w:tcPr>
          <w:p w14:paraId="5BA29F17" w14:textId="77777777" w:rsidR="00220032" w:rsidRDefault="00220032" w:rsidP="002200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E2AEC" w14:textId="77777777" w:rsidR="00220032" w:rsidRDefault="00220032" w:rsidP="00220032">
            <w:pPr>
              <w:pStyle w:val="CRCoverPage"/>
              <w:spacing w:after="0"/>
              <w:ind w:left="99"/>
              <w:rPr>
                <w:noProof/>
              </w:rPr>
            </w:pPr>
          </w:p>
        </w:tc>
      </w:tr>
      <w:tr w:rsidR="00220032" w14:paraId="4466D62D" w14:textId="77777777" w:rsidTr="00E9064D">
        <w:tc>
          <w:tcPr>
            <w:tcW w:w="2694" w:type="dxa"/>
            <w:gridSpan w:val="2"/>
            <w:tcBorders>
              <w:left w:val="single" w:sz="4" w:space="0" w:color="auto"/>
            </w:tcBorders>
          </w:tcPr>
          <w:p w14:paraId="365970AE" w14:textId="77777777" w:rsidR="00220032" w:rsidRDefault="00220032" w:rsidP="002200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4829B"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320C" w14:textId="097213E6" w:rsidR="00220032" w:rsidRDefault="00220032" w:rsidP="00220032">
            <w:pPr>
              <w:pStyle w:val="CRCoverPage"/>
              <w:spacing w:after="0"/>
              <w:jc w:val="center"/>
              <w:rPr>
                <w:b/>
                <w:caps/>
                <w:noProof/>
              </w:rPr>
            </w:pPr>
            <w:r>
              <w:rPr>
                <w:b/>
                <w:caps/>
                <w:noProof/>
              </w:rPr>
              <w:t>x</w:t>
            </w:r>
          </w:p>
        </w:tc>
        <w:tc>
          <w:tcPr>
            <w:tcW w:w="2977" w:type="dxa"/>
            <w:gridSpan w:val="4"/>
          </w:tcPr>
          <w:p w14:paraId="35B3E9FA" w14:textId="77777777" w:rsidR="00220032" w:rsidRDefault="00220032" w:rsidP="002200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3D9C9" w14:textId="18183B50" w:rsidR="00220032" w:rsidRDefault="00220032" w:rsidP="00220032">
            <w:pPr>
              <w:pStyle w:val="CRCoverPage"/>
              <w:spacing w:after="0"/>
              <w:ind w:left="99"/>
              <w:rPr>
                <w:noProof/>
              </w:rPr>
            </w:pPr>
          </w:p>
        </w:tc>
      </w:tr>
      <w:tr w:rsidR="00220032" w14:paraId="026B33F4" w14:textId="77777777" w:rsidTr="00E9064D">
        <w:tc>
          <w:tcPr>
            <w:tcW w:w="2694" w:type="dxa"/>
            <w:gridSpan w:val="2"/>
            <w:tcBorders>
              <w:left w:val="single" w:sz="4" w:space="0" w:color="auto"/>
            </w:tcBorders>
          </w:tcPr>
          <w:p w14:paraId="3833543D" w14:textId="77777777" w:rsidR="00220032" w:rsidRDefault="00220032" w:rsidP="002200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38479"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DE767" w14:textId="78720909" w:rsidR="00220032" w:rsidRDefault="00220032" w:rsidP="00220032">
            <w:pPr>
              <w:pStyle w:val="CRCoverPage"/>
              <w:spacing w:after="0"/>
              <w:jc w:val="center"/>
              <w:rPr>
                <w:b/>
                <w:caps/>
                <w:noProof/>
              </w:rPr>
            </w:pPr>
            <w:r>
              <w:rPr>
                <w:b/>
                <w:caps/>
                <w:noProof/>
              </w:rPr>
              <w:t>x</w:t>
            </w:r>
          </w:p>
        </w:tc>
        <w:tc>
          <w:tcPr>
            <w:tcW w:w="2977" w:type="dxa"/>
            <w:gridSpan w:val="4"/>
          </w:tcPr>
          <w:p w14:paraId="7E534543" w14:textId="77777777" w:rsidR="00220032" w:rsidRDefault="00220032" w:rsidP="002200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1C4A" w14:textId="74A83710" w:rsidR="00220032" w:rsidRDefault="00220032" w:rsidP="00220032">
            <w:pPr>
              <w:pStyle w:val="CRCoverPage"/>
              <w:spacing w:after="0"/>
              <w:ind w:left="99"/>
              <w:rPr>
                <w:noProof/>
              </w:rPr>
            </w:pPr>
          </w:p>
        </w:tc>
      </w:tr>
      <w:tr w:rsidR="00220032" w14:paraId="47610471" w14:textId="77777777" w:rsidTr="00E9064D">
        <w:tc>
          <w:tcPr>
            <w:tcW w:w="2694" w:type="dxa"/>
            <w:gridSpan w:val="2"/>
            <w:tcBorders>
              <w:left w:val="single" w:sz="4" w:space="0" w:color="auto"/>
            </w:tcBorders>
          </w:tcPr>
          <w:p w14:paraId="65B4CEC9" w14:textId="77777777" w:rsidR="00220032" w:rsidRDefault="00220032" w:rsidP="002200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DE93C"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98912" w14:textId="49D19E19" w:rsidR="00220032" w:rsidRDefault="00220032" w:rsidP="00220032">
            <w:pPr>
              <w:pStyle w:val="CRCoverPage"/>
              <w:spacing w:after="0"/>
              <w:jc w:val="center"/>
              <w:rPr>
                <w:b/>
                <w:caps/>
                <w:noProof/>
              </w:rPr>
            </w:pPr>
            <w:r>
              <w:rPr>
                <w:b/>
                <w:caps/>
                <w:noProof/>
              </w:rPr>
              <w:t>x</w:t>
            </w:r>
          </w:p>
        </w:tc>
        <w:tc>
          <w:tcPr>
            <w:tcW w:w="2977" w:type="dxa"/>
            <w:gridSpan w:val="4"/>
          </w:tcPr>
          <w:p w14:paraId="082C756C" w14:textId="77777777" w:rsidR="00220032" w:rsidRDefault="00220032" w:rsidP="002200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169B5" w14:textId="74555A32" w:rsidR="00220032" w:rsidRDefault="00220032" w:rsidP="00220032">
            <w:pPr>
              <w:pStyle w:val="CRCoverPage"/>
              <w:spacing w:after="0"/>
              <w:ind w:left="99"/>
              <w:rPr>
                <w:noProof/>
              </w:rPr>
            </w:pPr>
          </w:p>
        </w:tc>
      </w:tr>
      <w:tr w:rsidR="00220032" w14:paraId="73383DCD" w14:textId="77777777" w:rsidTr="00E9064D">
        <w:tc>
          <w:tcPr>
            <w:tcW w:w="2694" w:type="dxa"/>
            <w:gridSpan w:val="2"/>
            <w:tcBorders>
              <w:left w:val="single" w:sz="4" w:space="0" w:color="auto"/>
            </w:tcBorders>
          </w:tcPr>
          <w:p w14:paraId="6FF44C06" w14:textId="77777777" w:rsidR="00220032" w:rsidRDefault="00220032" w:rsidP="00220032">
            <w:pPr>
              <w:pStyle w:val="CRCoverPage"/>
              <w:spacing w:after="0"/>
              <w:rPr>
                <w:b/>
                <w:i/>
                <w:noProof/>
              </w:rPr>
            </w:pPr>
          </w:p>
        </w:tc>
        <w:tc>
          <w:tcPr>
            <w:tcW w:w="6946" w:type="dxa"/>
            <w:gridSpan w:val="9"/>
            <w:tcBorders>
              <w:right w:val="single" w:sz="4" w:space="0" w:color="auto"/>
            </w:tcBorders>
          </w:tcPr>
          <w:p w14:paraId="0A156E61" w14:textId="77777777" w:rsidR="00220032" w:rsidRDefault="00220032" w:rsidP="00220032">
            <w:pPr>
              <w:pStyle w:val="CRCoverPage"/>
              <w:spacing w:after="0"/>
              <w:rPr>
                <w:noProof/>
              </w:rPr>
            </w:pPr>
          </w:p>
        </w:tc>
      </w:tr>
      <w:tr w:rsidR="00220032" w14:paraId="46DE4EED" w14:textId="77777777" w:rsidTr="00E9064D">
        <w:tc>
          <w:tcPr>
            <w:tcW w:w="2694" w:type="dxa"/>
            <w:gridSpan w:val="2"/>
            <w:tcBorders>
              <w:left w:val="single" w:sz="4" w:space="0" w:color="auto"/>
              <w:bottom w:val="single" w:sz="4" w:space="0" w:color="auto"/>
            </w:tcBorders>
          </w:tcPr>
          <w:p w14:paraId="4FA7D503" w14:textId="77777777" w:rsidR="00220032" w:rsidRDefault="00220032" w:rsidP="002200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3B186" w14:textId="77777777" w:rsidR="00220032" w:rsidRDefault="00220032" w:rsidP="00220032">
            <w:pPr>
              <w:pStyle w:val="CRCoverPage"/>
              <w:spacing w:after="0"/>
              <w:ind w:left="100"/>
              <w:rPr>
                <w:noProof/>
              </w:rPr>
            </w:pPr>
          </w:p>
        </w:tc>
      </w:tr>
      <w:tr w:rsidR="00220032" w:rsidRPr="008863B9" w14:paraId="5465457F" w14:textId="77777777" w:rsidTr="00E9064D">
        <w:tc>
          <w:tcPr>
            <w:tcW w:w="2694" w:type="dxa"/>
            <w:gridSpan w:val="2"/>
            <w:tcBorders>
              <w:top w:val="single" w:sz="4" w:space="0" w:color="auto"/>
              <w:bottom w:val="single" w:sz="4" w:space="0" w:color="auto"/>
            </w:tcBorders>
          </w:tcPr>
          <w:p w14:paraId="5986ADA4" w14:textId="77777777" w:rsidR="00220032" w:rsidRPr="008863B9" w:rsidRDefault="00220032" w:rsidP="002200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05ABA" w14:textId="77777777" w:rsidR="00220032" w:rsidRPr="008863B9" w:rsidRDefault="00220032" w:rsidP="00220032">
            <w:pPr>
              <w:pStyle w:val="CRCoverPage"/>
              <w:spacing w:after="0"/>
              <w:ind w:left="100"/>
              <w:rPr>
                <w:noProof/>
                <w:sz w:val="8"/>
                <w:szCs w:val="8"/>
              </w:rPr>
            </w:pPr>
          </w:p>
        </w:tc>
      </w:tr>
      <w:tr w:rsidR="00220032" w14:paraId="26C6D60E" w14:textId="77777777" w:rsidTr="00E9064D">
        <w:tc>
          <w:tcPr>
            <w:tcW w:w="2694" w:type="dxa"/>
            <w:gridSpan w:val="2"/>
            <w:tcBorders>
              <w:top w:val="single" w:sz="4" w:space="0" w:color="auto"/>
              <w:left w:val="single" w:sz="4" w:space="0" w:color="auto"/>
              <w:bottom w:val="single" w:sz="4" w:space="0" w:color="auto"/>
            </w:tcBorders>
          </w:tcPr>
          <w:p w14:paraId="4C27EE41" w14:textId="77777777" w:rsidR="00220032" w:rsidRDefault="00220032" w:rsidP="002200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C1AA4" w14:textId="77777777" w:rsidR="00220032" w:rsidRDefault="00220032" w:rsidP="00220032">
            <w:pPr>
              <w:pStyle w:val="CRCoverPage"/>
              <w:spacing w:after="0"/>
              <w:ind w:left="100"/>
              <w:rPr>
                <w:noProof/>
              </w:rPr>
            </w:pPr>
          </w:p>
        </w:tc>
      </w:tr>
    </w:tbl>
    <w:p w14:paraId="03890759" w14:textId="77777777" w:rsidR="00220032" w:rsidRDefault="00220032" w:rsidP="00220032">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13962118"/>
      <w:r w:rsidRPr="00D83A7A">
        <w:rPr>
          <w:rStyle w:val="Emphasis"/>
          <w:rFonts w:ascii="Arial" w:hAnsi="Arial" w:cs="Arial"/>
          <w:i w:val="0"/>
        </w:rPr>
        <w:lastRenderedPageBreak/>
        <w:t>Table of Contents</w:t>
      </w:r>
      <w:bookmarkEnd w:id="1"/>
    </w:p>
    <w:p w14:paraId="2689C31C" w14:textId="01E59AF3" w:rsidR="00916C3F"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16C3F" w:rsidRPr="002E08E8">
        <w:rPr>
          <w:rFonts w:ascii="Arial" w:hAnsi="Arial" w:cs="Arial"/>
          <w:iCs/>
        </w:rPr>
        <w:t>Table of Contents</w:t>
      </w:r>
      <w:r w:rsidR="00916C3F">
        <w:tab/>
      </w:r>
      <w:r w:rsidR="00916C3F">
        <w:fldChar w:fldCharType="begin"/>
      </w:r>
      <w:r w:rsidR="00916C3F">
        <w:instrText xml:space="preserve"> PAGEREF _Toc113962118 \h </w:instrText>
      </w:r>
      <w:r w:rsidR="00916C3F">
        <w:fldChar w:fldCharType="separate"/>
      </w:r>
      <w:r w:rsidR="00916C3F">
        <w:t>2</w:t>
      </w:r>
      <w:r w:rsidR="00916C3F">
        <w:fldChar w:fldCharType="end"/>
      </w:r>
    </w:p>
    <w:p w14:paraId="0E0ED0CF" w14:textId="1D2AC674" w:rsidR="00916C3F" w:rsidRDefault="00916C3F">
      <w:pPr>
        <w:pStyle w:val="TOC1"/>
        <w:rPr>
          <w:rFonts w:asciiTheme="minorHAnsi" w:eastAsiaTheme="minorEastAsia" w:hAnsiTheme="minorHAnsi" w:cstheme="minorBidi"/>
          <w:szCs w:val="22"/>
          <w:lang w:eastAsia="en-GB"/>
        </w:rPr>
      </w:pPr>
      <w:r w:rsidRPr="002E08E8">
        <w:rPr>
          <w:b/>
          <w:lang w:eastAsia="ja-JP"/>
        </w:rPr>
        <w:t>1</w:t>
      </w:r>
      <w:r>
        <w:rPr>
          <w:rFonts w:asciiTheme="minorHAnsi" w:eastAsiaTheme="minorEastAsia" w:hAnsiTheme="minorHAnsi" w:cstheme="minorBidi"/>
          <w:szCs w:val="22"/>
          <w:lang w:eastAsia="en-GB"/>
        </w:rPr>
        <w:tab/>
      </w:r>
      <w:r w:rsidRPr="002E08E8">
        <w:rPr>
          <w:b/>
          <w:lang w:eastAsia="ja-JP"/>
        </w:rPr>
        <w:t>Overview</w:t>
      </w:r>
      <w:r>
        <w:tab/>
      </w:r>
      <w:r>
        <w:fldChar w:fldCharType="begin"/>
      </w:r>
      <w:r>
        <w:instrText xml:space="preserve"> PAGEREF _Toc113962119 \h </w:instrText>
      </w:r>
      <w:r>
        <w:fldChar w:fldCharType="separate"/>
      </w:r>
      <w:r>
        <w:t>3</w:t>
      </w:r>
      <w:r>
        <w:fldChar w:fldCharType="end"/>
      </w:r>
    </w:p>
    <w:p w14:paraId="696D3B30" w14:textId="45729B5B" w:rsidR="00916C3F" w:rsidRDefault="00916C3F">
      <w:pPr>
        <w:pStyle w:val="TOC2"/>
        <w:rPr>
          <w:rFonts w:asciiTheme="minorHAnsi" w:eastAsiaTheme="minorEastAsia" w:hAnsiTheme="minorHAnsi" w:cstheme="minorBidi"/>
          <w:sz w:val="22"/>
          <w:szCs w:val="22"/>
          <w:lang w:eastAsia="en-GB"/>
        </w:rPr>
      </w:pPr>
      <w:r w:rsidRPr="002E08E8">
        <w:rPr>
          <w:b/>
        </w:rPr>
        <w:t>1.1</w:t>
      </w:r>
      <w:r>
        <w:rPr>
          <w:rFonts w:asciiTheme="minorHAnsi" w:eastAsiaTheme="minorEastAsia" w:hAnsiTheme="minorHAnsi" w:cstheme="minorBidi"/>
          <w:sz w:val="22"/>
          <w:szCs w:val="22"/>
          <w:lang w:eastAsia="en-GB"/>
        </w:rPr>
        <w:tab/>
      </w:r>
      <w:r w:rsidRPr="002E08E8">
        <w:rPr>
          <w:b/>
        </w:rPr>
        <w:t>Verification Test Summary</w:t>
      </w:r>
      <w:r>
        <w:tab/>
      </w:r>
      <w:r>
        <w:fldChar w:fldCharType="begin"/>
      </w:r>
      <w:r>
        <w:instrText xml:space="preserve"> PAGEREF _Toc113962120 \h </w:instrText>
      </w:r>
      <w:r>
        <w:fldChar w:fldCharType="separate"/>
      </w:r>
      <w:r>
        <w:t>3</w:t>
      </w:r>
      <w:r>
        <w:fldChar w:fldCharType="end"/>
      </w:r>
    </w:p>
    <w:p w14:paraId="1E847DCD" w14:textId="5D776484" w:rsidR="00916C3F" w:rsidRDefault="00916C3F">
      <w:pPr>
        <w:pStyle w:val="TOC1"/>
        <w:rPr>
          <w:rFonts w:asciiTheme="minorHAnsi" w:eastAsiaTheme="minorEastAsia" w:hAnsiTheme="minorHAnsi" w:cstheme="minorBidi"/>
          <w:szCs w:val="22"/>
          <w:lang w:eastAsia="en-GB"/>
        </w:rPr>
      </w:pPr>
      <w:r w:rsidRPr="002E08E8">
        <w:rPr>
          <w:b/>
        </w:rPr>
        <w:t>2</w:t>
      </w:r>
      <w:r>
        <w:rPr>
          <w:rFonts w:asciiTheme="minorHAnsi" w:eastAsiaTheme="minorEastAsia" w:hAnsiTheme="minorHAnsi" w:cstheme="minorBidi"/>
          <w:szCs w:val="22"/>
          <w:lang w:eastAsia="en-GB"/>
        </w:rPr>
        <w:tab/>
      </w:r>
      <w:r w:rsidRPr="002E08E8">
        <w:rPr>
          <w:b/>
        </w:rPr>
        <w:t>Corrections required</w:t>
      </w:r>
      <w:r>
        <w:tab/>
      </w:r>
      <w:r>
        <w:fldChar w:fldCharType="begin"/>
      </w:r>
      <w:r>
        <w:instrText xml:space="preserve"> PAGEREF _Toc113962121 \h </w:instrText>
      </w:r>
      <w:r>
        <w:fldChar w:fldCharType="separate"/>
      </w:r>
      <w:r>
        <w:t>3</w:t>
      </w:r>
      <w:r>
        <w:fldChar w:fldCharType="end"/>
      </w:r>
    </w:p>
    <w:p w14:paraId="5BDAE163" w14:textId="1B4F958B" w:rsidR="00916C3F" w:rsidRDefault="00916C3F">
      <w:pPr>
        <w:pStyle w:val="TOC2"/>
        <w:rPr>
          <w:rFonts w:asciiTheme="minorHAnsi" w:eastAsiaTheme="minorEastAsia" w:hAnsiTheme="minorHAnsi" w:cstheme="minorBidi"/>
          <w:sz w:val="22"/>
          <w:szCs w:val="22"/>
          <w:lang w:eastAsia="en-GB"/>
        </w:rPr>
      </w:pPr>
      <w:r w:rsidRPr="002E08E8">
        <w:rPr>
          <w:b/>
          <w:lang w:val="pt-BR"/>
        </w:rPr>
        <w:t>2.1</w:t>
      </w:r>
      <w:r>
        <w:rPr>
          <w:rFonts w:asciiTheme="minorHAnsi" w:eastAsiaTheme="minorEastAsia" w:hAnsiTheme="minorHAnsi" w:cstheme="minorBidi"/>
          <w:sz w:val="22"/>
          <w:szCs w:val="22"/>
          <w:lang w:eastAsia="en-GB"/>
        </w:rPr>
        <w:tab/>
      </w:r>
      <w:r w:rsidRPr="002E08E8">
        <w:rPr>
          <w:b/>
        </w:rPr>
        <w:t>Correction to function f_TC_22_4_26_NBIOT</w:t>
      </w:r>
      <w:r>
        <w:tab/>
      </w:r>
      <w:r>
        <w:fldChar w:fldCharType="begin"/>
      </w:r>
      <w:r>
        <w:instrText xml:space="preserve"> PAGEREF _Toc113962122 \h </w:instrText>
      </w:r>
      <w:r>
        <w:fldChar w:fldCharType="separate"/>
      </w:r>
      <w:r>
        <w:t>3</w:t>
      </w:r>
      <w:r>
        <w:fldChar w:fldCharType="end"/>
      </w:r>
    </w:p>
    <w:p w14:paraId="77056A7A" w14:textId="12334E75" w:rsidR="00916C3F" w:rsidRDefault="00916C3F">
      <w:pPr>
        <w:pStyle w:val="TOC1"/>
        <w:rPr>
          <w:rFonts w:asciiTheme="minorHAnsi" w:eastAsiaTheme="minorEastAsia" w:hAnsiTheme="minorHAnsi" w:cstheme="minorBidi"/>
          <w:szCs w:val="22"/>
          <w:lang w:eastAsia="en-GB"/>
        </w:rPr>
      </w:pPr>
      <w:r w:rsidRPr="002E08E8">
        <w:rPr>
          <w:rFonts w:cs="Arial"/>
          <w:b/>
        </w:rPr>
        <w:t>3</w:t>
      </w:r>
      <w:r>
        <w:rPr>
          <w:rFonts w:asciiTheme="minorHAnsi" w:eastAsiaTheme="minorEastAsia" w:hAnsiTheme="minorHAnsi" w:cstheme="minorBidi"/>
          <w:szCs w:val="22"/>
          <w:lang w:eastAsia="en-GB"/>
        </w:rPr>
        <w:tab/>
      </w:r>
      <w:r w:rsidRPr="002E08E8">
        <w:rPr>
          <w:rFonts w:cs="Arial"/>
          <w:b/>
        </w:rPr>
        <w:t>Branches executed</w:t>
      </w:r>
      <w:r>
        <w:tab/>
      </w:r>
      <w:r>
        <w:fldChar w:fldCharType="begin"/>
      </w:r>
      <w:r>
        <w:instrText xml:space="preserve"> PAGEREF _Toc113962123 \h </w:instrText>
      </w:r>
      <w:r>
        <w:fldChar w:fldCharType="separate"/>
      </w:r>
      <w:r>
        <w:t>4</w:t>
      </w:r>
      <w:r>
        <w:fldChar w:fldCharType="end"/>
      </w:r>
    </w:p>
    <w:p w14:paraId="25D2D085" w14:textId="2A8A4A38" w:rsidR="00916C3F" w:rsidRDefault="00916C3F">
      <w:pPr>
        <w:pStyle w:val="TOC1"/>
        <w:rPr>
          <w:rFonts w:asciiTheme="minorHAnsi" w:eastAsiaTheme="minorEastAsia" w:hAnsiTheme="minorHAnsi" w:cstheme="minorBidi"/>
          <w:szCs w:val="22"/>
          <w:lang w:eastAsia="en-GB"/>
        </w:rPr>
      </w:pPr>
      <w:r w:rsidRPr="002E08E8">
        <w:rPr>
          <w:rFonts w:cs="Arial"/>
          <w:b/>
        </w:rPr>
        <w:t>4</w:t>
      </w:r>
      <w:r>
        <w:rPr>
          <w:rFonts w:asciiTheme="minorHAnsi" w:eastAsiaTheme="minorEastAsia" w:hAnsiTheme="minorHAnsi" w:cstheme="minorBidi"/>
          <w:szCs w:val="22"/>
          <w:lang w:eastAsia="en-GB"/>
        </w:rPr>
        <w:tab/>
      </w:r>
      <w:r w:rsidRPr="002E08E8">
        <w:rPr>
          <w:rFonts w:cs="Arial"/>
          <w:b/>
        </w:rPr>
        <w:t>Execution Log Files</w:t>
      </w:r>
      <w:r>
        <w:tab/>
      </w:r>
      <w:r>
        <w:fldChar w:fldCharType="begin"/>
      </w:r>
      <w:r>
        <w:instrText xml:space="preserve"> PAGEREF _Toc113962124 \h </w:instrText>
      </w:r>
      <w:r>
        <w:fldChar w:fldCharType="separate"/>
      </w:r>
      <w:r>
        <w:t>5</w:t>
      </w:r>
      <w:r>
        <w:fldChar w:fldCharType="end"/>
      </w:r>
    </w:p>
    <w:p w14:paraId="23963E15" w14:textId="53EFB10C" w:rsidR="00916C3F" w:rsidRDefault="00916C3F">
      <w:pPr>
        <w:pStyle w:val="TOC2"/>
        <w:rPr>
          <w:rFonts w:asciiTheme="minorHAnsi" w:eastAsiaTheme="minorEastAsia" w:hAnsiTheme="minorHAnsi" w:cstheme="minorBidi"/>
          <w:sz w:val="22"/>
          <w:szCs w:val="22"/>
          <w:lang w:eastAsia="en-GB"/>
        </w:rPr>
      </w:pPr>
      <w:r w:rsidRPr="002E08E8">
        <w:rPr>
          <w:rFonts w:cs="Arial"/>
          <w:b/>
        </w:rPr>
        <w:t>4.1</w:t>
      </w:r>
      <w:r>
        <w:rPr>
          <w:rFonts w:asciiTheme="minorHAnsi" w:eastAsiaTheme="minorEastAsia" w:hAnsiTheme="minorHAnsi" w:cstheme="minorBidi"/>
          <w:sz w:val="22"/>
          <w:szCs w:val="22"/>
          <w:lang w:eastAsia="en-GB"/>
        </w:rPr>
        <w:tab/>
      </w:r>
      <w:r w:rsidRPr="002E08E8">
        <w:rPr>
          <w:rFonts w:cs="Arial"/>
          <w:lang w:eastAsia="ja-JP"/>
        </w:rPr>
        <w:t>Hisilicon Hi15EVK</w:t>
      </w:r>
      <w:r>
        <w:tab/>
      </w:r>
      <w:r>
        <w:fldChar w:fldCharType="begin"/>
      </w:r>
      <w:r>
        <w:instrText xml:space="preserve"> PAGEREF _Toc113962125 \h </w:instrText>
      </w:r>
      <w:r>
        <w:fldChar w:fldCharType="separate"/>
      </w:r>
      <w:r>
        <w:t>5</w:t>
      </w:r>
      <w:r>
        <w:fldChar w:fldCharType="end"/>
      </w:r>
    </w:p>
    <w:p w14:paraId="55D87535" w14:textId="69963F49" w:rsidR="00916C3F" w:rsidRDefault="00916C3F">
      <w:pPr>
        <w:pStyle w:val="TOC1"/>
        <w:rPr>
          <w:rFonts w:asciiTheme="minorHAnsi" w:eastAsiaTheme="minorEastAsia" w:hAnsiTheme="minorHAnsi" w:cstheme="minorBidi"/>
          <w:szCs w:val="22"/>
          <w:lang w:eastAsia="en-GB"/>
        </w:rPr>
      </w:pPr>
      <w:r w:rsidRPr="002E08E8">
        <w:rPr>
          <w:rFonts w:cs="Arial"/>
          <w:b/>
        </w:rPr>
        <w:t>5</w:t>
      </w:r>
      <w:r>
        <w:rPr>
          <w:rFonts w:asciiTheme="minorHAnsi" w:eastAsiaTheme="minorEastAsia" w:hAnsiTheme="minorHAnsi" w:cstheme="minorBidi"/>
          <w:szCs w:val="22"/>
          <w:lang w:eastAsia="en-GB"/>
        </w:rPr>
        <w:tab/>
      </w:r>
      <w:r w:rsidRPr="002E08E8">
        <w:rPr>
          <w:rFonts w:cs="Arial"/>
          <w:b/>
        </w:rPr>
        <w:t>References</w:t>
      </w:r>
      <w:r>
        <w:tab/>
      </w:r>
      <w:r>
        <w:fldChar w:fldCharType="begin"/>
      </w:r>
      <w:r>
        <w:instrText xml:space="preserve"> PAGEREF _Toc113962126 \h </w:instrText>
      </w:r>
      <w:r>
        <w:fldChar w:fldCharType="separate"/>
      </w:r>
      <w:r>
        <w:t>5</w:t>
      </w:r>
      <w:r>
        <w:fldChar w:fldCharType="end"/>
      </w:r>
    </w:p>
    <w:p w14:paraId="3A8BFA65" w14:textId="6231AB69"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13962119"/>
      <w:r>
        <w:rPr>
          <w:b/>
          <w:lang w:eastAsia="ja-JP"/>
        </w:rPr>
        <w:lastRenderedPageBreak/>
        <w:t>Overview</w:t>
      </w:r>
      <w:bookmarkEnd w:id="2"/>
      <w:bookmarkEnd w:id="3"/>
    </w:p>
    <w:p w14:paraId="3A994912" w14:textId="3A6D28B4"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D17301">
        <w:rPr>
          <w:rFonts w:cs="Arial"/>
        </w:rPr>
        <w:t>NBIOT testcase 22.4.26</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13962120"/>
      <w:r w:rsidRPr="007036CE">
        <w:rPr>
          <w:b/>
        </w:rPr>
        <w:t>Verification Test Summary</w:t>
      </w:r>
      <w:bookmarkEnd w:id="4"/>
      <w:bookmarkEnd w:id="5"/>
      <w:bookmarkEnd w:id="6"/>
      <w:bookmarkEnd w:id="7"/>
      <w:bookmarkEnd w:id="8"/>
    </w:p>
    <w:p w14:paraId="53274495" w14:textId="04921C4D"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D17301">
        <w:rPr>
          <w:rFonts w:cs="Arial"/>
          <w:b/>
          <w:lang w:eastAsia="ja-JP"/>
        </w:rPr>
        <w:t>22.4.26</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4AF5B1F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w:t>
      </w:r>
      <w:r w:rsidR="00D17301">
        <w:rPr>
          <w:lang w:val="en-US"/>
        </w:rPr>
        <w:t>&amp;S CMW 500</w:t>
      </w:r>
    </w:p>
    <w:p w14:paraId="64C5F6F1" w14:textId="03646880"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D17301">
        <w:rPr>
          <w:rFonts w:cs="Arial"/>
          <w:b/>
          <w:lang w:eastAsia="ja-JP"/>
        </w:rPr>
        <w:t>Hisilicon Hi15EVK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13962121"/>
      <w:r w:rsidRPr="00854C55">
        <w:rPr>
          <w:b/>
        </w:rPr>
        <w:t>Corrections require</w:t>
      </w:r>
      <w:bookmarkEnd w:id="9"/>
      <w:bookmarkEnd w:id="10"/>
      <w:r w:rsidR="00932AD5">
        <w:rPr>
          <w:b/>
        </w:rPr>
        <w:t>d</w:t>
      </w:r>
      <w:bookmarkEnd w:id="11"/>
    </w:p>
    <w:p w14:paraId="1CFC3051" w14:textId="6BAD3A2B" w:rsidR="00CD2971" w:rsidRDefault="00CD2971" w:rsidP="00CD2971">
      <w:pPr>
        <w:pStyle w:val="Heading2"/>
        <w:numPr>
          <w:ilvl w:val="1"/>
          <w:numId w:val="1"/>
        </w:numPr>
        <w:overflowPunct w:val="0"/>
        <w:autoSpaceDE w:val="0"/>
        <w:autoSpaceDN w:val="0"/>
        <w:adjustRightInd w:val="0"/>
        <w:spacing w:before="480"/>
        <w:rPr>
          <w:b/>
          <w:lang w:val="pt-BR"/>
        </w:rPr>
      </w:pPr>
      <w:bookmarkStart w:id="12" w:name="_Toc90365846"/>
      <w:bookmarkStart w:id="13" w:name="_Toc100157611"/>
      <w:bookmarkStart w:id="14" w:name="_Toc113962122"/>
      <w:bookmarkStart w:id="15" w:name="_Toc93417461"/>
      <w:bookmarkStart w:id="16" w:name="_Toc122434496"/>
      <w:bookmarkStart w:id="17" w:name="_Toc295288973"/>
      <w:bookmarkStart w:id="18" w:name="_Toc325725668"/>
      <w:bookmarkStart w:id="19" w:name="_Toc532983740"/>
      <w:bookmarkStart w:id="20" w:name="_Toc96525798"/>
      <w:r>
        <w:rPr>
          <w:b/>
        </w:rPr>
        <w:t xml:space="preserve">Correction to function </w:t>
      </w:r>
      <w:bookmarkEnd w:id="12"/>
      <w:bookmarkEnd w:id="13"/>
      <w:r w:rsidRPr="00CD2971">
        <w:rPr>
          <w:b/>
        </w:rPr>
        <w:t>f_TC_</w:t>
      </w:r>
      <w:r w:rsidR="00D17301">
        <w:rPr>
          <w:b/>
        </w:rPr>
        <w:t>22_4_26_NBIOT</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0F4BD68E" w:rsidR="00CD2971" w:rsidRPr="00D17301" w:rsidRDefault="00CD2971" w:rsidP="00633BD1">
            <w:pPr>
              <w:pStyle w:val="CRCoverPage"/>
              <w:spacing w:after="0"/>
              <w:ind w:left="100"/>
              <w:rPr>
                <w:rFonts w:cs="Arial"/>
                <w:noProof/>
              </w:rPr>
            </w:pPr>
            <w:r w:rsidRPr="00D17301">
              <w:rPr>
                <w:rFonts w:cs="Arial"/>
                <w:noProof/>
              </w:rPr>
              <w:t>f_TC_</w:t>
            </w:r>
            <w:r w:rsidR="00D17301" w:rsidRPr="00D17301">
              <w:rPr>
                <w:rFonts w:cs="Arial"/>
                <w:noProof/>
              </w:rPr>
              <w:t>22_4_26_NBIOT</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1602485" w14:textId="1404DBAE" w:rsidR="00CD2971" w:rsidRPr="00D17301" w:rsidRDefault="00CD2971" w:rsidP="00D17301">
            <w:pPr>
              <w:rPr>
                <w:rFonts w:ascii="Arial" w:hAnsi="Arial" w:cs="Arial"/>
                <w:bCs/>
              </w:rPr>
            </w:pPr>
            <w:r w:rsidRPr="00D17301">
              <w:rPr>
                <w:rFonts w:ascii="Arial" w:hAnsi="Arial" w:cs="Arial"/>
                <w:bCs/>
                <w:lang w:val="en-US"/>
              </w:rPr>
              <w:t xml:space="preserve"> </w:t>
            </w:r>
            <w:r w:rsidR="00D17301" w:rsidRPr="00D17301">
              <w:rPr>
                <w:rFonts w:ascii="Arial" w:hAnsi="Arial" w:cs="Arial"/>
                <w:color w:val="000000"/>
              </w:rPr>
              <w:t xml:space="preserve">In the current TTCN implementation at step 3 the UE transmits the RR Connection REQ, step 4 RRC Connection setup is sent, test case expects to receive RRC connection Setup Complete at step 5. However, calling function f_NBIOT_RRC_ConnEst_DefWithNas would again expect to receive RRC connection REQ which is incorrect. </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6B1C01E" w14:textId="77777777" w:rsidR="00D17301" w:rsidRDefault="00D17301" w:rsidP="00633BD1">
            <w:pPr>
              <w:pStyle w:val="CRCoverPage"/>
              <w:spacing w:after="0"/>
              <w:rPr>
                <w:rFonts w:cs="Arial"/>
                <w:color w:val="000000"/>
              </w:rPr>
            </w:pPr>
            <w:r w:rsidRPr="00D17301">
              <w:rPr>
                <w:rFonts w:cs="Arial"/>
                <w:noProof/>
              </w:rPr>
              <w:t xml:space="preserve">Removed the call to function </w:t>
            </w:r>
            <w:r w:rsidRPr="00D17301">
              <w:rPr>
                <w:rFonts w:cs="Arial"/>
                <w:color w:val="000000"/>
              </w:rPr>
              <w:t xml:space="preserve">f_NBIOT_RRC_ConnEst_DefWithNas and </w:t>
            </w:r>
            <w:r w:rsidRPr="00D17301">
              <w:rPr>
                <w:rFonts w:cs="Arial"/>
                <w:noProof/>
              </w:rPr>
              <w:t>updated the code to expect RRC connection setup complete with security protected NAS</w:t>
            </w:r>
            <w:r w:rsidRPr="00D17301">
              <w:rPr>
                <w:rFonts w:cs="Arial"/>
                <w:color w:val="000000"/>
              </w:rPr>
              <w:t xml:space="preserve">_IndicationWithPiggybacking directly at step 5. </w:t>
            </w:r>
          </w:p>
          <w:p w14:paraId="4F8F0037" w14:textId="2761316C" w:rsidR="00CD2971" w:rsidRPr="00D17301" w:rsidRDefault="00D17301" w:rsidP="00633BD1">
            <w:pPr>
              <w:pStyle w:val="CRCoverPage"/>
              <w:spacing w:after="0"/>
              <w:rPr>
                <w:rFonts w:cs="Arial"/>
                <w:noProof/>
              </w:rPr>
            </w:pPr>
            <w:r w:rsidRPr="00D17301">
              <w:rPr>
                <w:rFonts w:cs="Arial"/>
                <w:color w:val="000000"/>
              </w:rPr>
              <w:t>Please see the details below</w:t>
            </w:r>
          </w:p>
        </w:tc>
      </w:tr>
      <w:tr w:rsidR="00CD2971" w:rsidRPr="00647F8D" w14:paraId="354578F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1F2346D6" w:rsidR="00CD2971" w:rsidRPr="00D17301" w:rsidRDefault="00D17301" w:rsidP="00633BD1">
            <w:pPr>
              <w:spacing w:after="0"/>
              <w:rPr>
                <w:rFonts w:ascii="Arial" w:hAnsi="Arial" w:cs="Arial"/>
                <w:noProof/>
                <w:lang w:val="en-US"/>
              </w:rPr>
            </w:pPr>
            <w:r w:rsidRPr="00D17301">
              <w:rPr>
                <w:rFonts w:ascii="Arial" w:hAnsi="Arial" w:cs="Arial"/>
                <w:lang w:val="en-US" w:eastAsia="ja-JP"/>
              </w:rPr>
              <w:t>NBIOT_RRC_ControlPlane.ttcn</w:t>
            </w:r>
          </w:p>
        </w:tc>
      </w:tr>
      <w:tr w:rsidR="00CD2971" w14:paraId="3B95408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7777777" w:rsidR="00CD2971" w:rsidRDefault="00CD2971" w:rsidP="00633BD1">
            <w:pPr>
              <w:rPr>
                <w:rFonts w:ascii="Arial" w:hAnsi="Arial"/>
                <w:highlight w:val="cyan"/>
              </w:rPr>
            </w:pP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633BD1">
        <w:tc>
          <w:tcPr>
            <w:tcW w:w="9855" w:type="dxa"/>
            <w:tcBorders>
              <w:top w:val="single" w:sz="4" w:space="0" w:color="auto"/>
              <w:left w:val="single" w:sz="4" w:space="0" w:color="auto"/>
              <w:bottom w:val="nil"/>
              <w:right w:val="single" w:sz="4" w:space="0" w:color="auto"/>
            </w:tcBorders>
          </w:tcPr>
          <w:p w14:paraId="495A68F4" w14:textId="1EA339CF" w:rsidR="00CD2971" w:rsidRDefault="00CD2971" w:rsidP="00633BD1">
            <w:pPr>
              <w:spacing w:after="0"/>
              <w:rPr>
                <w:rFonts w:ascii="Arial" w:hAnsi="Arial"/>
                <w:b/>
                <w:lang w:eastAsia="en-GB"/>
              </w:rPr>
            </w:pPr>
            <w:r>
              <w:rPr>
                <w:rFonts w:ascii="Arial" w:hAnsi="Arial"/>
                <w:b/>
                <w:lang w:eastAsia="en-GB"/>
              </w:rPr>
              <w:t>&lt;&lt;SKIPPED CODE&gt;&gt;</w:t>
            </w:r>
          </w:p>
          <w:p w14:paraId="6C5E34C1" w14:textId="77777777" w:rsidR="00B8631F" w:rsidRPr="0028751C" w:rsidRDefault="00CD2971" w:rsidP="00B8631F">
            <w:r w:rsidRPr="00CD2971">
              <w:rPr>
                <w:rFonts w:ascii="Arial" w:hAnsi="Arial"/>
                <w:lang w:eastAsia="en-GB"/>
              </w:rPr>
              <w:t xml:space="preserve">    </w:t>
            </w:r>
            <w:r w:rsidR="00B8631F" w:rsidRPr="0028751C">
              <w:t>//@siclog "Step 5" siclog@</w:t>
            </w:r>
          </w:p>
          <w:p w14:paraId="751AB749" w14:textId="77777777" w:rsidR="00B8631F" w:rsidRDefault="00B8631F" w:rsidP="00B8631F">
            <w:r>
              <w:t>v_NasInd := f_NBIOT_RRC_ConnEst_DefWithNas(nbiot_Cell1,</w:t>
            </w:r>
          </w:p>
          <w:p w14:paraId="1CF6705F" w14:textId="77777777" w:rsidR="00B8631F" w:rsidRDefault="00B8631F" w:rsidP="00B8631F">
            <w:r>
              <w:t xml:space="preserve">                                               cr_EstablishmentCause_NB_Any,</w:t>
            </w:r>
          </w:p>
          <w:p w14:paraId="3541A1F0" w14:textId="77777777" w:rsidR="00B8631F" w:rsidRDefault="00B8631F" w:rsidP="00B8631F">
            <w:r>
              <w:t xml:space="preserve">                                               cr_NAS_IndicationWithPiggybacking(tsc_SHT_NoSecurityProtection,</w:t>
            </w:r>
          </w:p>
          <w:p w14:paraId="31EE3B39" w14:textId="77777777" w:rsidR="00B8631F" w:rsidRDefault="00B8631F" w:rsidP="00B8631F">
            <w:r>
              <w:t xml:space="preserve">                                                                              cr_CIOT_ATTACH_REQUEST(cr_AdditionalUpdateType_CIOT),</w:t>
            </w:r>
          </w:p>
          <w:p w14:paraId="1B62B4AE" w14:textId="77777777" w:rsidR="00B8631F" w:rsidRDefault="00B8631F" w:rsidP="00B8631F">
            <w:r>
              <w:lastRenderedPageBreak/>
              <w:t xml:space="preserve">                                                                                 v_ESMMessage));</w:t>
            </w:r>
          </w:p>
          <w:p w14:paraId="34BA28D1" w14:textId="77777777" w:rsidR="00B8631F" w:rsidRDefault="00B8631F" w:rsidP="00B8631F">
            <w:r>
              <w:t>f_NBIOT_PreliminaryPass (__FILE__, __LINE__, "Step 5");</w:t>
            </w:r>
          </w:p>
          <w:p w14:paraId="64BC96D7" w14:textId="77777777" w:rsidR="00B8631F" w:rsidRDefault="00B8631F" w:rsidP="00B8631F">
            <w:r>
              <w:t xml:space="preserve">        </w:t>
            </w:r>
          </w:p>
          <w:p w14:paraId="31F3A9CC" w14:textId="77777777" w:rsidR="00B8631F" w:rsidRPr="0028751C" w:rsidRDefault="00B8631F" w:rsidP="00B8631F">
            <w:r w:rsidRPr="0028751C">
              <w:t xml:space="preserve">    //@siclog "Step 6-15" siclog@</w:t>
            </w:r>
          </w:p>
          <w:p w14:paraId="6BC5BBF7" w14:textId="77777777" w:rsidR="00B8631F" w:rsidRPr="00E978FC" w:rsidRDefault="00B8631F" w:rsidP="00B8631F">
            <w:pPr>
              <w:rPr>
                <w:color w:val="00B050"/>
              </w:rPr>
            </w:pPr>
            <w:r w:rsidRPr="0028751C">
              <w:t xml:space="preserve">    // Steps 5 to 14b1 of the registration procedure described in TS 36.508 subclause 8.1.5.2 are performed on Ncell 1</w:t>
            </w:r>
            <w:r w:rsidRPr="00E978FC">
              <w:rPr>
                <w:color w:val="00B050"/>
              </w:rPr>
              <w:t>.</w:t>
            </w:r>
          </w:p>
          <w:p w14:paraId="79052714" w14:textId="06B2316F" w:rsidR="00CD2971" w:rsidRPr="00CD2971" w:rsidRDefault="00B8631F" w:rsidP="00B8631F">
            <w:pPr>
              <w:rPr>
                <w:rFonts w:ascii="Arial" w:hAnsi="Arial"/>
                <w:lang w:eastAsia="en-GB"/>
              </w:rPr>
            </w:pPr>
            <w:r>
              <w:t xml:space="preserve">    f_NBIOT_InitialRegistration_Step5_14(nbiot_Cell1, CONTROL_PLANE, STATE2_NB_CONNECTED_UPDATED, v_NasInd);</w:t>
            </w:r>
          </w:p>
          <w:p w14:paraId="3A713CFF" w14:textId="77777777" w:rsidR="00CD2971" w:rsidRDefault="00CD2971" w:rsidP="00CD2971">
            <w:pPr>
              <w:spacing w:after="0"/>
              <w:rPr>
                <w:rFonts w:ascii="Arial" w:hAnsi="Arial"/>
                <w:b/>
                <w:lang w:eastAsia="en-GB"/>
              </w:rPr>
            </w:pPr>
          </w:p>
          <w:p w14:paraId="65FCA3E7"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633BD1">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633BD1">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633BD1">
        <w:tc>
          <w:tcPr>
            <w:tcW w:w="9855" w:type="dxa"/>
            <w:tcBorders>
              <w:top w:val="single" w:sz="4" w:space="0" w:color="auto"/>
              <w:left w:val="single" w:sz="4" w:space="0" w:color="auto"/>
              <w:bottom w:val="single" w:sz="4" w:space="0" w:color="auto"/>
              <w:right w:val="single" w:sz="4" w:space="0" w:color="auto"/>
            </w:tcBorders>
          </w:tcPr>
          <w:p w14:paraId="71983646" w14:textId="713DD96F" w:rsidR="00CD2971" w:rsidRDefault="00CD2971" w:rsidP="00633BD1">
            <w:pPr>
              <w:spacing w:after="0"/>
              <w:rPr>
                <w:rFonts w:ascii="Arial" w:hAnsi="Arial"/>
                <w:b/>
                <w:lang w:eastAsia="en-GB"/>
              </w:rPr>
            </w:pPr>
            <w:r>
              <w:rPr>
                <w:rFonts w:ascii="Arial" w:hAnsi="Arial"/>
                <w:b/>
                <w:lang w:eastAsia="en-GB"/>
              </w:rPr>
              <w:t>&lt;&lt;SKIPPED CODE&gt;&gt;</w:t>
            </w:r>
          </w:p>
          <w:p w14:paraId="2CE6F9A9" w14:textId="77777777" w:rsidR="00B8631F" w:rsidRPr="0028751C" w:rsidRDefault="00CD2971" w:rsidP="00B8631F">
            <w:r w:rsidRPr="00CD2971">
              <w:rPr>
                <w:rFonts w:ascii="Arial" w:hAnsi="Arial"/>
                <w:lang w:eastAsia="en-GB"/>
              </w:rPr>
              <w:t xml:space="preserve">    </w:t>
            </w:r>
            <w:r w:rsidR="00B8631F" w:rsidRPr="0028751C">
              <w:t>//@siclog "Step 5" siclog@</w:t>
            </w:r>
          </w:p>
          <w:p w14:paraId="340481B7" w14:textId="77777777" w:rsidR="00B8631F" w:rsidRPr="0028751C" w:rsidRDefault="00B8631F" w:rsidP="00B8631F">
            <w:r w:rsidRPr="0028751C">
              <w:t xml:space="preserve">// WA# </w:t>
            </w:r>
          </w:p>
          <w:p w14:paraId="2BF12199" w14:textId="77777777" w:rsidR="00B8631F" w:rsidRPr="00E978FC" w:rsidRDefault="00B8631F" w:rsidP="00B8631F">
            <w:pPr>
              <w:rPr>
                <w:highlight w:val="yellow"/>
              </w:rPr>
            </w:pPr>
            <w:r>
              <w:t xml:space="preserve">     v_NasInd </w:t>
            </w:r>
            <w:r w:rsidRPr="00E978FC">
              <w:rPr>
                <w:highlight w:val="yellow"/>
              </w:rPr>
              <w:t>:= f_NBIOT_RRCConnectionSetupComplete_Def(nbiot_Cell1,</w:t>
            </w:r>
          </w:p>
          <w:p w14:paraId="5CA2B56F" w14:textId="77777777" w:rsidR="00B8631F" w:rsidRPr="00E978FC" w:rsidRDefault="00B8631F" w:rsidP="00B8631F">
            <w:pPr>
              <w:rPr>
                <w:highlight w:val="yellow"/>
              </w:rPr>
            </w:pPr>
            <w:r w:rsidRPr="00E978FC">
              <w:rPr>
                <w:highlight w:val="yellow"/>
              </w:rPr>
              <w:t xml:space="preserve">                                                       cr_508_RRCConnectionSetupComplete_NB(tsc_RRC_TI_Def, f_NBIOT_CellInfo_GetSelectedPlmnIndex(nbiot_Cell1)),</w:t>
            </w:r>
          </w:p>
          <w:p w14:paraId="69174EC5" w14:textId="77777777" w:rsidR="00B8631F" w:rsidRPr="00E978FC" w:rsidRDefault="00B8631F" w:rsidP="00B8631F">
            <w:pPr>
              <w:rPr>
                <w:highlight w:val="yellow"/>
              </w:rPr>
            </w:pPr>
            <w:r w:rsidRPr="00E978FC">
              <w:rPr>
                <w:highlight w:val="yellow"/>
              </w:rPr>
              <w:t xml:space="preserve">                                                       cr_NAS_IndicationWithPiggybacking(tsc_SHT_IntegrityProtected,</w:t>
            </w:r>
          </w:p>
          <w:p w14:paraId="3E35C78A" w14:textId="77777777" w:rsidR="00B8631F" w:rsidRPr="00E978FC" w:rsidRDefault="00B8631F" w:rsidP="00B8631F">
            <w:pPr>
              <w:rPr>
                <w:highlight w:val="yellow"/>
              </w:rPr>
            </w:pPr>
            <w:r w:rsidRPr="00E978FC">
              <w:rPr>
                <w:highlight w:val="yellow"/>
              </w:rPr>
              <w:t xml:space="preserve">                                                                                 cr_CIOT_ATTACH_REQUEST(cr_AdditionalUpdateType_CIOT),</w:t>
            </w:r>
          </w:p>
          <w:p w14:paraId="3034C928" w14:textId="77777777" w:rsidR="00B8631F" w:rsidRDefault="00B8631F" w:rsidP="00B8631F">
            <w:r w:rsidRPr="00E978FC">
              <w:rPr>
                <w:highlight w:val="yellow"/>
              </w:rPr>
              <w:t xml:space="preserve">                                                                                 v_ESMMessage));</w:t>
            </w:r>
          </w:p>
          <w:p w14:paraId="7415DD11" w14:textId="77777777" w:rsidR="00B8631F" w:rsidRDefault="00B8631F" w:rsidP="00B8631F">
            <w:r>
              <w:t xml:space="preserve"> f_NBIOT_PreliminaryPass (__FILE__, __LINE__, "Step 5");</w:t>
            </w:r>
          </w:p>
          <w:p w14:paraId="05CED7B4" w14:textId="77777777" w:rsidR="00B8631F" w:rsidRDefault="00B8631F" w:rsidP="00B8631F">
            <w:r>
              <w:t xml:space="preserve">        </w:t>
            </w:r>
          </w:p>
          <w:p w14:paraId="6B35D80C" w14:textId="77777777" w:rsidR="00B8631F" w:rsidRPr="0028751C" w:rsidRDefault="00B8631F" w:rsidP="00B8631F">
            <w:r w:rsidRPr="0028751C">
              <w:t xml:space="preserve">    //@siclog "Step 6-15" siclog@</w:t>
            </w:r>
          </w:p>
          <w:p w14:paraId="0BAE4564" w14:textId="77777777" w:rsidR="00B8631F" w:rsidRPr="0028751C" w:rsidRDefault="00B8631F" w:rsidP="00B8631F">
            <w:r w:rsidRPr="0028751C">
              <w:t xml:space="preserve">    // Steps 5 to 14b1 of the registration procedure described in TS 36.508 subclause 8.1.5.2 are performed on Ncell 1.</w:t>
            </w:r>
          </w:p>
          <w:p w14:paraId="37A8B8B6" w14:textId="77777777" w:rsidR="00B8631F" w:rsidRDefault="00B8631F" w:rsidP="00B8631F">
            <w:r>
              <w:t xml:space="preserve">    f_NBIOT_InitialRegistration_Step5_14(nbiot_Cell1, CONTROL_PLANE, STATE2_NB_CONNECTED_UPDATED, v_NasInd);</w:t>
            </w:r>
          </w:p>
          <w:p w14:paraId="43B0D08F" w14:textId="7D1F2F4F" w:rsidR="00CD2971" w:rsidRPr="001B5F76" w:rsidRDefault="00CD2971" w:rsidP="00B8631F">
            <w:pPr>
              <w:spacing w:after="0"/>
              <w:rPr>
                <w:rFonts w:ascii="Arial" w:hAnsi="Arial"/>
                <w:lang w:eastAsia="en-GB"/>
              </w:rPr>
            </w:pPr>
          </w:p>
          <w:p w14:paraId="73E9571D" w14:textId="77777777" w:rsidR="001B5F76" w:rsidRPr="002C0D20" w:rsidRDefault="001B5F76" w:rsidP="001B5F76">
            <w:pPr>
              <w:spacing w:after="0"/>
              <w:rPr>
                <w:rFonts w:ascii="Arial" w:hAnsi="Arial"/>
                <w:b/>
                <w:lang w:eastAsia="en-GB"/>
              </w:rPr>
            </w:pPr>
          </w:p>
          <w:p w14:paraId="67A107B3"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1" w:name="_Toc113962123"/>
      <w:r>
        <w:rPr>
          <w:rFonts w:cs="Arial"/>
          <w:b/>
        </w:rPr>
        <w:t>Branches executed</w:t>
      </w:r>
      <w:bookmarkEnd w:id="15"/>
      <w:bookmarkEnd w:id="21"/>
    </w:p>
    <w:p w14:paraId="2A705055" w14:textId="7D867FD8" w:rsidR="00EB118E" w:rsidRDefault="00EB118E" w:rsidP="00EB118E">
      <w:r w:rsidRPr="006E5F56">
        <w:t>The test case was executed</w:t>
      </w:r>
      <w:r>
        <w:t xml:space="preserve"> </w:t>
      </w:r>
      <w:r w:rsidRPr="006E5F56">
        <w:t xml:space="preserve">on </w:t>
      </w:r>
      <w:r w:rsidR="00D16E45">
        <w:t>Eutra band 5</w:t>
      </w:r>
      <w:r w:rsidR="005E26D9">
        <w:rPr>
          <w:rFonts w:ascii="Arial" w:hAnsi="Arial" w:cs="Arial"/>
          <w:color w:val="080B0C"/>
          <w:shd w:val="clear" w:color="auto" w:fill="FFFFFF"/>
        </w:rPr>
        <w:t xml:space="preserve"> with </w:t>
      </w:r>
      <w:r w:rsidR="00D16E45">
        <w:rPr>
          <w:rFonts w:ascii="Arial" w:hAnsi="Arial" w:cs="Arial"/>
          <w:color w:val="080B0C"/>
          <w:shd w:val="clear" w:color="auto" w:fill="FFFFFF"/>
        </w:rPr>
        <w:t>E</w:t>
      </w:r>
      <w:r w:rsidR="005E26D9">
        <w:rPr>
          <w:rFonts w:ascii="Arial" w:hAnsi="Arial" w:cs="Arial"/>
          <w:color w:val="080B0C"/>
          <w:shd w:val="clear" w:color="auto" w:fill="FFFFFF"/>
        </w:rPr>
        <w:t>EA1/</w:t>
      </w:r>
      <w:r w:rsidR="00D16E45">
        <w:rPr>
          <w:rFonts w:ascii="Arial" w:hAnsi="Arial" w:cs="Arial"/>
          <w:color w:val="080B0C"/>
          <w:shd w:val="clear" w:color="auto" w:fill="FFFFFF"/>
        </w:rPr>
        <w:t>E</w:t>
      </w:r>
      <w:r w:rsidR="005E26D9">
        <w:rPr>
          <w:rFonts w:ascii="Arial" w:hAnsi="Arial" w:cs="Arial"/>
          <w:color w:val="080B0C"/>
          <w:shd w:val="clear" w:color="auto" w:fill="FFFFFF"/>
        </w:rPr>
        <w:t>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2" w:name="_Toc93417462"/>
      <w:bookmarkStart w:id="23" w:name="_Toc113962124"/>
      <w:r w:rsidRPr="00854C55">
        <w:rPr>
          <w:rFonts w:cs="Arial"/>
          <w:b/>
        </w:rPr>
        <w:lastRenderedPageBreak/>
        <w:t>Execution Log Files</w:t>
      </w:r>
      <w:bookmarkEnd w:id="22"/>
      <w:bookmarkEnd w:id="23"/>
    </w:p>
    <w:p w14:paraId="4E78BDDF" w14:textId="415CEEEB" w:rsidR="00D31457" w:rsidRPr="00BE77D1" w:rsidRDefault="00BE77D1" w:rsidP="00167B6D">
      <w:pPr>
        <w:pStyle w:val="Heading2"/>
        <w:numPr>
          <w:ilvl w:val="1"/>
          <w:numId w:val="9"/>
        </w:numPr>
        <w:overflowPunct w:val="0"/>
        <w:autoSpaceDE w:val="0"/>
        <w:autoSpaceDN w:val="0"/>
        <w:adjustRightInd w:val="0"/>
        <w:spacing w:before="480" w:after="240"/>
        <w:textAlignment w:val="baseline"/>
        <w:rPr>
          <w:rFonts w:cs="Arial"/>
          <w:b/>
        </w:rPr>
      </w:pPr>
      <w:bookmarkStart w:id="24" w:name="_Toc113612035"/>
      <w:bookmarkStart w:id="25" w:name="_Toc113962125"/>
      <w:r w:rsidRPr="00BE77D1">
        <w:rPr>
          <w:rFonts w:cs="Arial"/>
          <w:lang w:eastAsia="ja-JP"/>
        </w:rPr>
        <w:t>Hisilicon Hi15EVK</w:t>
      </w:r>
      <w:bookmarkEnd w:id="24"/>
      <w:bookmarkEnd w:id="25"/>
    </w:p>
    <w:p w14:paraId="7D7B35CC" w14:textId="5D5C972E" w:rsidR="00EB118E" w:rsidRDefault="00A02718" w:rsidP="00EB118E">
      <w:pPr>
        <w:rPr>
          <w:rFonts w:cs="Arial"/>
        </w:rPr>
      </w:pPr>
      <w:r>
        <w:rPr>
          <w:rFonts w:cs="Arial"/>
        </w:rPr>
        <w:t>The</w:t>
      </w:r>
      <w:r>
        <w:t xml:space="preserve"> </w:t>
      </w:r>
      <w:r w:rsidR="00BE77D1">
        <w:t>Hisilicon HiEVK</w:t>
      </w:r>
      <w:r w:rsidR="000342CA">
        <w:t xml:space="preserve"> UE</w:t>
      </w:r>
      <w:r>
        <w:rPr>
          <w:rFonts w:cs="Arial"/>
        </w:rPr>
        <w:t xml:space="preserve"> passed </w:t>
      </w:r>
      <w:r w:rsidR="00EB118E">
        <w:rPr>
          <w:rFonts w:cs="Arial"/>
        </w:rPr>
        <w:t>this test case on</w:t>
      </w:r>
      <w:r w:rsidR="00EB118E">
        <w:t xml:space="preserve"> R</w:t>
      </w:r>
      <w:r w:rsidR="00BE77D1">
        <w:t>&amp;S CMW 500</w:t>
      </w:r>
      <w:r w:rsidR="00EB118E">
        <w:t xml:space="preserv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2E7E2B4E" w:rsidR="00EB118E" w:rsidRDefault="00EB118E" w:rsidP="00EB118E">
      <w:pPr>
        <w:overflowPunct w:val="0"/>
        <w:autoSpaceDE w:val="0"/>
        <w:autoSpaceDN w:val="0"/>
        <w:adjustRightInd w:val="0"/>
        <w:ind w:left="284"/>
        <w:rPr>
          <w:rFonts w:cs="Arial"/>
        </w:rPr>
      </w:pPr>
      <w:r>
        <w:rPr>
          <w:rFonts w:cs="Arial"/>
        </w:rPr>
        <w:t>TC_</w:t>
      </w:r>
      <w:r w:rsidR="00BE77D1">
        <w:rPr>
          <w:rFonts w:cs="Arial"/>
        </w:rPr>
        <w:t>22_4_26_Hisilicon.log</w:t>
      </w:r>
    </w:p>
    <w:p w14:paraId="3C2E5044" w14:textId="2F944F48" w:rsidR="00656A28" w:rsidRDefault="00656A28" w:rsidP="003F757E">
      <w:pPr>
        <w:pStyle w:val="ListParagraph"/>
        <w:overflowPunct w:val="0"/>
        <w:autoSpaceDE w:val="0"/>
        <w:autoSpaceDN w:val="0"/>
        <w:adjustRightInd w:val="0"/>
        <w:ind w:left="432"/>
      </w:pPr>
      <w:bookmarkStart w:id="26" w:name="_Toc107478890"/>
      <w:bookmarkEnd w:id="16"/>
      <w:bookmarkEnd w:id="17"/>
      <w:bookmarkEnd w:id="18"/>
      <w:bookmarkEnd w:id="19"/>
      <w:bookmarkEnd w:id="20"/>
      <w:r w:rsidRPr="00F829B4">
        <w:t>(</w:t>
      </w:r>
      <w:r w:rsidRPr="00656A28">
        <w:rPr>
          <w:u w:val="single"/>
        </w:rPr>
        <w:t>Note:</w:t>
      </w:r>
      <w:r w:rsidRPr="00F829B4">
        <w:t xml:space="preserve"> PICS/PIXIT settings are captured at the beginning of the TLI log)</w:t>
      </w:r>
    </w:p>
    <w:p w14:paraId="57CA1260" w14:textId="77777777" w:rsidR="00656A28" w:rsidRPr="003F757E" w:rsidRDefault="00656A28" w:rsidP="003F757E">
      <w:pPr>
        <w:rPr>
          <w:rFonts w:cs="Arial"/>
          <w:color w:val="000000"/>
        </w:rPr>
      </w:pPr>
      <w:r w:rsidRPr="003F75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148D3CF" w14:textId="77777777" w:rsidR="00D01CA9" w:rsidRPr="008706A9" w:rsidRDefault="00D01CA9" w:rsidP="00D01CA9">
      <w:pPr>
        <w:pStyle w:val="Heading1"/>
        <w:numPr>
          <w:ilvl w:val="0"/>
          <w:numId w:val="1"/>
        </w:numPr>
        <w:overflowPunct w:val="0"/>
        <w:autoSpaceDE w:val="0"/>
        <w:autoSpaceDN w:val="0"/>
        <w:adjustRightInd w:val="0"/>
        <w:rPr>
          <w:rFonts w:cs="Arial"/>
          <w:b/>
        </w:rPr>
      </w:pPr>
      <w:bookmarkStart w:id="27" w:name="_Toc113962126"/>
      <w:r w:rsidRPr="008706A9">
        <w:rPr>
          <w:rFonts w:cs="Arial"/>
          <w:b/>
        </w:rPr>
        <w:t>References</w:t>
      </w:r>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01CA9" w14:paraId="731BAB8D" w14:textId="77777777" w:rsidTr="00265867">
        <w:tc>
          <w:tcPr>
            <w:tcW w:w="709" w:type="dxa"/>
          </w:tcPr>
          <w:p w14:paraId="61F253C2" w14:textId="77777777" w:rsidR="00D01CA9" w:rsidRPr="008706A9" w:rsidRDefault="00D01CA9" w:rsidP="00265867">
            <w:pPr>
              <w:pStyle w:val="FP"/>
              <w:spacing w:before="40" w:after="40"/>
              <w:rPr>
                <w:rFonts w:cs="Arial"/>
                <w:b/>
                <w:sz w:val="18"/>
                <w:lang w:eastAsia="en-GB"/>
              </w:rPr>
            </w:pPr>
          </w:p>
        </w:tc>
        <w:tc>
          <w:tcPr>
            <w:tcW w:w="7667" w:type="dxa"/>
          </w:tcPr>
          <w:p w14:paraId="28843616" w14:textId="77777777" w:rsidR="00D01CA9" w:rsidRDefault="00D01CA9" w:rsidP="00265867">
            <w:pPr>
              <w:overflowPunct w:val="0"/>
              <w:autoSpaceDE w:val="0"/>
              <w:autoSpaceDN w:val="0"/>
              <w:adjustRightInd w:val="0"/>
              <w:spacing w:before="40" w:after="40"/>
              <w:rPr>
                <w:rFonts w:ascii="Arial" w:hAnsi="Arial" w:cs="Arial"/>
                <w:b/>
                <w:sz w:val="18"/>
                <w:lang w:eastAsia="en-GB"/>
              </w:rPr>
            </w:pPr>
          </w:p>
        </w:tc>
      </w:tr>
      <w:tr w:rsidR="00D01CA9" w14:paraId="7EB5B4CD" w14:textId="77777777" w:rsidTr="00265867">
        <w:tc>
          <w:tcPr>
            <w:tcW w:w="709" w:type="dxa"/>
            <w:hideMark/>
          </w:tcPr>
          <w:p w14:paraId="07913DF5" w14:textId="77777777" w:rsidR="00D01CA9" w:rsidRPr="008706A9" w:rsidRDefault="00D01CA9" w:rsidP="00265867">
            <w:pPr>
              <w:pStyle w:val="FP"/>
              <w:spacing w:before="40" w:after="40"/>
              <w:rPr>
                <w:rFonts w:cs="Arial"/>
                <w:b/>
                <w:sz w:val="18"/>
                <w:lang w:eastAsia="en-GB"/>
              </w:rPr>
            </w:pPr>
            <w:r w:rsidRPr="008706A9">
              <w:rPr>
                <w:rFonts w:cs="Arial"/>
                <w:b/>
                <w:sz w:val="18"/>
              </w:rPr>
              <w:t>[1]</w:t>
            </w:r>
          </w:p>
        </w:tc>
        <w:tc>
          <w:tcPr>
            <w:tcW w:w="7667" w:type="dxa"/>
            <w:hideMark/>
          </w:tcPr>
          <w:p w14:paraId="6A028BAF" w14:textId="5CB14E0E" w:rsidR="00D01CA9" w:rsidRDefault="00D01CA9" w:rsidP="00265867">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w:t>
            </w:r>
            <w:r w:rsidR="00B8120D">
              <w:rPr>
                <w:b/>
              </w:rPr>
              <w:t>1076</w:t>
            </w:r>
            <w:r w:rsidRPr="00F829B4">
              <w:t xml:space="preserve">:   Supporting information for </w:t>
            </w:r>
            <w:r w:rsidRPr="002C0D20">
              <w:t xml:space="preserve">Addition of </w:t>
            </w:r>
            <w:r w:rsidR="00BE77D1">
              <w:t>NBIOT testcase 22.4.26</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01A6" w14:textId="77777777" w:rsidR="009B35AF" w:rsidRDefault="009B35AF">
      <w:r>
        <w:separator/>
      </w:r>
    </w:p>
  </w:endnote>
  <w:endnote w:type="continuationSeparator" w:id="0">
    <w:p w14:paraId="61A5EF0F" w14:textId="77777777" w:rsidR="009B35AF" w:rsidRDefault="009B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776D5" w14:textId="77777777" w:rsidR="00D17301" w:rsidRDefault="00D173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F3A17" w14:textId="77777777" w:rsidR="00D17301" w:rsidRDefault="00D173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72EC" w14:textId="77777777" w:rsidR="00D17301" w:rsidRDefault="00D1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D16A" w14:textId="77777777" w:rsidR="009B35AF" w:rsidRDefault="009B35AF">
      <w:r>
        <w:separator/>
      </w:r>
    </w:p>
  </w:footnote>
  <w:footnote w:type="continuationSeparator" w:id="0">
    <w:p w14:paraId="015D67B5" w14:textId="77777777" w:rsidR="009B35AF" w:rsidRDefault="009B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36774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200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410800">
    <w:abstractNumId w:val="1"/>
  </w:num>
  <w:num w:numId="4" w16cid:durableId="2142188564">
    <w:abstractNumId w:val="6"/>
  </w:num>
  <w:num w:numId="5" w16cid:durableId="195428745">
    <w:abstractNumId w:val="2"/>
  </w:num>
  <w:num w:numId="6" w16cid:durableId="1168717670">
    <w:abstractNumId w:val="5"/>
  </w:num>
  <w:num w:numId="7" w16cid:durableId="485172890">
    <w:abstractNumId w:val="7"/>
  </w:num>
  <w:num w:numId="8" w16cid:durableId="193999655">
    <w:abstractNumId w:val="0"/>
  </w:num>
  <w:num w:numId="9" w16cid:durableId="61488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2CA"/>
    <w:rsid w:val="00036A65"/>
    <w:rsid w:val="00040894"/>
    <w:rsid w:val="000513D5"/>
    <w:rsid w:val="00052B7E"/>
    <w:rsid w:val="00053283"/>
    <w:rsid w:val="0005385C"/>
    <w:rsid w:val="0005799C"/>
    <w:rsid w:val="00061CA3"/>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3F7C"/>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0032"/>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4305"/>
    <w:rsid w:val="002658E6"/>
    <w:rsid w:val="0026773D"/>
    <w:rsid w:val="00267A1C"/>
    <w:rsid w:val="002702F7"/>
    <w:rsid w:val="00271465"/>
    <w:rsid w:val="00272E2D"/>
    <w:rsid w:val="002735AD"/>
    <w:rsid w:val="00274B8B"/>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907"/>
    <w:rsid w:val="002D7C7D"/>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11F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3F757E"/>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4BCD"/>
    <w:rsid w:val="00575A8F"/>
    <w:rsid w:val="00580DFC"/>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6D9"/>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56A28"/>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35BC"/>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0C8D"/>
    <w:rsid w:val="008F686C"/>
    <w:rsid w:val="00902980"/>
    <w:rsid w:val="00907252"/>
    <w:rsid w:val="009079CE"/>
    <w:rsid w:val="00907E9E"/>
    <w:rsid w:val="00910002"/>
    <w:rsid w:val="009131B6"/>
    <w:rsid w:val="009148DE"/>
    <w:rsid w:val="00914EC6"/>
    <w:rsid w:val="00916C3F"/>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B35AF"/>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19C7"/>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0D"/>
    <w:rsid w:val="00B81263"/>
    <w:rsid w:val="00B81F62"/>
    <w:rsid w:val="00B82563"/>
    <w:rsid w:val="00B82DEA"/>
    <w:rsid w:val="00B8590A"/>
    <w:rsid w:val="00B8631F"/>
    <w:rsid w:val="00B93CA7"/>
    <w:rsid w:val="00B968C8"/>
    <w:rsid w:val="00BA0E15"/>
    <w:rsid w:val="00BA3EC5"/>
    <w:rsid w:val="00BA3EE1"/>
    <w:rsid w:val="00BA51D9"/>
    <w:rsid w:val="00BA5E83"/>
    <w:rsid w:val="00BB3D5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7D1"/>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1CA9"/>
    <w:rsid w:val="00D0218C"/>
    <w:rsid w:val="00D03F9A"/>
    <w:rsid w:val="00D06D51"/>
    <w:rsid w:val="00D11C6E"/>
    <w:rsid w:val="00D11F5B"/>
    <w:rsid w:val="00D16E45"/>
    <w:rsid w:val="00D17301"/>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826FD"/>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DF2C1D"/>
    <w:rsid w:val="00E01AC3"/>
    <w:rsid w:val="00E05BB5"/>
    <w:rsid w:val="00E05EE0"/>
    <w:rsid w:val="00E067B4"/>
    <w:rsid w:val="00E101ED"/>
    <w:rsid w:val="00E10979"/>
    <w:rsid w:val="00E13D91"/>
    <w:rsid w:val="00E13F3D"/>
    <w:rsid w:val="00E14482"/>
    <w:rsid w:val="00E147D8"/>
    <w:rsid w:val="00E14F52"/>
    <w:rsid w:val="00E20C44"/>
    <w:rsid w:val="00E241C0"/>
    <w:rsid w:val="00E25CAB"/>
    <w:rsid w:val="00E32D01"/>
    <w:rsid w:val="00E3418A"/>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2300"/>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028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01CA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A5F61-ABC8-4268-98E1-D17C59FF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680</Words>
  <Characters>6425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2022-09-13T10:42:00Z</dcterms:created>
  <dcterms:modified xsi:type="dcterms:W3CDTF">2022-11-11T17:13:00Z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