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D2A6B" w14:textId="799B8852" w:rsidR="00E40A7D" w:rsidRDefault="00E40A7D" w:rsidP="00E40A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</w:t>
        </w:r>
        <w:r w:rsidR="00BC1D52">
          <w:rPr>
            <w:b/>
            <w:i/>
            <w:noProof/>
            <w:sz w:val="28"/>
          </w:rPr>
          <w:t>297</w:t>
        </w:r>
      </w:fldSimple>
    </w:p>
    <w:p w14:paraId="12F13785" w14:textId="77777777" w:rsidR="00E40A7D" w:rsidRDefault="00E40A7D" w:rsidP="00E40A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0A7D" w14:paraId="4E1E5012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BAB7A" w14:textId="77777777" w:rsidR="00E40A7D" w:rsidRDefault="00E40A7D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0A7D" w14:paraId="25044B4F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299D4" w14:textId="77777777" w:rsidR="00E40A7D" w:rsidRDefault="00E40A7D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0A7D" w14:paraId="4BE66A9A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9E1C1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35325DA9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61946657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2713FD" w14:textId="77777777" w:rsidR="00E40A7D" w:rsidRPr="00410371" w:rsidRDefault="00E40A7D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7369878" w14:textId="77777777" w:rsidR="00E40A7D" w:rsidRDefault="00E40A7D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83F8FB" w14:textId="77777777" w:rsidR="00E40A7D" w:rsidRPr="00410371" w:rsidRDefault="00E40A7D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2723</w:t>
              </w:r>
            </w:fldSimple>
          </w:p>
        </w:tc>
        <w:tc>
          <w:tcPr>
            <w:tcW w:w="709" w:type="dxa"/>
          </w:tcPr>
          <w:p w14:paraId="75F3704D" w14:textId="77777777" w:rsidR="00E40A7D" w:rsidRDefault="00E40A7D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281FE1" w14:textId="7C5C1C65" w:rsidR="00E40A7D" w:rsidRPr="00410371" w:rsidRDefault="00BC1D52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95BAF69" w14:textId="77777777" w:rsidR="00E40A7D" w:rsidRDefault="00E40A7D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54395" w14:textId="28B9ACCD" w:rsidR="00E40A7D" w:rsidRPr="00410371" w:rsidRDefault="00E40A7D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BC1D5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E8F75" w14:textId="77777777" w:rsidR="00E40A7D" w:rsidRDefault="00E40A7D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40A7D" w14:paraId="788B70D4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FF449" w14:textId="77777777" w:rsidR="00E40A7D" w:rsidRDefault="00E40A7D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40A7D" w14:paraId="457FC593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46CD4" w14:textId="77777777" w:rsidR="00E40A7D" w:rsidRPr="00F25D98" w:rsidRDefault="00E40A7D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0A7D" w14:paraId="061298E1" w14:textId="77777777" w:rsidTr="00FE0200">
        <w:tc>
          <w:tcPr>
            <w:tcW w:w="9641" w:type="dxa"/>
            <w:gridSpan w:val="9"/>
          </w:tcPr>
          <w:p w14:paraId="51CB79F5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7FA04C" w14:textId="77777777" w:rsidR="00E40A7D" w:rsidRDefault="00E40A7D" w:rsidP="00E40A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0A7D" w14:paraId="5BBFE23B" w14:textId="77777777" w:rsidTr="00FE0200">
        <w:tc>
          <w:tcPr>
            <w:tcW w:w="2835" w:type="dxa"/>
          </w:tcPr>
          <w:p w14:paraId="45352BB2" w14:textId="77777777" w:rsidR="00E40A7D" w:rsidRDefault="00E40A7D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DA2C53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E32BC5" w14:textId="77777777" w:rsidR="00E40A7D" w:rsidRDefault="00E40A7D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12E036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04193" w14:textId="77777777" w:rsidR="00E40A7D" w:rsidRDefault="00E40A7D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506299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E331EB" w14:textId="77777777" w:rsidR="00E40A7D" w:rsidRDefault="00E40A7D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FECFE5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A87FE" w14:textId="77777777" w:rsidR="00E40A7D" w:rsidRDefault="00E40A7D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56CBCB" w14:textId="77777777" w:rsidR="00E40A7D" w:rsidRDefault="00E40A7D" w:rsidP="00E40A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0A7D" w14:paraId="3C33BA25" w14:textId="77777777" w:rsidTr="00FE0200">
        <w:tc>
          <w:tcPr>
            <w:tcW w:w="9640" w:type="dxa"/>
            <w:gridSpan w:val="11"/>
          </w:tcPr>
          <w:p w14:paraId="7BD52D31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55F01B3F" w14:textId="77777777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8F556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89A30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8.2.2.8.1</w:t>
              </w:r>
            </w:fldSimple>
          </w:p>
        </w:tc>
      </w:tr>
      <w:tr w:rsidR="00E40A7D" w14:paraId="3E7EF72B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77522ABB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E48E3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0BA8022B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27DD0A22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A8833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40A7D" w14:paraId="4B8066A9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4767E5D7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E9481D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0A7D" w14:paraId="1E93CA9F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7EF516A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31830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5CBF5951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26D0FFCB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F1D3E8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5B37DB" w14:textId="77777777" w:rsidR="00E40A7D" w:rsidRDefault="00E40A7D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7ABED3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77E91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2022-08-26</w:t>
              </w:r>
            </w:fldSimple>
          </w:p>
        </w:tc>
      </w:tr>
      <w:tr w:rsidR="00E40A7D" w14:paraId="39561CAA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3D24DB2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FB7444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A81CEF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6ADA8F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F82B4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1E53F9D5" w14:textId="77777777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68777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7B4AD" w14:textId="77777777" w:rsidR="00E40A7D" w:rsidRDefault="00E40A7D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B1F87" w14:textId="77777777" w:rsidR="00E40A7D" w:rsidRDefault="00E40A7D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526E1" w14:textId="77777777" w:rsidR="00E40A7D" w:rsidRDefault="00E40A7D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15F5A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40A7D" w14:paraId="0D059984" w14:textId="77777777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416B4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07C551" w14:textId="77777777" w:rsidR="00E40A7D" w:rsidRDefault="00E40A7D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298AAB" w14:textId="77777777" w:rsidR="00E40A7D" w:rsidRDefault="00E40A7D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B99E96" w14:textId="77777777" w:rsidR="00E40A7D" w:rsidRPr="007C2097" w:rsidRDefault="00E40A7D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0A7D" w14:paraId="7C5A0E72" w14:textId="77777777" w:rsidTr="00FE0200">
        <w:tc>
          <w:tcPr>
            <w:tcW w:w="1843" w:type="dxa"/>
          </w:tcPr>
          <w:p w14:paraId="2ADF1932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D66E80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525134B3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92579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F68BF" w14:textId="77777777" w:rsidR="00E40A7D" w:rsidRDefault="00E40A7D" w:rsidP="00E40A7D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function : </w:t>
            </w:r>
            <w:r w:rsidRPr="006211C6">
              <w:rPr>
                <w:rFonts w:cs="Arial"/>
                <w:b/>
                <w:lang w:eastAsia="en-GB"/>
              </w:rPr>
              <w:t>fl_TC_8_2_2_8_1_ENDC_EUTRA_TestBody</w:t>
            </w:r>
          </w:p>
          <w:p w14:paraId="0D7266C5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8DD3EF2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10-11,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14:paraId="5AC4D0A2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0132B5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and 8</w:t>
            </w:r>
            <w:r w:rsidRPr="000132B5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parameters being swapped</w:t>
            </w:r>
          </w:p>
          <w:p w14:paraId="4B84C778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FE520A8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13-14 and at steps 16-17 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14:paraId="5422B39B" w14:textId="77777777" w:rsidR="00E40A7D" w:rsidRPr="00E5624B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37607C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parameter incorrectly </w:t>
            </w:r>
          </w:p>
        </w:tc>
      </w:tr>
      <w:tr w:rsidR="00E40A7D" w14:paraId="5BF1487C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8661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2F86D" w14:textId="77777777" w:rsidR="00E40A7D" w:rsidRPr="00CF39F2" w:rsidRDefault="00E40A7D" w:rsidP="00E40A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0A7D" w14:paraId="712F83A0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6A38C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D1E48" w14:textId="77777777" w:rsidR="00E40A7D" w:rsidRPr="00647A8E" w:rsidRDefault="00E40A7D" w:rsidP="00E40A7D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  <w:r>
              <w:rPr>
                <w:rFonts w:cs="Arial"/>
                <w:lang w:eastAsia="en-GB"/>
              </w:rPr>
              <w:t xml:space="preserve"> is called with the correct parameters at steps 10-11 , steps 13-14 and at steps 16-17</w:t>
            </w:r>
          </w:p>
        </w:tc>
      </w:tr>
      <w:tr w:rsidR="00E40A7D" w14:paraId="48C36437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9784D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90076" w14:textId="77777777" w:rsidR="00E40A7D" w:rsidRPr="00647A8E" w:rsidRDefault="00E40A7D" w:rsidP="00E40A7D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40A7D" w14:paraId="67CEBC63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87869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0133D" w14:textId="77777777" w:rsidR="00E40A7D" w:rsidRPr="00CF39F2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E40A7D" w14:paraId="438DE6B4" w14:textId="77777777" w:rsidTr="00FE0200">
        <w:tc>
          <w:tcPr>
            <w:tcW w:w="2694" w:type="dxa"/>
            <w:gridSpan w:val="2"/>
          </w:tcPr>
          <w:p w14:paraId="011E08C5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432922" w14:textId="77777777" w:rsidR="00E40A7D" w:rsidRDefault="00E40A7D" w:rsidP="00E40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228444B2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8553E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AFACC" w14:textId="77777777" w:rsidR="00E40A7D" w:rsidRDefault="00E40A7D" w:rsidP="00E40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8.2.2.8.1.ENDC</w:t>
            </w:r>
          </w:p>
        </w:tc>
      </w:tr>
      <w:tr w:rsidR="00E40A7D" w14:paraId="6F457B98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C194F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3D1D3" w14:textId="77777777" w:rsidR="00E40A7D" w:rsidRDefault="00E40A7D" w:rsidP="00E40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6A10967B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35E4B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548A0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9FF2C0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30744F" w14:textId="77777777" w:rsidR="00E40A7D" w:rsidRDefault="00E40A7D" w:rsidP="00E40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ADC42" w14:textId="77777777"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14:paraId="4C18C5CE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9E9F7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1772F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6005E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8FC1F" w14:textId="77777777" w:rsidR="00E40A7D" w:rsidRDefault="00E40A7D" w:rsidP="00E40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D39A1" w14:textId="77777777"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14:paraId="5D3B2FC0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95463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75106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C4525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580EB" w14:textId="77777777" w:rsidR="00E40A7D" w:rsidRDefault="00E40A7D" w:rsidP="00E40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FA78A" w14:textId="77777777"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14:paraId="1AE60BEC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3B1B1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49E15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149C0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6EE1E" w14:textId="77777777" w:rsidR="00E40A7D" w:rsidRDefault="00E40A7D" w:rsidP="00E40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9C48C" w14:textId="77777777"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14:paraId="30D1B7D1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42724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E51B7" w14:textId="77777777" w:rsidR="00E40A7D" w:rsidRDefault="00E40A7D" w:rsidP="00E40A7D">
            <w:pPr>
              <w:pStyle w:val="CRCoverPage"/>
              <w:spacing w:after="0"/>
              <w:rPr>
                <w:noProof/>
              </w:rPr>
            </w:pPr>
          </w:p>
        </w:tc>
      </w:tr>
      <w:tr w:rsidR="00E40A7D" w14:paraId="08D69872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59AB3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CB3B2" w14:textId="77777777" w:rsidR="00E40A7D" w:rsidRDefault="00E40A7D" w:rsidP="00E40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A7D" w:rsidRPr="008863B9" w14:paraId="2FC384BA" w14:textId="77777777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30CA8" w14:textId="77777777" w:rsidR="00E40A7D" w:rsidRPr="008863B9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94833" w14:textId="77777777" w:rsidR="00E40A7D" w:rsidRPr="008863B9" w:rsidRDefault="00E40A7D" w:rsidP="00E40A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A7D" w14:paraId="5D9A4064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78FE2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7D9C5" w14:textId="77777777" w:rsidR="00E40A7D" w:rsidRDefault="00E40A7D" w:rsidP="00E40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36C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2632CD4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BB8D3" w14:textId="77777777" w:rsidR="009478EE" w:rsidRDefault="009478EE" w:rsidP="009478EE">
      <w:pPr>
        <w:rPr>
          <w:noProof/>
        </w:rPr>
      </w:pPr>
    </w:p>
    <w:p w14:paraId="79AE619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240528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1E225F6" w14:textId="77777777" w:rsidR="00E40A7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0A7D" w:rsidRPr="00D5770E">
        <w:rPr>
          <w:rFonts w:ascii="Arial" w:hAnsi="Arial" w:cs="Arial"/>
          <w:iCs/>
        </w:rPr>
        <w:t>Table of Contents</w:t>
      </w:r>
      <w:r w:rsidR="00E40A7D">
        <w:tab/>
      </w:r>
      <w:r w:rsidR="00E40A7D">
        <w:fldChar w:fldCharType="begin"/>
      </w:r>
      <w:r w:rsidR="00E40A7D">
        <w:instrText xml:space="preserve"> PAGEREF _Toc112405281 \h </w:instrText>
      </w:r>
      <w:r w:rsidR="00E40A7D">
        <w:fldChar w:fldCharType="separate"/>
      </w:r>
      <w:r w:rsidR="00E40A7D">
        <w:t>2</w:t>
      </w:r>
      <w:r w:rsidR="00E40A7D">
        <w:fldChar w:fldCharType="end"/>
      </w:r>
    </w:p>
    <w:p w14:paraId="4BD71506" w14:textId="77777777" w:rsidR="00E40A7D" w:rsidRDefault="00E40A7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77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77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_Toc112405282 \h </w:instrText>
      </w:r>
      <w:r>
        <w:fldChar w:fldCharType="separate"/>
      </w:r>
      <w:r>
        <w:t>2</w:t>
      </w:r>
      <w:r>
        <w:fldChar w:fldCharType="end"/>
      </w:r>
    </w:p>
    <w:p w14:paraId="154E6C09" w14:textId="77777777" w:rsidR="00E40A7D" w:rsidRDefault="00E40A7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77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770E">
        <w:rPr>
          <w:b/>
        </w:rPr>
        <w:t>Corrections required for the testcase 8.2.2.8.1.ENDC</w:t>
      </w:r>
      <w:r>
        <w:tab/>
      </w:r>
      <w:r>
        <w:fldChar w:fldCharType="begin"/>
      </w:r>
      <w:r>
        <w:instrText xml:space="preserve"> PAGEREF _Toc112405283 \h </w:instrText>
      </w:r>
      <w:r>
        <w:fldChar w:fldCharType="separate"/>
      </w:r>
      <w:r>
        <w:t>2</w:t>
      </w:r>
      <w:r>
        <w:fldChar w:fldCharType="end"/>
      </w:r>
    </w:p>
    <w:p w14:paraId="7C935B79" w14:textId="77777777" w:rsidR="00E40A7D" w:rsidRDefault="00E40A7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770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770E">
        <w:rPr>
          <w:rFonts w:cs="Arial"/>
          <w:b/>
          <w:color w:val="000000"/>
          <w:lang w:eastAsia="en-GB"/>
        </w:rPr>
        <w:t>Correction to the function fl_TC_8_2_2_8_1_ENDC_EUTRA_TestBody</w:t>
      </w:r>
      <w:r>
        <w:tab/>
      </w:r>
      <w:r>
        <w:fldChar w:fldCharType="begin"/>
      </w:r>
      <w:r>
        <w:instrText xml:space="preserve"> PAGEREF _Toc112405284 \h </w:instrText>
      </w:r>
      <w:r>
        <w:fldChar w:fldCharType="separate"/>
      </w:r>
      <w:r>
        <w:t>2</w:t>
      </w:r>
      <w:r>
        <w:fldChar w:fldCharType="end"/>
      </w:r>
    </w:p>
    <w:p w14:paraId="3C2938BA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14721682" w14:textId="77777777" w:rsidR="00E40A7D" w:rsidRDefault="00E40A7D" w:rsidP="00E40A7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2409"/>
      <w:bookmarkStart w:id="12" w:name="_Toc109288414"/>
      <w:bookmarkStart w:id="13" w:name="_Toc110342864"/>
      <w:bookmarkStart w:id="14" w:name="_Toc111659808"/>
      <w:bookmarkStart w:id="15" w:name="_Toc112405282"/>
      <w:bookmarkStart w:id="16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7D63205" w14:textId="77777777" w:rsidR="00E40A7D" w:rsidRPr="006C55E0" w:rsidRDefault="00E40A7D" w:rsidP="00E40A7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lang w:eastAsia="ja-JP"/>
        </w:rPr>
      </w:pPr>
      <w:r w:rsidRPr="006C55E0">
        <w:t>This document lists all the essential changes needed to correct problems in the iwd-TTCN3-B2020-09_D22wk23 related to the title of this CR</w:t>
      </w:r>
      <w:r w:rsidRPr="006C55E0">
        <w:rPr>
          <w:lang w:eastAsia="ja-JP"/>
        </w:rPr>
        <w:t xml:space="preserve">. </w:t>
      </w:r>
    </w:p>
    <w:p w14:paraId="6F49DDE1" w14:textId="77777777" w:rsidR="00E40A7D" w:rsidRPr="006C55E0" w:rsidRDefault="00E40A7D" w:rsidP="00E40A7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lang w:eastAsia="ja-JP"/>
        </w:rPr>
      </w:pPr>
      <w:r w:rsidRPr="006C55E0">
        <w:rPr>
          <w:b/>
          <w:sz w:val="24"/>
          <w:lang w:eastAsia="ja-JP"/>
        </w:rPr>
        <w:t xml:space="preserve">Contact: </w:t>
      </w:r>
      <w:r w:rsidRPr="006C55E0">
        <w:rPr>
          <w:b/>
          <w:sz w:val="24"/>
          <w:lang w:eastAsia="ja-JP"/>
        </w:rPr>
        <w:tab/>
        <w:t>Parikshit Bhise</w:t>
      </w:r>
    </w:p>
    <w:p w14:paraId="7FD1E883" w14:textId="77777777" w:rsidR="00E40A7D" w:rsidRDefault="00E40A7D" w:rsidP="00E40A7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C55E0">
        <w:rPr>
          <w:b/>
          <w:sz w:val="24"/>
          <w:lang w:eastAsia="ja-JP"/>
        </w:rPr>
        <w:tab/>
      </w:r>
      <w:hyperlink r:id="rId18" w:history="1">
        <w:r w:rsidRPr="006C55E0">
          <w:rPr>
            <w:rStyle w:val="Hyperlink"/>
            <w:b/>
            <w:sz w:val="24"/>
            <w:lang w:eastAsia="ja-JP"/>
          </w:rPr>
          <w:t>Parikshit.bhise@rohde-schwarz.com</w:t>
        </w:r>
      </w:hyperlink>
      <w:r w:rsidRPr="006C55E0">
        <w:rPr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32D1D975" w14:textId="77777777" w:rsidR="00E40A7D" w:rsidRDefault="00E40A7D" w:rsidP="007A73E5">
      <w:pPr>
        <w:rPr>
          <w:b/>
          <w:sz w:val="24"/>
          <w:lang w:eastAsia="ja-JP"/>
        </w:rPr>
      </w:pPr>
    </w:p>
    <w:p w14:paraId="37903EB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122434488"/>
      <w:bookmarkStart w:id="18" w:name="_Toc295288959"/>
      <w:bookmarkStart w:id="19" w:name="_Toc112405283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7"/>
      <w:bookmarkEnd w:id="18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8D0876">
        <w:rPr>
          <w:b/>
        </w:rPr>
        <w:t>the testcase 8.2.2.8.1.ENDC</w:t>
      </w:r>
      <w:bookmarkEnd w:id="19"/>
    </w:p>
    <w:p w14:paraId="33C1AFF8" w14:textId="77777777" w:rsidR="005D27CA" w:rsidRDefault="005D27CA" w:rsidP="00CE5D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0" w:name="_Toc11240528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</w:t>
      </w:r>
      <w:r w:rsidR="00387C1C">
        <w:rPr>
          <w:rFonts w:cs="Arial"/>
          <w:b/>
          <w:color w:val="000000"/>
          <w:lang w:eastAsia="en-GB"/>
        </w:rPr>
        <w:t>function</w:t>
      </w:r>
      <w:r w:rsidR="00A21A05">
        <w:rPr>
          <w:rFonts w:cs="Arial"/>
          <w:b/>
          <w:color w:val="000000"/>
          <w:lang w:eastAsia="en-GB"/>
        </w:rPr>
        <w:t xml:space="preserve"> </w:t>
      </w:r>
      <w:r w:rsidR="009B718C" w:rsidRPr="009B718C">
        <w:rPr>
          <w:rFonts w:cs="Arial"/>
          <w:b/>
          <w:color w:val="000000"/>
          <w:lang w:eastAsia="en-GB"/>
        </w:rPr>
        <w:t>fl_TC_8_2_2_8_1_ENDC_EUTRA_TestBody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3E857B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8241" w14:textId="77777777" w:rsidR="005D27CA" w:rsidRDefault="00E352E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C431" w14:textId="77777777" w:rsidR="005D27CA" w:rsidRPr="00CC39F9" w:rsidRDefault="009171E5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171E5">
              <w:rPr>
                <w:rFonts w:cs="Arial"/>
                <w:lang w:eastAsia="en-GB"/>
              </w:rPr>
              <w:t>fl_TC_8_2_2_8_1_ENDC_EUTRA_TestBody</w:t>
            </w:r>
          </w:p>
        </w:tc>
      </w:tr>
      <w:tr w:rsidR="00FF0319" w14:paraId="024AC555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6E4E" w14:textId="77777777" w:rsidR="00FF0319" w:rsidRDefault="00FF0319" w:rsidP="00FF03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7EFA" w14:textId="77777777" w:rsidR="00FF0319" w:rsidRDefault="00FF0319" w:rsidP="00FF0319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function : </w:t>
            </w:r>
            <w:r w:rsidRPr="006211C6">
              <w:rPr>
                <w:rFonts w:cs="Arial"/>
                <w:b/>
                <w:lang w:eastAsia="en-GB"/>
              </w:rPr>
              <w:t>fl_TC_8_2_2_8_1_ENDC_EUTRA_TestBody</w:t>
            </w:r>
          </w:p>
          <w:p w14:paraId="69D91216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797CAF5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10-11,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14:paraId="2551E13D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0132B5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and 8</w:t>
            </w:r>
            <w:r w:rsidRPr="000132B5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parameters being swapped</w:t>
            </w:r>
          </w:p>
          <w:p w14:paraId="513A9888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FFA7C29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13-14 and at steps 16-17 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14:paraId="577A1A2B" w14:textId="77777777" w:rsidR="00FF0319" w:rsidRPr="00E5624B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37607C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parameter incorrectly </w:t>
            </w:r>
          </w:p>
        </w:tc>
      </w:tr>
      <w:tr w:rsidR="00FF0319" w14:paraId="50361B3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FBF7" w14:textId="77777777" w:rsidR="00FF0319" w:rsidRDefault="00FF0319" w:rsidP="00FF03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B0C" w14:textId="77777777" w:rsidR="00FF0319" w:rsidRPr="00647A8E" w:rsidRDefault="00FF0319" w:rsidP="00FF0319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  <w:r>
              <w:rPr>
                <w:rFonts w:cs="Arial"/>
                <w:lang w:eastAsia="en-GB"/>
              </w:rPr>
              <w:t xml:space="preserve"> is called with the correct parameters at steps 10-11 , steps 13-14 and at steps 16-17</w:t>
            </w:r>
          </w:p>
        </w:tc>
      </w:tr>
      <w:tr w:rsidR="00FF0319" w14:paraId="42C23A83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E81A" w14:textId="77777777" w:rsidR="00FF0319" w:rsidRDefault="00FF0319" w:rsidP="00FF03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FF90" w14:textId="77777777" w:rsidR="00FF0319" w:rsidRPr="00CC39F9" w:rsidRDefault="00FF0319" w:rsidP="00FF0319">
            <w:pPr>
              <w:spacing w:after="0"/>
              <w:rPr>
                <w:rFonts w:ascii="Arial" w:hAnsi="Arial" w:cs="Arial"/>
                <w:lang w:eastAsia="en-GB"/>
              </w:rPr>
            </w:pPr>
            <w:r w:rsidRPr="00DC021E">
              <w:rPr>
                <w:rFonts w:ascii="Arial" w:hAnsi="Arial" w:cs="Arial"/>
                <w:lang w:eastAsia="en-GB"/>
              </w:rPr>
              <w:t>RRCReconfig_ENDC_EUTRA.ttcn</w:t>
            </w:r>
          </w:p>
        </w:tc>
      </w:tr>
      <w:tr w:rsidR="00FF0319" w14:paraId="4356632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8F87" w14:textId="77777777" w:rsidR="00FF0319" w:rsidRDefault="00FF0319" w:rsidP="00FF03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0303" w14:textId="77777777" w:rsidR="00FF0319" w:rsidRDefault="00FF0319" w:rsidP="00FF031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427B46D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24195D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834B38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FD3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function fl_TC_8_2_2_8_1_ENDC_EUTRA_TestBody() runs on EUTRA_5GS_PTC</w:t>
            </w:r>
          </w:p>
          <w:p w14:paraId="5E883C5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R5-198928 sic@</w:t>
            </w:r>
          </w:p>
          <w:p w14:paraId="2B7EA34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RadioResourceConfigDedicated v_RadioResourceConfigDedicated;</w:t>
            </w:r>
          </w:p>
          <w:p w14:paraId="344AA8F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v_ConfigDrbSS;</w:t>
            </w:r>
          </w:p>
          <w:p w14:paraId="2F4010B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v_SrbDRBList;</w:t>
            </w:r>
          </w:p>
          <w:p w14:paraId="47CD732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octetstring v_NR_SCGConfig;</w:t>
            </w:r>
          </w:p>
          <w:p w14:paraId="2FC6732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octetstring v_NR_RBConfig;</w:t>
            </w:r>
          </w:p>
          <w:p w14:paraId="6B3BB76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14:paraId="6CF7619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14:paraId="6967341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v_Security_Params := f_EUTRA38_Security_Get();  //@sic R5s200317 sic@</w:t>
            </w:r>
          </w:p>
          <w:p w14:paraId="37475C8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B4B97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siclog@</w:t>
            </w:r>
          </w:p>
          <w:p w14:paraId="7B3D27E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SN to MN terminated SCG</w:t>
            </w:r>
          </w:p>
          <w:p w14:paraId="7430E94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f_EUTRA38_RRC_PSCellChange_IntraCell(eutra_Cell1);</w:t>
            </w:r>
          </w:p>
          <w:p w14:paraId="1371A47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14:paraId="09BECC6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2");</w:t>
            </w:r>
          </w:p>
          <w:p w14:paraId="77B3A80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434D3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siclog@</w:t>
            </w:r>
          </w:p>
          <w:p w14:paraId="2AF559D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218495C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7672B2C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940908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14:paraId="2CF61D3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keNB to SN terminated Split DRB with security key change to s-KgNB</w:t>
            </w:r>
          </w:p>
          <w:p w14:paraId="78CB45A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cds_RadioResourceConfigDedicated_SrbDrbConfig(-, {cs_508_DRB_ToAddMod_ENDC_Split});</w:t>
            </w:r>
          </w:p>
          <w:p w14:paraId="293B275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{cs_RadioBearer_Reconfig_SplitDRB2(nr_Cell1)};</w:t>
            </w:r>
          </w:p>
          <w:p w14:paraId="5D6176E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f_EUTRA38_RRC_PSCellChange_IntraCell(eutra_Cell1, v_ConfigDrbSS, v_RadioResourceConfigDedicated);</w:t>
            </w:r>
          </w:p>
          <w:p w14:paraId="7F1B08C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5");</w:t>
            </w:r>
          </w:p>
          <w:p w14:paraId="4B2DA9F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DE4E8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siclog@</w:t>
            </w:r>
          </w:p>
          <w:p w14:paraId="3878980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056CCA0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398EB8E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35800E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"Steps 7 - 8 " siclog@</w:t>
            </w:r>
          </w:p>
          <w:p w14:paraId="52289F3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s-KgNB to MN terminated Split DRB with security key change to keNB</w:t>
            </w:r>
          </w:p>
          <w:p w14:paraId="7B70413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v_NR_SCGConfig := f_EUTRA_NR_WaitForCoOrd_Data(NR, "Reconfig");</w:t>
            </w:r>
          </w:p>
          <w:p w14:paraId="1C82C51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14:paraId="5FCF71E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14:paraId="3451520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14:paraId="2EC4CFB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14:paraId="4F60FB3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14:paraId="56924A1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(v_NR_SCGConfig, v_NR_RBConfig, -,fl_NR_GetP_Max());</w:t>
            </w:r>
          </w:p>
          <w:p w14:paraId="4532324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f_Generate_cs_508_RadioResourceConfigDedicated_HO (eutra_Cell1, -, -, -,{cds_DRB_ToAddMod_r15(tsc_DRB2, tsc_DRB2 + 4, -, cs_508_RLC_Config_DRB_AM, {cs_ReestablishRLC_r15}, cs_508_LogicalChannelConfig_DRB_AM)});</w:t>
            </w:r>
          </w:p>
          <w:p w14:paraId="31BF64F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169076A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3F23A26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14:paraId="55193D4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v_ConfigDrbSS,</w:t>
            </w:r>
          </w:p>
          <w:p w14:paraId="4451998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097C834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p_MeasConfig</w:t>
            </w:r>
          </w:p>
          <w:p w14:paraId="08C3FD9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14:paraId="61E4BE2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1F5EF93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v_SrbDRBList,</w:t>
            </w:r>
          </w:p>
          <w:p w14:paraId="198C7FA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-, -,</w:t>
            </w:r>
          </w:p>
          <w:p w14:paraId="3E0A62D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v_RadioResourceConfigDedicated</w:t>
            </w:r>
          </w:p>
          <w:p w14:paraId="2F7DBF6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);</w:t>
            </w:r>
          </w:p>
          <w:p w14:paraId="06246CD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14:paraId="3E715F0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8");</w:t>
            </w:r>
          </w:p>
          <w:p w14:paraId="1E58973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AD1D5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14:paraId="574BC46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10BACB4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6914780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4D37E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10 - 11 " siclog@</w:t>
            </w:r>
          </w:p>
          <w:p w14:paraId="1A6560F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Split DRB with security key keNB to SN terminated MCG DRB with security key change to s-KgNB.</w:t>
            </w:r>
          </w:p>
          <w:p w14:paraId="3E45E6B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R5-201101 sic@</w:t>
            </w:r>
          </w:p>
          <w:p w14:paraId="1AB074B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14:paraId="7E7A447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14:paraId="33A1FEC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f_EUTRA38_508_BuildRRCConnReconfig_NR_Config_Release(v_NR_RBConfig,</w:t>
            </w:r>
          </w:p>
          <w:p w14:paraId="68B7AE8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                      v_Security_Params.SK_Counter);</w:t>
            </w:r>
          </w:p>
          <w:p w14:paraId="69B008A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f_EUTRA_SS_Release_SingleDRB (eutra_Cell1, tsc_DRB2);</w:t>
            </w:r>
          </w:p>
          <w:p w14:paraId="2149AA3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14:paraId="2212EF5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14:paraId="4B75D39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024458E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1312424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14:paraId="3E843F8F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>v_SrbDRBList,</w:t>
            </w:r>
          </w:p>
          <w:p w14:paraId="7287252A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-, // tsc_C_RNTI_Def2,</w:t>
            </w:r>
          </w:p>
          <w:p w14:paraId="45A9C2C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-, // p_MeasConfig</w:t>
            </w:r>
          </w:p>
          <w:p w14:paraId="1CA141C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14:paraId="7164423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2E4CD4D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v_ConfigDrbSS,</w:t>
            </w:r>
          </w:p>
          <w:p w14:paraId="548DA04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14:paraId="584BC1A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cr_508_RRCConnectionReconfigurationComplete(tsc_RRC_TI_Def));</w:t>
            </w:r>
          </w:p>
          <w:p w14:paraId="6D50098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11");</w:t>
            </w:r>
          </w:p>
          <w:p w14:paraId="328ADAF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FFC61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siclog@</w:t>
            </w:r>
          </w:p>
          <w:p w14:paraId="565F6AA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258C2E2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0DD3C76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09521C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13 - 14" siclog@</w:t>
            </w:r>
          </w:p>
          <w:p w14:paraId="443D3F4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SN terminated MCG DRB with security key s-KgNB to MN terminated MCG DRB with security key change to keNB</w:t>
            </w:r>
          </w:p>
          <w:p w14:paraId="7CB0A5C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14:paraId="1FD3FB1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14:paraId="22536AC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14:paraId="7533551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NR PDCP is on NR PTC, therefore DRB2 must be split here to configure the proxy. MCG so lower layers on EUTRA</w:t>
            </w:r>
          </w:p>
          <w:p w14:paraId="4D5336A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 // @sic R5s201477 sic@</w:t>
            </w:r>
          </w:p>
          <w:p w14:paraId="0C65926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2FADF6B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DEDC5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(-,</w:t>
            </w:r>
          </w:p>
          <w:p w14:paraId="63B8CEB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v_NR_RBConfig,</w:t>
            </w:r>
          </w:p>
          <w:p w14:paraId="43DF817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v_Security_Params.SK_Counter,</w:t>
            </w:r>
          </w:p>
          <w:p w14:paraId="7076D8D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fl_NR_GetP_Max());</w:t>
            </w:r>
          </w:p>
          <w:p w14:paraId="1A6ABBA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ADCB0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f_EUTRA38_IntraLTE_HO_IntraCell_PSCellchange( eutra_Cell1,</w:t>
            </w:r>
          </w:p>
          <w:p w14:paraId="255207A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14:paraId="56FCA281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>v_SrbDRBList,</w:t>
            </w:r>
          </w:p>
          <w:p w14:paraId="34F30CF9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-, // tsc_C_RNTI_Def2,</w:t>
            </w:r>
          </w:p>
          <w:p w14:paraId="6B458BB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-, // p_MeasConfig</w:t>
            </w:r>
          </w:p>
          <w:p w14:paraId="660CD9F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14:paraId="1612E2D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6D94896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v_SrbDRBList,</w:t>
            </w:r>
          </w:p>
          <w:p w14:paraId="7668ED1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14:paraId="325C8B1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cr_508_RRCConnectionReconfigurationComplete(tsc_RRC_TI_Def) );</w:t>
            </w:r>
          </w:p>
          <w:p w14:paraId="23517F7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14:paraId="089417A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14");</w:t>
            </w:r>
          </w:p>
          <w:p w14:paraId="345D361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F00B6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15" siclog@</w:t>
            </w:r>
          </w:p>
          <w:p w14:paraId="71F3725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23759B4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71D253B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E1C54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16 - 17" siclog@</w:t>
            </w:r>
          </w:p>
          <w:p w14:paraId="6C59368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MCG DRB with security key keNB to SN terminated Split DRB with security key change to s-KgNB</w:t>
            </w:r>
          </w:p>
          <w:p w14:paraId="358E238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v_NR_SCGConfig := f_EUTRA_NR_WaitForCoOrd_Data(NR, "Reconfig");</w:t>
            </w:r>
          </w:p>
          <w:p w14:paraId="28F4B78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14:paraId="4F324BB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14:paraId="578FFE8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14:paraId="4A255B3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14:paraId="1629075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14:paraId="3F0BCE4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42F557A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(v_NR_SCGConfig, v_NR_RBConfig, -,fl_NR_GetP_Max());</w:t>
            </w:r>
          </w:p>
          <w:p w14:paraId="5931788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59EA272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14:paraId="06ED58B8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>v_SrbDRBList,</w:t>
            </w:r>
          </w:p>
          <w:p w14:paraId="5A7131E1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-, // tsc_C_RNTI_Def2,</w:t>
            </w:r>
          </w:p>
          <w:p w14:paraId="439376E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-, // p_MeasConfig</w:t>
            </w:r>
          </w:p>
          <w:p w14:paraId="0B465B6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14:paraId="252D818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5DCF866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v_SrbDRBList);</w:t>
            </w:r>
          </w:p>
          <w:p w14:paraId="7D637C72" w14:textId="77777777" w:rsidR="0083792A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17");</w:t>
            </w:r>
            <w:r w:rsidR="00035614" w:rsidRPr="00E6650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 </w:t>
            </w:r>
          </w:p>
          <w:p w14:paraId="6CAA249C" w14:textId="77777777" w:rsidR="0083792A" w:rsidRDefault="0083792A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</w:p>
          <w:p w14:paraId="564B76F9" w14:textId="77777777" w:rsidR="00035614" w:rsidRPr="00A20BD9" w:rsidRDefault="0083792A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="00035614" w:rsidRPr="00E6650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>&lt;&lt; SKIPPED CODE &gt;&gt;</w:t>
            </w:r>
          </w:p>
          <w:p w14:paraId="28200381" w14:textId="77777777" w:rsidR="00035614" w:rsidRPr="00C04BA8" w:rsidRDefault="00035614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33258E" w14:textId="77777777" w:rsidR="006325AB" w:rsidRPr="00411FB9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38D8B82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D1EB0F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0CB9F5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233E" w14:textId="77777777" w:rsidR="00E66504" w:rsidRPr="00E66504" w:rsidRDefault="001C43A0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E66504" w:rsidRPr="00E66504">
              <w:rPr>
                <w:rFonts w:ascii="Courier New" w:hAnsi="Courier New" w:cs="Courier New"/>
                <w:color w:val="000000"/>
                <w:lang w:eastAsia="de-DE"/>
              </w:rPr>
              <w:t>function fl_TC_8_2_2_8_1_ENDC_EUTRA_TestBody() runs on EUTRA_5GS_PTC</w:t>
            </w:r>
          </w:p>
          <w:p w14:paraId="3B49DE0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R5-198928 sic@</w:t>
            </w:r>
          </w:p>
          <w:p w14:paraId="1BD8CBC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RadioResourceConfigDedicated v_RadioResourceConfigDedicated;</w:t>
            </w:r>
          </w:p>
          <w:p w14:paraId="670F55F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v_ConfigDrbSS;</w:t>
            </w:r>
          </w:p>
          <w:p w14:paraId="526173B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v_SrbDRBList;</w:t>
            </w:r>
          </w:p>
          <w:p w14:paraId="7FA119E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octetstring v_NR_SCGConfig;</w:t>
            </w:r>
          </w:p>
          <w:p w14:paraId="626BBEB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octetstring v_NR_RBConfig;</w:t>
            </w:r>
          </w:p>
          <w:p w14:paraId="5A810A0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14:paraId="236AF00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14:paraId="5886566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v_Security_Params := f_EUTRA38_Security_Get();  //@sic R5s200317 sic@</w:t>
            </w:r>
          </w:p>
          <w:p w14:paraId="34AE0A9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D9BDF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siclog@</w:t>
            </w:r>
          </w:p>
          <w:p w14:paraId="2358940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SN to MN terminated SCG</w:t>
            </w:r>
          </w:p>
          <w:p w14:paraId="1833A35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f_EUTRA38_RRC_PSCellChange_IntraCell(eutra_Cell1);</w:t>
            </w:r>
          </w:p>
          <w:p w14:paraId="100E0F6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14:paraId="0672CC1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2");</w:t>
            </w:r>
          </w:p>
          <w:p w14:paraId="7D0CAC7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40C20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siclog@</w:t>
            </w:r>
          </w:p>
          <w:p w14:paraId="5160189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6E9C9D2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0946509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98D8B5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14:paraId="7627591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keNB to SN terminated Split DRB with security key change to s-KgNB</w:t>
            </w:r>
          </w:p>
          <w:p w14:paraId="5E91314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cds_RadioResourceConfigDedicated_SrbDrbConfig(-, {cs_508_DRB_ToAddMod_ENDC_Split});</w:t>
            </w:r>
          </w:p>
          <w:p w14:paraId="031B4E2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{cs_RadioBearer_Reconfig_SplitDRB2(nr_Cell1)};</w:t>
            </w:r>
          </w:p>
          <w:p w14:paraId="4990EE5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f_EUTRA38_RRC_PSCellChange_IntraCell(eutra_Cell1, v_ConfigDrbSS, v_RadioResourceConfigDedicated);</w:t>
            </w:r>
          </w:p>
          <w:p w14:paraId="5814CC8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5");</w:t>
            </w:r>
          </w:p>
          <w:p w14:paraId="30F78C7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D3C1BD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siclog@</w:t>
            </w:r>
          </w:p>
          <w:p w14:paraId="0DBC3EB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09BE97C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6FD2321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DD98DE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7 - 8 " siclog@</w:t>
            </w:r>
          </w:p>
          <w:p w14:paraId="4E25AB1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s-KgNB to MN terminated Split DRB with security key change to keNB</w:t>
            </w:r>
          </w:p>
          <w:p w14:paraId="16205E0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v_NR_SCGConfig := f_EUTRA_NR_WaitForCoOrd_Data(NR, "Reconfig");</w:t>
            </w:r>
          </w:p>
          <w:p w14:paraId="72C4FF5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v_NR_RBConfig := f_EUTRA_NR_WaitForCoOrd_Data(NR, "RB");</w:t>
            </w:r>
          </w:p>
          <w:p w14:paraId="0A85D9E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14:paraId="4C040B5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14:paraId="5232EAF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14:paraId="066C8C4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14:paraId="0D4D458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(v_NR_SCGConfig, v_NR_RBConfig, -,fl_NR_GetP_Max());</w:t>
            </w:r>
          </w:p>
          <w:p w14:paraId="6870EA1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f_Generate_cs_508_RadioResourceConfigDedicated_HO (eutra_Cell1, -, -, -,{cds_DRB_ToAddMod_r15(tsc_DRB2, tsc_DRB2 + 4, -, cs_508_RLC_Config_DRB_AM, {cs_ReestablishRLC_r15}, cs_508_LogicalChannelConfig_DRB_AM)});</w:t>
            </w:r>
          </w:p>
          <w:p w14:paraId="4ED147F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4DC3109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4F5F873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14:paraId="1ED2D1C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v_ConfigDrbSS,</w:t>
            </w:r>
          </w:p>
          <w:p w14:paraId="18C56FE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6962600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p_MeasConfig</w:t>
            </w:r>
          </w:p>
          <w:p w14:paraId="7E0BFE4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14:paraId="2D27F4E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70EAA0B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v_SrbDRBList,</w:t>
            </w:r>
          </w:p>
          <w:p w14:paraId="7424C78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-, -,</w:t>
            </w:r>
          </w:p>
          <w:p w14:paraId="420661B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v_RadioResourceConfigDedicated</w:t>
            </w:r>
          </w:p>
          <w:p w14:paraId="09DFE98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);</w:t>
            </w:r>
          </w:p>
          <w:p w14:paraId="6E0E820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14:paraId="3DA0651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8");</w:t>
            </w:r>
          </w:p>
          <w:p w14:paraId="4D5430D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E2E5D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14:paraId="6897A63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1CCF9E2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63F2739D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74A322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10 - 11 " siclog@</w:t>
            </w:r>
          </w:p>
          <w:p w14:paraId="24725C5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Split DRB with security key keNB to SN terminated MCG DRB with security key change to s-KgNB.</w:t>
            </w:r>
          </w:p>
          <w:p w14:paraId="524CE6C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R5-201101 sic@</w:t>
            </w:r>
          </w:p>
          <w:p w14:paraId="6B3DEEC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14:paraId="41FD3E2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14:paraId="2B452D9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f_EUTRA38_508_BuildRRCConnReconfig_NR_Config_Release(v_NR_RBConfig,</w:t>
            </w:r>
          </w:p>
          <w:p w14:paraId="17F1C24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v_Security_Params.SK_Counter);</w:t>
            </w:r>
          </w:p>
          <w:p w14:paraId="30B71D3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f_EUTRA_SS_Release_SingleDRB (eutra_Cell1, tsc_DRB2);</w:t>
            </w:r>
          </w:p>
          <w:p w14:paraId="7BE9D29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14:paraId="54413A2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v_SrbDRBList := {cs_SRB1_ConfigDef, cs_SRB2_ConfigDef, cs_RadioBearer_Reconfig_SplitDRB2(nr_Cell1), cs_OneDRB_ConfigAM(tsc_DRB8)};</w:t>
            </w:r>
          </w:p>
          <w:p w14:paraId="6561E7A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77FFDB0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2D83CAE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14:paraId="340BF4E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v_ConfigDrbSS, //WA#WI=997501</w:t>
            </w:r>
          </w:p>
          <w:p w14:paraId="49BE4A5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24367C9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p_MeasConfig</w:t>
            </w:r>
          </w:p>
          <w:p w14:paraId="595775C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14:paraId="0B4EAFA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64B5A1B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v_SrbDRBList, //WA#WI=997501</w:t>
            </w:r>
          </w:p>
          <w:p w14:paraId="270AA41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14:paraId="5E466E7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cr_508_RRCConnectionReconfigurationComplete(tsc_RRC_TI_Def));</w:t>
            </w:r>
          </w:p>
          <w:p w14:paraId="4F095A3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11");</w:t>
            </w:r>
          </w:p>
          <w:p w14:paraId="34D7FC8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FE9DA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siclog@</w:t>
            </w:r>
          </w:p>
          <w:p w14:paraId="2EF20F3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173F8AA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7BB5F27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E22BC7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13 - 14" siclog@</w:t>
            </w:r>
          </w:p>
          <w:p w14:paraId="65A5960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SN terminated MCG DRB with security key s-KgNB to MN terminated MCG DRB with security key change to keNB</w:t>
            </w:r>
          </w:p>
          <w:p w14:paraId="1C7927C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14:paraId="6EF75DE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14:paraId="22DA164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14:paraId="23954D7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NR PDCP is on NR PTC, therefore DRB2 must be split here to configure the proxy. MCG so lower layers on EUTRA</w:t>
            </w:r>
          </w:p>
          <w:p w14:paraId="31CA173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 // @sic R5s201477 sic@</w:t>
            </w:r>
          </w:p>
          <w:p w14:paraId="30E86C6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5F9438D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5630A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(-,</w:t>
            </w:r>
          </w:p>
          <w:p w14:paraId="0995639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v_NR_RBConfig,</w:t>
            </w:r>
          </w:p>
          <w:p w14:paraId="431B5BE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v_Security_Params.SK_Counter,</w:t>
            </w:r>
          </w:p>
          <w:p w14:paraId="0BA2371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fl_NR_GetP_Max());</w:t>
            </w:r>
          </w:p>
          <w:p w14:paraId="692741D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15DDED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3BEF9A8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14:paraId="7206EC5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v_ConfigDrbSS, //WA#WI=997501</w:t>
            </w:r>
          </w:p>
          <w:p w14:paraId="0EA5257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709AFCB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-, // p_MeasConfig</w:t>
            </w:r>
          </w:p>
          <w:p w14:paraId="04DD614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14:paraId="3BE8C8C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6C6ACBF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v_SrbDRBList,</w:t>
            </w:r>
          </w:p>
          <w:p w14:paraId="5820790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14:paraId="70CF224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cr_508_RRCConnectionReconfigurationComplete(tsc_RRC_TI_Def) );</w:t>
            </w:r>
          </w:p>
          <w:p w14:paraId="55640FB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14:paraId="7ABB78E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14");</w:t>
            </w:r>
          </w:p>
          <w:p w14:paraId="05193FA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ACDE7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15" siclog@</w:t>
            </w:r>
          </w:p>
          <w:p w14:paraId="66DE3B9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769FEB1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14:paraId="700A9AC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E0EB2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16 - 17" siclog@</w:t>
            </w:r>
          </w:p>
          <w:p w14:paraId="0CAA4B2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MCG DRB with security key keNB to SN terminated Split DRB with security key change to s-KgNB</w:t>
            </w:r>
          </w:p>
          <w:p w14:paraId="7C11E70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v_NR_SCGConfig := f_EUTRA_NR_WaitForCoOrd_Data(NR, "Reconfig");</w:t>
            </w:r>
          </w:p>
          <w:p w14:paraId="55D95C9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14:paraId="0EC23E1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14:paraId="4CD3B58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14:paraId="70E8652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14:paraId="1E7D198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14:paraId="4048346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2D0FBC7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(v_NR_SCGConfig, v_NR_RBConfig, -,fl_NR_GetP_Max());</w:t>
            </w:r>
          </w:p>
          <w:p w14:paraId="4FBD378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290744C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14:paraId="16E5616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v_ConfigDrbSS, //WA#WI=997501</w:t>
            </w:r>
          </w:p>
          <w:p w14:paraId="78D581B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31DEC55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p_MeasConfig</w:t>
            </w:r>
          </w:p>
          <w:p w14:paraId="4A447AE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14:paraId="402CF9B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1875BC7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v_SrbDRBList);</w:t>
            </w:r>
          </w:p>
          <w:p w14:paraId="77CC4E9D" w14:textId="77777777" w:rsidR="00726FD2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17");</w:t>
            </w:r>
          </w:p>
          <w:p w14:paraId="73F0C302" w14:textId="77777777" w:rsidR="00726FD2" w:rsidRDefault="00726FD2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</w:p>
          <w:p w14:paraId="76762C2B" w14:textId="77777777" w:rsidR="00B11642" w:rsidRPr="008D557D" w:rsidRDefault="00726FD2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="00B11642" w:rsidRPr="0083792A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>&lt;&lt; SKIPPED CODE &gt;&gt;</w:t>
            </w:r>
          </w:p>
          <w:p w14:paraId="2E8964FC" w14:textId="77777777" w:rsidR="00B11642" w:rsidRPr="0018066F" w:rsidRDefault="00B11642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F3D8A8" w14:textId="77777777" w:rsidR="006325AB" w:rsidRPr="00DA356D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6EABAAAF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CDD96" w14:textId="77777777" w:rsidR="00C64356" w:rsidRDefault="00C64356">
      <w:r>
        <w:separator/>
      </w:r>
    </w:p>
  </w:endnote>
  <w:endnote w:type="continuationSeparator" w:id="0">
    <w:p w14:paraId="00ED82BC" w14:textId="77777777" w:rsidR="00C64356" w:rsidRDefault="00C6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D489" w14:textId="77777777" w:rsidR="006325AB" w:rsidRDefault="0063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384B" w14:textId="77777777" w:rsidR="006325AB" w:rsidRDefault="00632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2E048" w14:textId="77777777" w:rsidR="006325AB" w:rsidRDefault="00632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178B7" w14:textId="77777777" w:rsidR="00C64356" w:rsidRDefault="00C64356">
      <w:r>
        <w:separator/>
      </w:r>
    </w:p>
  </w:footnote>
  <w:footnote w:type="continuationSeparator" w:id="0">
    <w:p w14:paraId="37A0F327" w14:textId="77777777" w:rsidR="00C64356" w:rsidRDefault="00C64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BA213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2A94A8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2A94A8" w14:textId="77777777"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D7435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382CCA6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382CCA6" w14:textId="77777777"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C56CD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901B75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901B75" w14:textId="77777777"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595E7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9543F4E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9543F4E" w14:textId="77777777"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5EB05" w14:textId="77777777"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37ACC2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37ACC2" w14:textId="77777777"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CEAF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9AAA5A6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9AAA5A6" w14:textId="77777777"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7D29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46961"/>
    <w:multiLevelType w:val="hybridMultilevel"/>
    <w:tmpl w:val="D0CE1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364D84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56092"/>
    <w:multiLevelType w:val="hybridMultilevel"/>
    <w:tmpl w:val="2A6CFF3E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41D00DE3"/>
    <w:multiLevelType w:val="hybridMultilevel"/>
    <w:tmpl w:val="C24ED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810C1"/>
    <w:multiLevelType w:val="hybridMultilevel"/>
    <w:tmpl w:val="DF60FD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4780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2335186">
    <w:abstractNumId w:val="2"/>
  </w:num>
  <w:num w:numId="3" w16cid:durableId="281813984">
    <w:abstractNumId w:val="1"/>
  </w:num>
  <w:num w:numId="4" w16cid:durableId="1159880641">
    <w:abstractNumId w:val="4"/>
  </w:num>
  <w:num w:numId="5" w16cid:durableId="466050691">
    <w:abstractNumId w:val="3"/>
  </w:num>
  <w:num w:numId="6" w16cid:durableId="7299180">
    <w:abstractNumId w:val="0"/>
  </w:num>
  <w:num w:numId="7" w16cid:durableId="1717661764">
    <w:abstractNumId w:val="6"/>
  </w:num>
  <w:num w:numId="8" w16cid:durableId="124533434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717"/>
    <w:rsid w:val="00001833"/>
    <w:rsid w:val="00001872"/>
    <w:rsid w:val="00001D7B"/>
    <w:rsid w:val="00001DD4"/>
    <w:rsid w:val="00001FBC"/>
    <w:rsid w:val="000032B7"/>
    <w:rsid w:val="00003897"/>
    <w:rsid w:val="00005833"/>
    <w:rsid w:val="00007575"/>
    <w:rsid w:val="0000785A"/>
    <w:rsid w:val="00010B97"/>
    <w:rsid w:val="00010F0F"/>
    <w:rsid w:val="00011C14"/>
    <w:rsid w:val="0001210C"/>
    <w:rsid w:val="000132B5"/>
    <w:rsid w:val="00015666"/>
    <w:rsid w:val="00020074"/>
    <w:rsid w:val="00020A0D"/>
    <w:rsid w:val="00022E4A"/>
    <w:rsid w:val="000242D9"/>
    <w:rsid w:val="00024866"/>
    <w:rsid w:val="00026040"/>
    <w:rsid w:val="00026D8A"/>
    <w:rsid w:val="00033346"/>
    <w:rsid w:val="0003346B"/>
    <w:rsid w:val="00035614"/>
    <w:rsid w:val="0003629C"/>
    <w:rsid w:val="00036B89"/>
    <w:rsid w:val="00036FE7"/>
    <w:rsid w:val="00041C86"/>
    <w:rsid w:val="000428FD"/>
    <w:rsid w:val="00043642"/>
    <w:rsid w:val="00045268"/>
    <w:rsid w:val="00046CCC"/>
    <w:rsid w:val="000473DB"/>
    <w:rsid w:val="00052309"/>
    <w:rsid w:val="00053290"/>
    <w:rsid w:val="00054E62"/>
    <w:rsid w:val="00055824"/>
    <w:rsid w:val="00057B7E"/>
    <w:rsid w:val="00057DBD"/>
    <w:rsid w:val="00060B18"/>
    <w:rsid w:val="000614B3"/>
    <w:rsid w:val="000645E7"/>
    <w:rsid w:val="0006562C"/>
    <w:rsid w:val="000661D0"/>
    <w:rsid w:val="000665CE"/>
    <w:rsid w:val="00070AA0"/>
    <w:rsid w:val="00070E8A"/>
    <w:rsid w:val="00071846"/>
    <w:rsid w:val="000731C4"/>
    <w:rsid w:val="00073E12"/>
    <w:rsid w:val="000749BF"/>
    <w:rsid w:val="00076C85"/>
    <w:rsid w:val="00077AF1"/>
    <w:rsid w:val="00084279"/>
    <w:rsid w:val="00085140"/>
    <w:rsid w:val="00085D06"/>
    <w:rsid w:val="0008604A"/>
    <w:rsid w:val="0009581D"/>
    <w:rsid w:val="00096F61"/>
    <w:rsid w:val="00097354"/>
    <w:rsid w:val="00097EA1"/>
    <w:rsid w:val="000A1153"/>
    <w:rsid w:val="000A12A8"/>
    <w:rsid w:val="000A1BD0"/>
    <w:rsid w:val="000A1C38"/>
    <w:rsid w:val="000A30FB"/>
    <w:rsid w:val="000A3231"/>
    <w:rsid w:val="000A4903"/>
    <w:rsid w:val="000A4AB6"/>
    <w:rsid w:val="000A55CC"/>
    <w:rsid w:val="000A56E4"/>
    <w:rsid w:val="000A6394"/>
    <w:rsid w:val="000A76A7"/>
    <w:rsid w:val="000A7BC4"/>
    <w:rsid w:val="000A7D1D"/>
    <w:rsid w:val="000B3353"/>
    <w:rsid w:val="000B6671"/>
    <w:rsid w:val="000B70AF"/>
    <w:rsid w:val="000B7FED"/>
    <w:rsid w:val="000C038A"/>
    <w:rsid w:val="000C104F"/>
    <w:rsid w:val="000C1A59"/>
    <w:rsid w:val="000C28A7"/>
    <w:rsid w:val="000C4AED"/>
    <w:rsid w:val="000C5189"/>
    <w:rsid w:val="000C5368"/>
    <w:rsid w:val="000C6102"/>
    <w:rsid w:val="000C610A"/>
    <w:rsid w:val="000C6598"/>
    <w:rsid w:val="000D1824"/>
    <w:rsid w:val="000D3ADA"/>
    <w:rsid w:val="000D40AB"/>
    <w:rsid w:val="000D69EA"/>
    <w:rsid w:val="000E4CEB"/>
    <w:rsid w:val="000F119F"/>
    <w:rsid w:val="000F140E"/>
    <w:rsid w:val="000F34D6"/>
    <w:rsid w:val="000F4075"/>
    <w:rsid w:val="000F4416"/>
    <w:rsid w:val="000F5032"/>
    <w:rsid w:val="000F6EDA"/>
    <w:rsid w:val="000F779A"/>
    <w:rsid w:val="0010027D"/>
    <w:rsid w:val="00101B36"/>
    <w:rsid w:val="00104793"/>
    <w:rsid w:val="001109AC"/>
    <w:rsid w:val="00112447"/>
    <w:rsid w:val="00112785"/>
    <w:rsid w:val="0011415B"/>
    <w:rsid w:val="00115D16"/>
    <w:rsid w:val="00117633"/>
    <w:rsid w:val="00120725"/>
    <w:rsid w:val="001209DE"/>
    <w:rsid w:val="00120D36"/>
    <w:rsid w:val="0012136E"/>
    <w:rsid w:val="00125EC6"/>
    <w:rsid w:val="00126237"/>
    <w:rsid w:val="001302CE"/>
    <w:rsid w:val="0013033B"/>
    <w:rsid w:val="00134670"/>
    <w:rsid w:val="001354B6"/>
    <w:rsid w:val="00135D83"/>
    <w:rsid w:val="001373AB"/>
    <w:rsid w:val="00137BBF"/>
    <w:rsid w:val="001433FD"/>
    <w:rsid w:val="00144160"/>
    <w:rsid w:val="00144272"/>
    <w:rsid w:val="00145D43"/>
    <w:rsid w:val="0014660F"/>
    <w:rsid w:val="00146DCF"/>
    <w:rsid w:val="00147060"/>
    <w:rsid w:val="001539D4"/>
    <w:rsid w:val="001563C1"/>
    <w:rsid w:val="00163547"/>
    <w:rsid w:val="00163D93"/>
    <w:rsid w:val="001642D5"/>
    <w:rsid w:val="00164CFC"/>
    <w:rsid w:val="00173835"/>
    <w:rsid w:val="00176A08"/>
    <w:rsid w:val="00177487"/>
    <w:rsid w:val="0018066F"/>
    <w:rsid w:val="0018198A"/>
    <w:rsid w:val="00185C5F"/>
    <w:rsid w:val="00186753"/>
    <w:rsid w:val="001901A2"/>
    <w:rsid w:val="00192C46"/>
    <w:rsid w:val="001A08B3"/>
    <w:rsid w:val="001A0BD6"/>
    <w:rsid w:val="001A0D31"/>
    <w:rsid w:val="001A50DC"/>
    <w:rsid w:val="001A6772"/>
    <w:rsid w:val="001A6C02"/>
    <w:rsid w:val="001A709A"/>
    <w:rsid w:val="001A7B60"/>
    <w:rsid w:val="001B0BC2"/>
    <w:rsid w:val="001B1CF5"/>
    <w:rsid w:val="001B2FEA"/>
    <w:rsid w:val="001B39F7"/>
    <w:rsid w:val="001B3FE8"/>
    <w:rsid w:val="001B52F0"/>
    <w:rsid w:val="001B657C"/>
    <w:rsid w:val="001B7A65"/>
    <w:rsid w:val="001C00BC"/>
    <w:rsid w:val="001C084D"/>
    <w:rsid w:val="001C2AA6"/>
    <w:rsid w:val="001C43A0"/>
    <w:rsid w:val="001C4531"/>
    <w:rsid w:val="001C574F"/>
    <w:rsid w:val="001C5C2A"/>
    <w:rsid w:val="001D2E4D"/>
    <w:rsid w:val="001E25F2"/>
    <w:rsid w:val="001E3D37"/>
    <w:rsid w:val="001E41F3"/>
    <w:rsid w:val="001F02D1"/>
    <w:rsid w:val="001F0D28"/>
    <w:rsid w:val="001F13AC"/>
    <w:rsid w:val="001F1817"/>
    <w:rsid w:val="001F406A"/>
    <w:rsid w:val="001F42DA"/>
    <w:rsid w:val="001F5134"/>
    <w:rsid w:val="001F6A59"/>
    <w:rsid w:val="002040A1"/>
    <w:rsid w:val="00205A6F"/>
    <w:rsid w:val="00206F14"/>
    <w:rsid w:val="002071FD"/>
    <w:rsid w:val="00213EB9"/>
    <w:rsid w:val="00214573"/>
    <w:rsid w:val="00214F18"/>
    <w:rsid w:val="00215552"/>
    <w:rsid w:val="00215E2C"/>
    <w:rsid w:val="00220349"/>
    <w:rsid w:val="00221338"/>
    <w:rsid w:val="00221B7A"/>
    <w:rsid w:val="00221C5A"/>
    <w:rsid w:val="0022339A"/>
    <w:rsid w:val="00223B81"/>
    <w:rsid w:val="0022422A"/>
    <w:rsid w:val="00234682"/>
    <w:rsid w:val="00234943"/>
    <w:rsid w:val="00234B63"/>
    <w:rsid w:val="00236006"/>
    <w:rsid w:val="00240F86"/>
    <w:rsid w:val="00241A66"/>
    <w:rsid w:val="00243158"/>
    <w:rsid w:val="0024340A"/>
    <w:rsid w:val="00244F61"/>
    <w:rsid w:val="002458C3"/>
    <w:rsid w:val="00245CA4"/>
    <w:rsid w:val="00251EF9"/>
    <w:rsid w:val="00255281"/>
    <w:rsid w:val="002564C6"/>
    <w:rsid w:val="00256D39"/>
    <w:rsid w:val="002570D2"/>
    <w:rsid w:val="0026004D"/>
    <w:rsid w:val="00260D8A"/>
    <w:rsid w:val="0026151F"/>
    <w:rsid w:val="00263668"/>
    <w:rsid w:val="002640DD"/>
    <w:rsid w:val="00270228"/>
    <w:rsid w:val="002758C7"/>
    <w:rsid w:val="00275D12"/>
    <w:rsid w:val="0028161A"/>
    <w:rsid w:val="00281676"/>
    <w:rsid w:val="00284FEB"/>
    <w:rsid w:val="002860C4"/>
    <w:rsid w:val="002872E0"/>
    <w:rsid w:val="002901A3"/>
    <w:rsid w:val="00290606"/>
    <w:rsid w:val="00295CE5"/>
    <w:rsid w:val="0029739B"/>
    <w:rsid w:val="002A4D37"/>
    <w:rsid w:val="002A4DCB"/>
    <w:rsid w:val="002B14D3"/>
    <w:rsid w:val="002B5259"/>
    <w:rsid w:val="002B5741"/>
    <w:rsid w:val="002C0460"/>
    <w:rsid w:val="002C1A37"/>
    <w:rsid w:val="002C7688"/>
    <w:rsid w:val="002C7E01"/>
    <w:rsid w:val="002D21B5"/>
    <w:rsid w:val="002D24B1"/>
    <w:rsid w:val="002D5A8C"/>
    <w:rsid w:val="002D6876"/>
    <w:rsid w:val="002E008A"/>
    <w:rsid w:val="002E084E"/>
    <w:rsid w:val="002E0D93"/>
    <w:rsid w:val="002E4F21"/>
    <w:rsid w:val="002F02D4"/>
    <w:rsid w:val="002F188E"/>
    <w:rsid w:val="002F3E57"/>
    <w:rsid w:val="002F45F1"/>
    <w:rsid w:val="002F4636"/>
    <w:rsid w:val="002F5F47"/>
    <w:rsid w:val="002F6003"/>
    <w:rsid w:val="002F6EF0"/>
    <w:rsid w:val="002F710F"/>
    <w:rsid w:val="002F7D40"/>
    <w:rsid w:val="0030193B"/>
    <w:rsid w:val="00303AC7"/>
    <w:rsid w:val="00304923"/>
    <w:rsid w:val="00304E96"/>
    <w:rsid w:val="00304F53"/>
    <w:rsid w:val="00305409"/>
    <w:rsid w:val="0030553A"/>
    <w:rsid w:val="00305B7A"/>
    <w:rsid w:val="00306D60"/>
    <w:rsid w:val="00310217"/>
    <w:rsid w:val="003102CF"/>
    <w:rsid w:val="0031061D"/>
    <w:rsid w:val="00310C88"/>
    <w:rsid w:val="00310DC0"/>
    <w:rsid w:val="00312BCE"/>
    <w:rsid w:val="00315C52"/>
    <w:rsid w:val="00316739"/>
    <w:rsid w:val="00316F13"/>
    <w:rsid w:val="0032135B"/>
    <w:rsid w:val="003216F1"/>
    <w:rsid w:val="00322277"/>
    <w:rsid w:val="00322A60"/>
    <w:rsid w:val="00322D46"/>
    <w:rsid w:val="00323551"/>
    <w:rsid w:val="003237E0"/>
    <w:rsid w:val="00323CF1"/>
    <w:rsid w:val="003310AD"/>
    <w:rsid w:val="0033294A"/>
    <w:rsid w:val="00332A5A"/>
    <w:rsid w:val="00335365"/>
    <w:rsid w:val="0033554F"/>
    <w:rsid w:val="003371D6"/>
    <w:rsid w:val="00337C85"/>
    <w:rsid w:val="00337E7D"/>
    <w:rsid w:val="003407EC"/>
    <w:rsid w:val="00341F6F"/>
    <w:rsid w:val="00342D98"/>
    <w:rsid w:val="00343CD7"/>
    <w:rsid w:val="00345383"/>
    <w:rsid w:val="00346D77"/>
    <w:rsid w:val="00350558"/>
    <w:rsid w:val="00351D79"/>
    <w:rsid w:val="003556DC"/>
    <w:rsid w:val="00355C78"/>
    <w:rsid w:val="003609EF"/>
    <w:rsid w:val="00361A1C"/>
    <w:rsid w:val="0036231A"/>
    <w:rsid w:val="00365390"/>
    <w:rsid w:val="00367183"/>
    <w:rsid w:val="0037267B"/>
    <w:rsid w:val="003737E2"/>
    <w:rsid w:val="00374009"/>
    <w:rsid w:val="00374DD4"/>
    <w:rsid w:val="003750CA"/>
    <w:rsid w:val="00375BB0"/>
    <w:rsid w:val="0037607C"/>
    <w:rsid w:val="003764EC"/>
    <w:rsid w:val="003806A7"/>
    <w:rsid w:val="0038222A"/>
    <w:rsid w:val="00383C3D"/>
    <w:rsid w:val="00383DD5"/>
    <w:rsid w:val="003858C9"/>
    <w:rsid w:val="00387792"/>
    <w:rsid w:val="00387C1C"/>
    <w:rsid w:val="003904E3"/>
    <w:rsid w:val="00390F6D"/>
    <w:rsid w:val="003920A8"/>
    <w:rsid w:val="003926A3"/>
    <w:rsid w:val="00393598"/>
    <w:rsid w:val="00393659"/>
    <w:rsid w:val="00393ACB"/>
    <w:rsid w:val="00393BCA"/>
    <w:rsid w:val="00394FB3"/>
    <w:rsid w:val="00395E5A"/>
    <w:rsid w:val="00397AD1"/>
    <w:rsid w:val="003A1CCB"/>
    <w:rsid w:val="003A25E8"/>
    <w:rsid w:val="003A3F26"/>
    <w:rsid w:val="003A773F"/>
    <w:rsid w:val="003B0F22"/>
    <w:rsid w:val="003B2CB3"/>
    <w:rsid w:val="003B330B"/>
    <w:rsid w:val="003B51F6"/>
    <w:rsid w:val="003C2766"/>
    <w:rsid w:val="003C2D2A"/>
    <w:rsid w:val="003C2F42"/>
    <w:rsid w:val="003C3B4C"/>
    <w:rsid w:val="003C3F0E"/>
    <w:rsid w:val="003C3F9C"/>
    <w:rsid w:val="003C78DB"/>
    <w:rsid w:val="003C7B13"/>
    <w:rsid w:val="003D1466"/>
    <w:rsid w:val="003D1BC0"/>
    <w:rsid w:val="003D33E0"/>
    <w:rsid w:val="003D42AB"/>
    <w:rsid w:val="003D584D"/>
    <w:rsid w:val="003D604B"/>
    <w:rsid w:val="003D6F25"/>
    <w:rsid w:val="003E0B29"/>
    <w:rsid w:val="003E1A36"/>
    <w:rsid w:val="003E22C5"/>
    <w:rsid w:val="003E2398"/>
    <w:rsid w:val="003E23C3"/>
    <w:rsid w:val="003E45A1"/>
    <w:rsid w:val="003E51C2"/>
    <w:rsid w:val="003E5CF1"/>
    <w:rsid w:val="003F0DB3"/>
    <w:rsid w:val="003F221D"/>
    <w:rsid w:val="003F3287"/>
    <w:rsid w:val="003F432E"/>
    <w:rsid w:val="003F5794"/>
    <w:rsid w:val="00404347"/>
    <w:rsid w:val="004044DA"/>
    <w:rsid w:val="00406AD3"/>
    <w:rsid w:val="00410371"/>
    <w:rsid w:val="00411482"/>
    <w:rsid w:val="00411A84"/>
    <w:rsid w:val="00411FB9"/>
    <w:rsid w:val="00412379"/>
    <w:rsid w:val="00412F20"/>
    <w:rsid w:val="00413124"/>
    <w:rsid w:val="004133CA"/>
    <w:rsid w:val="0041471B"/>
    <w:rsid w:val="004147BE"/>
    <w:rsid w:val="00414DA6"/>
    <w:rsid w:val="004153A1"/>
    <w:rsid w:val="00415491"/>
    <w:rsid w:val="00415A16"/>
    <w:rsid w:val="0041677B"/>
    <w:rsid w:val="00416F2D"/>
    <w:rsid w:val="00416FA7"/>
    <w:rsid w:val="004205C7"/>
    <w:rsid w:val="00421A3A"/>
    <w:rsid w:val="004223BD"/>
    <w:rsid w:val="004231DA"/>
    <w:rsid w:val="0042409E"/>
    <w:rsid w:val="004242F1"/>
    <w:rsid w:val="00426189"/>
    <w:rsid w:val="00426761"/>
    <w:rsid w:val="0043163D"/>
    <w:rsid w:val="0043219B"/>
    <w:rsid w:val="004330CF"/>
    <w:rsid w:val="004332A3"/>
    <w:rsid w:val="00433730"/>
    <w:rsid w:val="00434BE1"/>
    <w:rsid w:val="00435DCD"/>
    <w:rsid w:val="00437076"/>
    <w:rsid w:val="00437E28"/>
    <w:rsid w:val="00440023"/>
    <w:rsid w:val="00440313"/>
    <w:rsid w:val="0044047D"/>
    <w:rsid w:val="00440D0A"/>
    <w:rsid w:val="004427E5"/>
    <w:rsid w:val="004438DB"/>
    <w:rsid w:val="00446488"/>
    <w:rsid w:val="00446DA1"/>
    <w:rsid w:val="00451F00"/>
    <w:rsid w:val="004545A7"/>
    <w:rsid w:val="00454A36"/>
    <w:rsid w:val="00455836"/>
    <w:rsid w:val="00455976"/>
    <w:rsid w:val="00457250"/>
    <w:rsid w:val="0045755D"/>
    <w:rsid w:val="00457E6A"/>
    <w:rsid w:val="00460215"/>
    <w:rsid w:val="00461008"/>
    <w:rsid w:val="00461873"/>
    <w:rsid w:val="00461F12"/>
    <w:rsid w:val="004635E5"/>
    <w:rsid w:val="0046421D"/>
    <w:rsid w:val="00467D2D"/>
    <w:rsid w:val="00470C2F"/>
    <w:rsid w:val="004717EA"/>
    <w:rsid w:val="00473B39"/>
    <w:rsid w:val="00477660"/>
    <w:rsid w:val="00480978"/>
    <w:rsid w:val="004816DE"/>
    <w:rsid w:val="00482B43"/>
    <w:rsid w:val="004835F4"/>
    <w:rsid w:val="00490B0F"/>
    <w:rsid w:val="00492393"/>
    <w:rsid w:val="00495060"/>
    <w:rsid w:val="004965DB"/>
    <w:rsid w:val="00496CA0"/>
    <w:rsid w:val="004971ED"/>
    <w:rsid w:val="004976F0"/>
    <w:rsid w:val="004A0763"/>
    <w:rsid w:val="004A16B4"/>
    <w:rsid w:val="004A2AED"/>
    <w:rsid w:val="004A41B0"/>
    <w:rsid w:val="004B01A5"/>
    <w:rsid w:val="004B2C2D"/>
    <w:rsid w:val="004B2E8A"/>
    <w:rsid w:val="004B526E"/>
    <w:rsid w:val="004B75B7"/>
    <w:rsid w:val="004C252A"/>
    <w:rsid w:val="004C4350"/>
    <w:rsid w:val="004C5741"/>
    <w:rsid w:val="004D455F"/>
    <w:rsid w:val="004D5164"/>
    <w:rsid w:val="004D6098"/>
    <w:rsid w:val="004D70FE"/>
    <w:rsid w:val="004D7920"/>
    <w:rsid w:val="004E1CA1"/>
    <w:rsid w:val="004E386F"/>
    <w:rsid w:val="004E3C4E"/>
    <w:rsid w:val="004E4136"/>
    <w:rsid w:val="004F1C0D"/>
    <w:rsid w:val="004F2C8C"/>
    <w:rsid w:val="004F40C4"/>
    <w:rsid w:val="004F49AF"/>
    <w:rsid w:val="004F642B"/>
    <w:rsid w:val="004F661B"/>
    <w:rsid w:val="005045C7"/>
    <w:rsid w:val="00504814"/>
    <w:rsid w:val="005105E0"/>
    <w:rsid w:val="00510728"/>
    <w:rsid w:val="005116B8"/>
    <w:rsid w:val="0051196A"/>
    <w:rsid w:val="00511D28"/>
    <w:rsid w:val="00512BFE"/>
    <w:rsid w:val="005135A1"/>
    <w:rsid w:val="0051580D"/>
    <w:rsid w:val="00520626"/>
    <w:rsid w:val="005241D6"/>
    <w:rsid w:val="00526222"/>
    <w:rsid w:val="005279F5"/>
    <w:rsid w:val="00530662"/>
    <w:rsid w:val="00532891"/>
    <w:rsid w:val="005371B5"/>
    <w:rsid w:val="00540FE2"/>
    <w:rsid w:val="00543471"/>
    <w:rsid w:val="00543E96"/>
    <w:rsid w:val="005456AB"/>
    <w:rsid w:val="00547111"/>
    <w:rsid w:val="00550D59"/>
    <w:rsid w:val="00554485"/>
    <w:rsid w:val="005547EE"/>
    <w:rsid w:val="00560FE1"/>
    <w:rsid w:val="00564EDF"/>
    <w:rsid w:val="00565C4C"/>
    <w:rsid w:val="005663EF"/>
    <w:rsid w:val="0056673A"/>
    <w:rsid w:val="00566F6F"/>
    <w:rsid w:val="0056771D"/>
    <w:rsid w:val="00572634"/>
    <w:rsid w:val="00572ADD"/>
    <w:rsid w:val="0058168B"/>
    <w:rsid w:val="0058240F"/>
    <w:rsid w:val="00583778"/>
    <w:rsid w:val="00583784"/>
    <w:rsid w:val="00584721"/>
    <w:rsid w:val="00586B19"/>
    <w:rsid w:val="00587F6A"/>
    <w:rsid w:val="00590390"/>
    <w:rsid w:val="0059175F"/>
    <w:rsid w:val="00592D74"/>
    <w:rsid w:val="00593473"/>
    <w:rsid w:val="00593939"/>
    <w:rsid w:val="00593FA1"/>
    <w:rsid w:val="00595DAF"/>
    <w:rsid w:val="00596753"/>
    <w:rsid w:val="005A14C6"/>
    <w:rsid w:val="005A1E87"/>
    <w:rsid w:val="005A2FDD"/>
    <w:rsid w:val="005A3293"/>
    <w:rsid w:val="005A57AA"/>
    <w:rsid w:val="005A7C8E"/>
    <w:rsid w:val="005A7F60"/>
    <w:rsid w:val="005B0DFD"/>
    <w:rsid w:val="005B1474"/>
    <w:rsid w:val="005B379D"/>
    <w:rsid w:val="005B4127"/>
    <w:rsid w:val="005B6CB9"/>
    <w:rsid w:val="005C1313"/>
    <w:rsid w:val="005C2EF8"/>
    <w:rsid w:val="005C3390"/>
    <w:rsid w:val="005C37FF"/>
    <w:rsid w:val="005C3FB5"/>
    <w:rsid w:val="005C7BC0"/>
    <w:rsid w:val="005D27CA"/>
    <w:rsid w:val="005D4F18"/>
    <w:rsid w:val="005D4FB3"/>
    <w:rsid w:val="005D6F1F"/>
    <w:rsid w:val="005E0C96"/>
    <w:rsid w:val="005E18C6"/>
    <w:rsid w:val="005E2B15"/>
    <w:rsid w:val="005E2C44"/>
    <w:rsid w:val="005E41B5"/>
    <w:rsid w:val="005E42FB"/>
    <w:rsid w:val="005E4350"/>
    <w:rsid w:val="005E76DE"/>
    <w:rsid w:val="005F08D8"/>
    <w:rsid w:val="005F12D6"/>
    <w:rsid w:val="005F20CC"/>
    <w:rsid w:val="005F2430"/>
    <w:rsid w:val="005F391D"/>
    <w:rsid w:val="005F740E"/>
    <w:rsid w:val="006006C1"/>
    <w:rsid w:val="00601CCE"/>
    <w:rsid w:val="00602F42"/>
    <w:rsid w:val="006060A9"/>
    <w:rsid w:val="00610C5B"/>
    <w:rsid w:val="00610F12"/>
    <w:rsid w:val="00610F63"/>
    <w:rsid w:val="00611D08"/>
    <w:rsid w:val="006125D9"/>
    <w:rsid w:val="00613D6B"/>
    <w:rsid w:val="00614602"/>
    <w:rsid w:val="006147AF"/>
    <w:rsid w:val="006154AD"/>
    <w:rsid w:val="00616590"/>
    <w:rsid w:val="00617D68"/>
    <w:rsid w:val="00620F69"/>
    <w:rsid w:val="00621188"/>
    <w:rsid w:val="006211C6"/>
    <w:rsid w:val="00621631"/>
    <w:rsid w:val="006257ED"/>
    <w:rsid w:val="00625935"/>
    <w:rsid w:val="00627420"/>
    <w:rsid w:val="006316B2"/>
    <w:rsid w:val="006325AB"/>
    <w:rsid w:val="006359F0"/>
    <w:rsid w:val="00636DEB"/>
    <w:rsid w:val="00636E88"/>
    <w:rsid w:val="00637420"/>
    <w:rsid w:val="0063779D"/>
    <w:rsid w:val="00641CE1"/>
    <w:rsid w:val="00642CCB"/>
    <w:rsid w:val="00642D47"/>
    <w:rsid w:val="00642FDE"/>
    <w:rsid w:val="00643997"/>
    <w:rsid w:val="00644586"/>
    <w:rsid w:val="00645AE9"/>
    <w:rsid w:val="00646547"/>
    <w:rsid w:val="006473AA"/>
    <w:rsid w:val="00647A8E"/>
    <w:rsid w:val="006508B1"/>
    <w:rsid w:val="00650DF2"/>
    <w:rsid w:val="00652A36"/>
    <w:rsid w:val="0065364E"/>
    <w:rsid w:val="006537B5"/>
    <w:rsid w:val="00655EA7"/>
    <w:rsid w:val="0065613F"/>
    <w:rsid w:val="006564C5"/>
    <w:rsid w:val="00661516"/>
    <w:rsid w:val="00661E2C"/>
    <w:rsid w:val="00662F93"/>
    <w:rsid w:val="00664E37"/>
    <w:rsid w:val="00665282"/>
    <w:rsid w:val="006656C2"/>
    <w:rsid w:val="00666EE9"/>
    <w:rsid w:val="00667016"/>
    <w:rsid w:val="006723CA"/>
    <w:rsid w:val="00673919"/>
    <w:rsid w:val="00676CD1"/>
    <w:rsid w:val="0068444E"/>
    <w:rsid w:val="0068451E"/>
    <w:rsid w:val="006855E1"/>
    <w:rsid w:val="00686F06"/>
    <w:rsid w:val="00690904"/>
    <w:rsid w:val="006914E5"/>
    <w:rsid w:val="00691A64"/>
    <w:rsid w:val="00693944"/>
    <w:rsid w:val="00695808"/>
    <w:rsid w:val="00696273"/>
    <w:rsid w:val="00696786"/>
    <w:rsid w:val="006A5853"/>
    <w:rsid w:val="006A587F"/>
    <w:rsid w:val="006A6982"/>
    <w:rsid w:val="006A737E"/>
    <w:rsid w:val="006A78FF"/>
    <w:rsid w:val="006B1B69"/>
    <w:rsid w:val="006B46FB"/>
    <w:rsid w:val="006B4E17"/>
    <w:rsid w:val="006B560C"/>
    <w:rsid w:val="006B589F"/>
    <w:rsid w:val="006B5CB0"/>
    <w:rsid w:val="006B6719"/>
    <w:rsid w:val="006B7B2F"/>
    <w:rsid w:val="006C1422"/>
    <w:rsid w:val="006C3211"/>
    <w:rsid w:val="006D0189"/>
    <w:rsid w:val="006D0191"/>
    <w:rsid w:val="006D0565"/>
    <w:rsid w:val="006D32FD"/>
    <w:rsid w:val="006D3C1D"/>
    <w:rsid w:val="006E21FB"/>
    <w:rsid w:val="006E2E3E"/>
    <w:rsid w:val="006E2EFE"/>
    <w:rsid w:val="006E4465"/>
    <w:rsid w:val="006E5627"/>
    <w:rsid w:val="006E623A"/>
    <w:rsid w:val="006E7773"/>
    <w:rsid w:val="006F0958"/>
    <w:rsid w:val="006F0E88"/>
    <w:rsid w:val="006F2BEF"/>
    <w:rsid w:val="006F39D5"/>
    <w:rsid w:val="006F4083"/>
    <w:rsid w:val="006F415E"/>
    <w:rsid w:val="006F5411"/>
    <w:rsid w:val="006F6681"/>
    <w:rsid w:val="006F6B99"/>
    <w:rsid w:val="006F7B09"/>
    <w:rsid w:val="0070056D"/>
    <w:rsid w:val="00700A59"/>
    <w:rsid w:val="00704829"/>
    <w:rsid w:val="00705A74"/>
    <w:rsid w:val="00706224"/>
    <w:rsid w:val="00707080"/>
    <w:rsid w:val="007101FB"/>
    <w:rsid w:val="0071028F"/>
    <w:rsid w:val="0071110E"/>
    <w:rsid w:val="0072421A"/>
    <w:rsid w:val="0072522A"/>
    <w:rsid w:val="00726FD2"/>
    <w:rsid w:val="0073208D"/>
    <w:rsid w:val="007324C2"/>
    <w:rsid w:val="00733998"/>
    <w:rsid w:val="0073742E"/>
    <w:rsid w:val="0073773F"/>
    <w:rsid w:val="00741438"/>
    <w:rsid w:val="00741652"/>
    <w:rsid w:val="00744ABB"/>
    <w:rsid w:val="00745DD2"/>
    <w:rsid w:val="0074630F"/>
    <w:rsid w:val="00751FE3"/>
    <w:rsid w:val="007525B5"/>
    <w:rsid w:val="00755C92"/>
    <w:rsid w:val="00756496"/>
    <w:rsid w:val="00756A33"/>
    <w:rsid w:val="00756FE6"/>
    <w:rsid w:val="007573F3"/>
    <w:rsid w:val="00762213"/>
    <w:rsid w:val="00763BA2"/>
    <w:rsid w:val="007656FE"/>
    <w:rsid w:val="007658A5"/>
    <w:rsid w:val="00766700"/>
    <w:rsid w:val="007728D7"/>
    <w:rsid w:val="00772A07"/>
    <w:rsid w:val="00773E5C"/>
    <w:rsid w:val="00775551"/>
    <w:rsid w:val="00782E25"/>
    <w:rsid w:val="00783617"/>
    <w:rsid w:val="00784FE8"/>
    <w:rsid w:val="00786803"/>
    <w:rsid w:val="00787A0B"/>
    <w:rsid w:val="00792342"/>
    <w:rsid w:val="00792398"/>
    <w:rsid w:val="00793772"/>
    <w:rsid w:val="00793F14"/>
    <w:rsid w:val="00796773"/>
    <w:rsid w:val="00796F31"/>
    <w:rsid w:val="007977A8"/>
    <w:rsid w:val="007A680E"/>
    <w:rsid w:val="007A73E5"/>
    <w:rsid w:val="007B2399"/>
    <w:rsid w:val="007B512A"/>
    <w:rsid w:val="007B5EB5"/>
    <w:rsid w:val="007C13F4"/>
    <w:rsid w:val="007C2097"/>
    <w:rsid w:val="007C28A7"/>
    <w:rsid w:val="007C570B"/>
    <w:rsid w:val="007D0BDD"/>
    <w:rsid w:val="007D0E22"/>
    <w:rsid w:val="007D1672"/>
    <w:rsid w:val="007D16FD"/>
    <w:rsid w:val="007D2850"/>
    <w:rsid w:val="007D2CC9"/>
    <w:rsid w:val="007D3D91"/>
    <w:rsid w:val="007D46E1"/>
    <w:rsid w:val="007D4F07"/>
    <w:rsid w:val="007D6333"/>
    <w:rsid w:val="007D6A07"/>
    <w:rsid w:val="007D6ACA"/>
    <w:rsid w:val="007D6DB1"/>
    <w:rsid w:val="007D7566"/>
    <w:rsid w:val="007D7F98"/>
    <w:rsid w:val="007E07BA"/>
    <w:rsid w:val="007E3B01"/>
    <w:rsid w:val="007E47A0"/>
    <w:rsid w:val="007E64BC"/>
    <w:rsid w:val="007F0389"/>
    <w:rsid w:val="007F17A8"/>
    <w:rsid w:val="007F3545"/>
    <w:rsid w:val="007F3701"/>
    <w:rsid w:val="007F6090"/>
    <w:rsid w:val="007F7259"/>
    <w:rsid w:val="00800A71"/>
    <w:rsid w:val="00801700"/>
    <w:rsid w:val="00801BDC"/>
    <w:rsid w:val="00801CF0"/>
    <w:rsid w:val="008028E9"/>
    <w:rsid w:val="00802F7D"/>
    <w:rsid w:val="008040A8"/>
    <w:rsid w:val="00804944"/>
    <w:rsid w:val="008058E1"/>
    <w:rsid w:val="00806041"/>
    <w:rsid w:val="0081160A"/>
    <w:rsid w:val="00824C2C"/>
    <w:rsid w:val="00825391"/>
    <w:rsid w:val="00825C07"/>
    <w:rsid w:val="00826B27"/>
    <w:rsid w:val="008279FA"/>
    <w:rsid w:val="00832F3E"/>
    <w:rsid w:val="008343E6"/>
    <w:rsid w:val="00835A3C"/>
    <w:rsid w:val="0083792A"/>
    <w:rsid w:val="00837970"/>
    <w:rsid w:val="008402BA"/>
    <w:rsid w:val="00842AC6"/>
    <w:rsid w:val="008445AF"/>
    <w:rsid w:val="00845616"/>
    <w:rsid w:val="00846A0E"/>
    <w:rsid w:val="00850679"/>
    <w:rsid w:val="008513D6"/>
    <w:rsid w:val="00852050"/>
    <w:rsid w:val="0085441A"/>
    <w:rsid w:val="008557C6"/>
    <w:rsid w:val="00857495"/>
    <w:rsid w:val="0086027A"/>
    <w:rsid w:val="008626E7"/>
    <w:rsid w:val="00863F53"/>
    <w:rsid w:val="00864146"/>
    <w:rsid w:val="008653B9"/>
    <w:rsid w:val="00870A8F"/>
    <w:rsid w:val="00870EE7"/>
    <w:rsid w:val="00871CA7"/>
    <w:rsid w:val="0087390B"/>
    <w:rsid w:val="0087510D"/>
    <w:rsid w:val="00875564"/>
    <w:rsid w:val="00880F55"/>
    <w:rsid w:val="0088198A"/>
    <w:rsid w:val="008828BC"/>
    <w:rsid w:val="008836BC"/>
    <w:rsid w:val="00883A39"/>
    <w:rsid w:val="00885EF7"/>
    <w:rsid w:val="008863B9"/>
    <w:rsid w:val="008868E4"/>
    <w:rsid w:val="0089088C"/>
    <w:rsid w:val="00890C63"/>
    <w:rsid w:val="008924D2"/>
    <w:rsid w:val="0089338A"/>
    <w:rsid w:val="00895087"/>
    <w:rsid w:val="00897DB4"/>
    <w:rsid w:val="008A12B3"/>
    <w:rsid w:val="008A2B56"/>
    <w:rsid w:val="008A2B66"/>
    <w:rsid w:val="008A3BCA"/>
    <w:rsid w:val="008A4217"/>
    <w:rsid w:val="008A45A6"/>
    <w:rsid w:val="008B2743"/>
    <w:rsid w:val="008B2A57"/>
    <w:rsid w:val="008C275F"/>
    <w:rsid w:val="008C5A6C"/>
    <w:rsid w:val="008C7819"/>
    <w:rsid w:val="008D0876"/>
    <w:rsid w:val="008D4141"/>
    <w:rsid w:val="008D4F0E"/>
    <w:rsid w:val="008D557D"/>
    <w:rsid w:val="008E0EF9"/>
    <w:rsid w:val="008E331B"/>
    <w:rsid w:val="008E3BF7"/>
    <w:rsid w:val="008E6B1F"/>
    <w:rsid w:val="008F686C"/>
    <w:rsid w:val="008F7FFD"/>
    <w:rsid w:val="00900B0A"/>
    <w:rsid w:val="00901400"/>
    <w:rsid w:val="00902B04"/>
    <w:rsid w:val="00904EBA"/>
    <w:rsid w:val="009057DE"/>
    <w:rsid w:val="00907B05"/>
    <w:rsid w:val="0091261A"/>
    <w:rsid w:val="00913E0B"/>
    <w:rsid w:val="009148DE"/>
    <w:rsid w:val="00915298"/>
    <w:rsid w:val="00915FE3"/>
    <w:rsid w:val="00916386"/>
    <w:rsid w:val="009171E5"/>
    <w:rsid w:val="009179C3"/>
    <w:rsid w:val="009234F9"/>
    <w:rsid w:val="009236A5"/>
    <w:rsid w:val="00923820"/>
    <w:rsid w:val="00925017"/>
    <w:rsid w:val="009256C2"/>
    <w:rsid w:val="0092709E"/>
    <w:rsid w:val="00931B94"/>
    <w:rsid w:val="00934F8D"/>
    <w:rsid w:val="00935DEC"/>
    <w:rsid w:val="00936CEF"/>
    <w:rsid w:val="00937F99"/>
    <w:rsid w:val="00937FB8"/>
    <w:rsid w:val="009418D9"/>
    <w:rsid w:val="00941E30"/>
    <w:rsid w:val="00941EB1"/>
    <w:rsid w:val="00943B96"/>
    <w:rsid w:val="00946424"/>
    <w:rsid w:val="00946937"/>
    <w:rsid w:val="009478EE"/>
    <w:rsid w:val="009479AA"/>
    <w:rsid w:val="0095139C"/>
    <w:rsid w:val="00951665"/>
    <w:rsid w:val="00951B05"/>
    <w:rsid w:val="009522E8"/>
    <w:rsid w:val="00952A2E"/>
    <w:rsid w:val="00953446"/>
    <w:rsid w:val="00953663"/>
    <w:rsid w:val="00954DAD"/>
    <w:rsid w:val="00955556"/>
    <w:rsid w:val="00956250"/>
    <w:rsid w:val="00956A50"/>
    <w:rsid w:val="00957B8C"/>
    <w:rsid w:val="009648F1"/>
    <w:rsid w:val="0096587D"/>
    <w:rsid w:val="00965909"/>
    <w:rsid w:val="00965BA5"/>
    <w:rsid w:val="009670E6"/>
    <w:rsid w:val="009678C1"/>
    <w:rsid w:val="00970B42"/>
    <w:rsid w:val="00972DD5"/>
    <w:rsid w:val="00973015"/>
    <w:rsid w:val="0097387E"/>
    <w:rsid w:val="00973D9B"/>
    <w:rsid w:val="00974A00"/>
    <w:rsid w:val="00976C76"/>
    <w:rsid w:val="009770B8"/>
    <w:rsid w:val="009777D9"/>
    <w:rsid w:val="00980D5D"/>
    <w:rsid w:val="00982269"/>
    <w:rsid w:val="00984B89"/>
    <w:rsid w:val="00984FEE"/>
    <w:rsid w:val="00986821"/>
    <w:rsid w:val="00986CC4"/>
    <w:rsid w:val="009872D1"/>
    <w:rsid w:val="00987315"/>
    <w:rsid w:val="009902F5"/>
    <w:rsid w:val="00991363"/>
    <w:rsid w:val="00991B88"/>
    <w:rsid w:val="00996785"/>
    <w:rsid w:val="00997041"/>
    <w:rsid w:val="0099750A"/>
    <w:rsid w:val="009A026A"/>
    <w:rsid w:val="009A07BF"/>
    <w:rsid w:val="009A17DC"/>
    <w:rsid w:val="009A4E0F"/>
    <w:rsid w:val="009A5255"/>
    <w:rsid w:val="009A5753"/>
    <w:rsid w:val="009A579D"/>
    <w:rsid w:val="009A6142"/>
    <w:rsid w:val="009A74DE"/>
    <w:rsid w:val="009A768F"/>
    <w:rsid w:val="009B0B50"/>
    <w:rsid w:val="009B1D39"/>
    <w:rsid w:val="009B43DD"/>
    <w:rsid w:val="009B5164"/>
    <w:rsid w:val="009B60A2"/>
    <w:rsid w:val="009B718C"/>
    <w:rsid w:val="009C0151"/>
    <w:rsid w:val="009C08BC"/>
    <w:rsid w:val="009C0A75"/>
    <w:rsid w:val="009C1018"/>
    <w:rsid w:val="009C22FE"/>
    <w:rsid w:val="009C2B2B"/>
    <w:rsid w:val="009C53C6"/>
    <w:rsid w:val="009D257C"/>
    <w:rsid w:val="009D2590"/>
    <w:rsid w:val="009D32F8"/>
    <w:rsid w:val="009D3B51"/>
    <w:rsid w:val="009D476E"/>
    <w:rsid w:val="009D7147"/>
    <w:rsid w:val="009D7C6A"/>
    <w:rsid w:val="009E0260"/>
    <w:rsid w:val="009E18EA"/>
    <w:rsid w:val="009E22BB"/>
    <w:rsid w:val="009E24DE"/>
    <w:rsid w:val="009E3297"/>
    <w:rsid w:val="009E396F"/>
    <w:rsid w:val="009E779C"/>
    <w:rsid w:val="009E7BC4"/>
    <w:rsid w:val="009F1062"/>
    <w:rsid w:val="009F24F2"/>
    <w:rsid w:val="009F28D2"/>
    <w:rsid w:val="009F2F07"/>
    <w:rsid w:val="009F59CC"/>
    <w:rsid w:val="009F734F"/>
    <w:rsid w:val="009F7D81"/>
    <w:rsid w:val="00A0030B"/>
    <w:rsid w:val="00A00487"/>
    <w:rsid w:val="00A00D47"/>
    <w:rsid w:val="00A01BDD"/>
    <w:rsid w:val="00A0746C"/>
    <w:rsid w:val="00A13FEA"/>
    <w:rsid w:val="00A147BA"/>
    <w:rsid w:val="00A158BB"/>
    <w:rsid w:val="00A16089"/>
    <w:rsid w:val="00A20BD9"/>
    <w:rsid w:val="00A21A05"/>
    <w:rsid w:val="00A230E4"/>
    <w:rsid w:val="00A24263"/>
    <w:rsid w:val="00A246B6"/>
    <w:rsid w:val="00A250C4"/>
    <w:rsid w:val="00A25168"/>
    <w:rsid w:val="00A25A1D"/>
    <w:rsid w:val="00A3630F"/>
    <w:rsid w:val="00A3673C"/>
    <w:rsid w:val="00A40482"/>
    <w:rsid w:val="00A40634"/>
    <w:rsid w:val="00A40C32"/>
    <w:rsid w:val="00A42C49"/>
    <w:rsid w:val="00A43AD6"/>
    <w:rsid w:val="00A43E87"/>
    <w:rsid w:val="00A47E70"/>
    <w:rsid w:val="00A50CF0"/>
    <w:rsid w:val="00A52B35"/>
    <w:rsid w:val="00A52F6F"/>
    <w:rsid w:val="00A52FC7"/>
    <w:rsid w:val="00A52FCD"/>
    <w:rsid w:val="00A53DB3"/>
    <w:rsid w:val="00A564E9"/>
    <w:rsid w:val="00A56E17"/>
    <w:rsid w:val="00A5701D"/>
    <w:rsid w:val="00A57528"/>
    <w:rsid w:val="00A601CD"/>
    <w:rsid w:val="00A61040"/>
    <w:rsid w:val="00A63670"/>
    <w:rsid w:val="00A651F1"/>
    <w:rsid w:val="00A651FB"/>
    <w:rsid w:val="00A66A57"/>
    <w:rsid w:val="00A66C63"/>
    <w:rsid w:val="00A70BC7"/>
    <w:rsid w:val="00A72118"/>
    <w:rsid w:val="00A72665"/>
    <w:rsid w:val="00A72F15"/>
    <w:rsid w:val="00A7410A"/>
    <w:rsid w:val="00A7583C"/>
    <w:rsid w:val="00A7671C"/>
    <w:rsid w:val="00A8049F"/>
    <w:rsid w:val="00A81C0C"/>
    <w:rsid w:val="00A81EA3"/>
    <w:rsid w:val="00A8273A"/>
    <w:rsid w:val="00A84550"/>
    <w:rsid w:val="00A90724"/>
    <w:rsid w:val="00A916D2"/>
    <w:rsid w:val="00A91947"/>
    <w:rsid w:val="00A93ACB"/>
    <w:rsid w:val="00A94827"/>
    <w:rsid w:val="00A95FD0"/>
    <w:rsid w:val="00A96C27"/>
    <w:rsid w:val="00A971DA"/>
    <w:rsid w:val="00AA0376"/>
    <w:rsid w:val="00AA2892"/>
    <w:rsid w:val="00AA2CBC"/>
    <w:rsid w:val="00AA49EB"/>
    <w:rsid w:val="00AB07AE"/>
    <w:rsid w:val="00AB0D3A"/>
    <w:rsid w:val="00AB37CF"/>
    <w:rsid w:val="00AB4631"/>
    <w:rsid w:val="00AB6981"/>
    <w:rsid w:val="00AB6F9A"/>
    <w:rsid w:val="00AC03AB"/>
    <w:rsid w:val="00AC0CD4"/>
    <w:rsid w:val="00AC2101"/>
    <w:rsid w:val="00AC3084"/>
    <w:rsid w:val="00AC3838"/>
    <w:rsid w:val="00AC5820"/>
    <w:rsid w:val="00AC6E9C"/>
    <w:rsid w:val="00AC7330"/>
    <w:rsid w:val="00AD07CF"/>
    <w:rsid w:val="00AD0A4A"/>
    <w:rsid w:val="00AD0B78"/>
    <w:rsid w:val="00AD129C"/>
    <w:rsid w:val="00AD1CD8"/>
    <w:rsid w:val="00AD2AEC"/>
    <w:rsid w:val="00AD64B6"/>
    <w:rsid w:val="00AD7555"/>
    <w:rsid w:val="00AE78D5"/>
    <w:rsid w:val="00AE7B10"/>
    <w:rsid w:val="00AF590B"/>
    <w:rsid w:val="00B00DE7"/>
    <w:rsid w:val="00B010C6"/>
    <w:rsid w:val="00B017A9"/>
    <w:rsid w:val="00B022E3"/>
    <w:rsid w:val="00B04ADC"/>
    <w:rsid w:val="00B04C30"/>
    <w:rsid w:val="00B04DA7"/>
    <w:rsid w:val="00B05D84"/>
    <w:rsid w:val="00B05DEA"/>
    <w:rsid w:val="00B062FA"/>
    <w:rsid w:val="00B10E9C"/>
    <w:rsid w:val="00B11642"/>
    <w:rsid w:val="00B16127"/>
    <w:rsid w:val="00B17628"/>
    <w:rsid w:val="00B17CEE"/>
    <w:rsid w:val="00B17EAF"/>
    <w:rsid w:val="00B17EC1"/>
    <w:rsid w:val="00B20EE7"/>
    <w:rsid w:val="00B24E2B"/>
    <w:rsid w:val="00B2512B"/>
    <w:rsid w:val="00B2531E"/>
    <w:rsid w:val="00B258BB"/>
    <w:rsid w:val="00B26158"/>
    <w:rsid w:val="00B26407"/>
    <w:rsid w:val="00B3074E"/>
    <w:rsid w:val="00B32650"/>
    <w:rsid w:val="00B3329C"/>
    <w:rsid w:val="00B34B09"/>
    <w:rsid w:val="00B363DD"/>
    <w:rsid w:val="00B4095B"/>
    <w:rsid w:val="00B42DAE"/>
    <w:rsid w:val="00B44EDD"/>
    <w:rsid w:val="00B454F7"/>
    <w:rsid w:val="00B46195"/>
    <w:rsid w:val="00B47AD6"/>
    <w:rsid w:val="00B47B26"/>
    <w:rsid w:val="00B51BA6"/>
    <w:rsid w:val="00B52178"/>
    <w:rsid w:val="00B52828"/>
    <w:rsid w:val="00B5314F"/>
    <w:rsid w:val="00B54720"/>
    <w:rsid w:val="00B564D4"/>
    <w:rsid w:val="00B5725C"/>
    <w:rsid w:val="00B60CBD"/>
    <w:rsid w:val="00B61263"/>
    <w:rsid w:val="00B63343"/>
    <w:rsid w:val="00B66D03"/>
    <w:rsid w:val="00B67B97"/>
    <w:rsid w:val="00B67BE6"/>
    <w:rsid w:val="00B7315D"/>
    <w:rsid w:val="00B75894"/>
    <w:rsid w:val="00B75E77"/>
    <w:rsid w:val="00B7624F"/>
    <w:rsid w:val="00B76D2C"/>
    <w:rsid w:val="00B76E16"/>
    <w:rsid w:val="00B76EA2"/>
    <w:rsid w:val="00B778A7"/>
    <w:rsid w:val="00B77D08"/>
    <w:rsid w:val="00B80FC7"/>
    <w:rsid w:val="00B81430"/>
    <w:rsid w:val="00B81922"/>
    <w:rsid w:val="00B824D3"/>
    <w:rsid w:val="00B84F41"/>
    <w:rsid w:val="00B905E4"/>
    <w:rsid w:val="00B918AC"/>
    <w:rsid w:val="00B91C30"/>
    <w:rsid w:val="00B932AB"/>
    <w:rsid w:val="00B9335B"/>
    <w:rsid w:val="00B93A96"/>
    <w:rsid w:val="00B94018"/>
    <w:rsid w:val="00B95921"/>
    <w:rsid w:val="00B968C8"/>
    <w:rsid w:val="00BA048E"/>
    <w:rsid w:val="00BA293D"/>
    <w:rsid w:val="00BA2CD7"/>
    <w:rsid w:val="00BA3702"/>
    <w:rsid w:val="00BA3EC5"/>
    <w:rsid w:val="00BA4412"/>
    <w:rsid w:val="00BA51D9"/>
    <w:rsid w:val="00BA5CDD"/>
    <w:rsid w:val="00BB0DB1"/>
    <w:rsid w:val="00BB0F39"/>
    <w:rsid w:val="00BB15C3"/>
    <w:rsid w:val="00BB1BF6"/>
    <w:rsid w:val="00BB3910"/>
    <w:rsid w:val="00BB5645"/>
    <w:rsid w:val="00BB5DFC"/>
    <w:rsid w:val="00BC00D3"/>
    <w:rsid w:val="00BC1D52"/>
    <w:rsid w:val="00BC315F"/>
    <w:rsid w:val="00BC40B1"/>
    <w:rsid w:val="00BD106F"/>
    <w:rsid w:val="00BD279D"/>
    <w:rsid w:val="00BD2EB4"/>
    <w:rsid w:val="00BD542D"/>
    <w:rsid w:val="00BD5479"/>
    <w:rsid w:val="00BD6BB8"/>
    <w:rsid w:val="00BD6E89"/>
    <w:rsid w:val="00BE3627"/>
    <w:rsid w:val="00BE47A2"/>
    <w:rsid w:val="00BE4DD2"/>
    <w:rsid w:val="00BE5D04"/>
    <w:rsid w:val="00BE6E40"/>
    <w:rsid w:val="00BF1721"/>
    <w:rsid w:val="00BF50AC"/>
    <w:rsid w:val="00BF53F2"/>
    <w:rsid w:val="00BF5A2A"/>
    <w:rsid w:val="00BF60DF"/>
    <w:rsid w:val="00BF68B3"/>
    <w:rsid w:val="00C0055E"/>
    <w:rsid w:val="00C01A4C"/>
    <w:rsid w:val="00C02FE2"/>
    <w:rsid w:val="00C04BA8"/>
    <w:rsid w:val="00C050C5"/>
    <w:rsid w:val="00C07A7D"/>
    <w:rsid w:val="00C07AA7"/>
    <w:rsid w:val="00C1082F"/>
    <w:rsid w:val="00C10D23"/>
    <w:rsid w:val="00C13D0C"/>
    <w:rsid w:val="00C15AF5"/>
    <w:rsid w:val="00C211A2"/>
    <w:rsid w:val="00C2142E"/>
    <w:rsid w:val="00C220FD"/>
    <w:rsid w:val="00C2269A"/>
    <w:rsid w:val="00C23C46"/>
    <w:rsid w:val="00C259BF"/>
    <w:rsid w:val="00C2674A"/>
    <w:rsid w:val="00C27B36"/>
    <w:rsid w:val="00C30684"/>
    <w:rsid w:val="00C30A15"/>
    <w:rsid w:val="00C34763"/>
    <w:rsid w:val="00C41AB6"/>
    <w:rsid w:val="00C42ADB"/>
    <w:rsid w:val="00C4494A"/>
    <w:rsid w:val="00C466C2"/>
    <w:rsid w:val="00C471F1"/>
    <w:rsid w:val="00C475E4"/>
    <w:rsid w:val="00C47F3E"/>
    <w:rsid w:val="00C5000A"/>
    <w:rsid w:val="00C51E37"/>
    <w:rsid w:val="00C53AC6"/>
    <w:rsid w:val="00C53B23"/>
    <w:rsid w:val="00C5511E"/>
    <w:rsid w:val="00C56A9B"/>
    <w:rsid w:val="00C628B1"/>
    <w:rsid w:val="00C64356"/>
    <w:rsid w:val="00C657A8"/>
    <w:rsid w:val="00C65B03"/>
    <w:rsid w:val="00C66BA2"/>
    <w:rsid w:val="00C671A2"/>
    <w:rsid w:val="00C70082"/>
    <w:rsid w:val="00C7251B"/>
    <w:rsid w:val="00C72C02"/>
    <w:rsid w:val="00C72ED8"/>
    <w:rsid w:val="00C81494"/>
    <w:rsid w:val="00C84D51"/>
    <w:rsid w:val="00C84DEC"/>
    <w:rsid w:val="00C852CF"/>
    <w:rsid w:val="00C856F4"/>
    <w:rsid w:val="00C8622A"/>
    <w:rsid w:val="00C867E2"/>
    <w:rsid w:val="00C87A12"/>
    <w:rsid w:val="00C87F0E"/>
    <w:rsid w:val="00C91D43"/>
    <w:rsid w:val="00C92EA9"/>
    <w:rsid w:val="00C9469F"/>
    <w:rsid w:val="00C949D3"/>
    <w:rsid w:val="00C95985"/>
    <w:rsid w:val="00C9778B"/>
    <w:rsid w:val="00C979AE"/>
    <w:rsid w:val="00CA26A5"/>
    <w:rsid w:val="00CA3559"/>
    <w:rsid w:val="00CA3A83"/>
    <w:rsid w:val="00CA3CC0"/>
    <w:rsid w:val="00CA6482"/>
    <w:rsid w:val="00CA6D34"/>
    <w:rsid w:val="00CB12BC"/>
    <w:rsid w:val="00CB3B8B"/>
    <w:rsid w:val="00CC151A"/>
    <w:rsid w:val="00CC1C39"/>
    <w:rsid w:val="00CC39F9"/>
    <w:rsid w:val="00CC408F"/>
    <w:rsid w:val="00CC44D3"/>
    <w:rsid w:val="00CC4988"/>
    <w:rsid w:val="00CC4E28"/>
    <w:rsid w:val="00CC5026"/>
    <w:rsid w:val="00CC63D6"/>
    <w:rsid w:val="00CC68D0"/>
    <w:rsid w:val="00CD057D"/>
    <w:rsid w:val="00CD10FF"/>
    <w:rsid w:val="00CD1362"/>
    <w:rsid w:val="00CD2451"/>
    <w:rsid w:val="00CD3B47"/>
    <w:rsid w:val="00CE0184"/>
    <w:rsid w:val="00CE0B19"/>
    <w:rsid w:val="00CE0BFA"/>
    <w:rsid w:val="00CE10A0"/>
    <w:rsid w:val="00CE23DB"/>
    <w:rsid w:val="00CE3B53"/>
    <w:rsid w:val="00CE54D1"/>
    <w:rsid w:val="00CE5930"/>
    <w:rsid w:val="00CE5DDF"/>
    <w:rsid w:val="00CE7AF9"/>
    <w:rsid w:val="00CF1024"/>
    <w:rsid w:val="00CF2063"/>
    <w:rsid w:val="00CF32E8"/>
    <w:rsid w:val="00CF39F2"/>
    <w:rsid w:val="00CF3AF4"/>
    <w:rsid w:val="00CF3DE6"/>
    <w:rsid w:val="00CF4FC5"/>
    <w:rsid w:val="00CF5B0A"/>
    <w:rsid w:val="00CF68CF"/>
    <w:rsid w:val="00D00537"/>
    <w:rsid w:val="00D03582"/>
    <w:rsid w:val="00D03F9A"/>
    <w:rsid w:val="00D04019"/>
    <w:rsid w:val="00D04104"/>
    <w:rsid w:val="00D04A2E"/>
    <w:rsid w:val="00D05437"/>
    <w:rsid w:val="00D06BBD"/>
    <w:rsid w:val="00D06D51"/>
    <w:rsid w:val="00D10759"/>
    <w:rsid w:val="00D10CAD"/>
    <w:rsid w:val="00D11CDB"/>
    <w:rsid w:val="00D124F0"/>
    <w:rsid w:val="00D15B17"/>
    <w:rsid w:val="00D17487"/>
    <w:rsid w:val="00D235D8"/>
    <w:rsid w:val="00D23AA9"/>
    <w:rsid w:val="00D24991"/>
    <w:rsid w:val="00D25A5F"/>
    <w:rsid w:val="00D27829"/>
    <w:rsid w:val="00D308C2"/>
    <w:rsid w:val="00D30F61"/>
    <w:rsid w:val="00D32B66"/>
    <w:rsid w:val="00D347BD"/>
    <w:rsid w:val="00D34E67"/>
    <w:rsid w:val="00D3636F"/>
    <w:rsid w:val="00D407E7"/>
    <w:rsid w:val="00D408C8"/>
    <w:rsid w:val="00D410EC"/>
    <w:rsid w:val="00D420CE"/>
    <w:rsid w:val="00D44E99"/>
    <w:rsid w:val="00D45B46"/>
    <w:rsid w:val="00D460A6"/>
    <w:rsid w:val="00D50255"/>
    <w:rsid w:val="00D513C0"/>
    <w:rsid w:val="00D51C6A"/>
    <w:rsid w:val="00D52BD7"/>
    <w:rsid w:val="00D604A6"/>
    <w:rsid w:val="00D61539"/>
    <w:rsid w:val="00D62E17"/>
    <w:rsid w:val="00D63444"/>
    <w:rsid w:val="00D64FB8"/>
    <w:rsid w:val="00D66520"/>
    <w:rsid w:val="00D66757"/>
    <w:rsid w:val="00D66BA7"/>
    <w:rsid w:val="00D6759F"/>
    <w:rsid w:val="00D720E3"/>
    <w:rsid w:val="00D7237E"/>
    <w:rsid w:val="00D7387B"/>
    <w:rsid w:val="00D74EC3"/>
    <w:rsid w:val="00D827E1"/>
    <w:rsid w:val="00D82A2E"/>
    <w:rsid w:val="00D86DC8"/>
    <w:rsid w:val="00D90CD0"/>
    <w:rsid w:val="00D91DF5"/>
    <w:rsid w:val="00D9233A"/>
    <w:rsid w:val="00D94DF1"/>
    <w:rsid w:val="00DA0394"/>
    <w:rsid w:val="00DA356D"/>
    <w:rsid w:val="00DA6D6F"/>
    <w:rsid w:val="00DA6F00"/>
    <w:rsid w:val="00DB124A"/>
    <w:rsid w:val="00DB25C5"/>
    <w:rsid w:val="00DB3570"/>
    <w:rsid w:val="00DB3586"/>
    <w:rsid w:val="00DB440E"/>
    <w:rsid w:val="00DC021E"/>
    <w:rsid w:val="00DC07AF"/>
    <w:rsid w:val="00DC0D26"/>
    <w:rsid w:val="00DC3B85"/>
    <w:rsid w:val="00DD0284"/>
    <w:rsid w:val="00DD06F0"/>
    <w:rsid w:val="00DD0F43"/>
    <w:rsid w:val="00DD11FD"/>
    <w:rsid w:val="00DD4705"/>
    <w:rsid w:val="00DD4F5F"/>
    <w:rsid w:val="00DD53E1"/>
    <w:rsid w:val="00DD664F"/>
    <w:rsid w:val="00DD6978"/>
    <w:rsid w:val="00DD7F13"/>
    <w:rsid w:val="00DE237C"/>
    <w:rsid w:val="00DE34CF"/>
    <w:rsid w:val="00DE477E"/>
    <w:rsid w:val="00DE67FB"/>
    <w:rsid w:val="00DF0AFD"/>
    <w:rsid w:val="00DF0FB2"/>
    <w:rsid w:val="00DF343E"/>
    <w:rsid w:val="00DF590E"/>
    <w:rsid w:val="00DF6431"/>
    <w:rsid w:val="00DF69F6"/>
    <w:rsid w:val="00DF6E9B"/>
    <w:rsid w:val="00DF76E3"/>
    <w:rsid w:val="00DF77D8"/>
    <w:rsid w:val="00DF78DD"/>
    <w:rsid w:val="00E00079"/>
    <w:rsid w:val="00E02F4D"/>
    <w:rsid w:val="00E03645"/>
    <w:rsid w:val="00E07798"/>
    <w:rsid w:val="00E13534"/>
    <w:rsid w:val="00E136D6"/>
    <w:rsid w:val="00E13ED4"/>
    <w:rsid w:val="00E13F3D"/>
    <w:rsid w:val="00E148F1"/>
    <w:rsid w:val="00E14D7D"/>
    <w:rsid w:val="00E1748E"/>
    <w:rsid w:val="00E20322"/>
    <w:rsid w:val="00E2067E"/>
    <w:rsid w:val="00E20A73"/>
    <w:rsid w:val="00E21614"/>
    <w:rsid w:val="00E26A80"/>
    <w:rsid w:val="00E27255"/>
    <w:rsid w:val="00E30CDB"/>
    <w:rsid w:val="00E31E12"/>
    <w:rsid w:val="00E31F27"/>
    <w:rsid w:val="00E32E48"/>
    <w:rsid w:val="00E343EE"/>
    <w:rsid w:val="00E34898"/>
    <w:rsid w:val="00E34E4D"/>
    <w:rsid w:val="00E35012"/>
    <w:rsid w:val="00E352E5"/>
    <w:rsid w:val="00E35995"/>
    <w:rsid w:val="00E37029"/>
    <w:rsid w:val="00E37D16"/>
    <w:rsid w:val="00E37FB0"/>
    <w:rsid w:val="00E40A7D"/>
    <w:rsid w:val="00E41660"/>
    <w:rsid w:val="00E41E9E"/>
    <w:rsid w:val="00E42275"/>
    <w:rsid w:val="00E42746"/>
    <w:rsid w:val="00E42D3A"/>
    <w:rsid w:val="00E46CB5"/>
    <w:rsid w:val="00E51684"/>
    <w:rsid w:val="00E517D6"/>
    <w:rsid w:val="00E531DF"/>
    <w:rsid w:val="00E538AA"/>
    <w:rsid w:val="00E541FB"/>
    <w:rsid w:val="00E5624B"/>
    <w:rsid w:val="00E564CF"/>
    <w:rsid w:val="00E57B51"/>
    <w:rsid w:val="00E61068"/>
    <w:rsid w:val="00E61DC5"/>
    <w:rsid w:val="00E636FD"/>
    <w:rsid w:val="00E63FDE"/>
    <w:rsid w:val="00E64994"/>
    <w:rsid w:val="00E65DC4"/>
    <w:rsid w:val="00E66504"/>
    <w:rsid w:val="00E66EF9"/>
    <w:rsid w:val="00E716C1"/>
    <w:rsid w:val="00E717C5"/>
    <w:rsid w:val="00E769F3"/>
    <w:rsid w:val="00E777D7"/>
    <w:rsid w:val="00E77B87"/>
    <w:rsid w:val="00E80229"/>
    <w:rsid w:val="00E80F33"/>
    <w:rsid w:val="00E81386"/>
    <w:rsid w:val="00E814FE"/>
    <w:rsid w:val="00E83DFE"/>
    <w:rsid w:val="00E84885"/>
    <w:rsid w:val="00E851CB"/>
    <w:rsid w:val="00E852E7"/>
    <w:rsid w:val="00E859E8"/>
    <w:rsid w:val="00E86031"/>
    <w:rsid w:val="00E8742B"/>
    <w:rsid w:val="00E909C3"/>
    <w:rsid w:val="00E9230B"/>
    <w:rsid w:val="00E9504A"/>
    <w:rsid w:val="00EA0458"/>
    <w:rsid w:val="00EA04CD"/>
    <w:rsid w:val="00EA18C5"/>
    <w:rsid w:val="00EA2913"/>
    <w:rsid w:val="00EA32C8"/>
    <w:rsid w:val="00EA6BD9"/>
    <w:rsid w:val="00EA7E97"/>
    <w:rsid w:val="00EB0815"/>
    <w:rsid w:val="00EB0849"/>
    <w:rsid w:val="00EB09B7"/>
    <w:rsid w:val="00EB0DD2"/>
    <w:rsid w:val="00EB40F5"/>
    <w:rsid w:val="00EB71A3"/>
    <w:rsid w:val="00EC01DA"/>
    <w:rsid w:val="00EC050D"/>
    <w:rsid w:val="00EC34D8"/>
    <w:rsid w:val="00EC3F08"/>
    <w:rsid w:val="00EC4D3C"/>
    <w:rsid w:val="00EC51B2"/>
    <w:rsid w:val="00EC54C7"/>
    <w:rsid w:val="00ED071F"/>
    <w:rsid w:val="00ED0F08"/>
    <w:rsid w:val="00ED605E"/>
    <w:rsid w:val="00ED6FE6"/>
    <w:rsid w:val="00EE16C4"/>
    <w:rsid w:val="00EE5562"/>
    <w:rsid w:val="00EE598E"/>
    <w:rsid w:val="00EE7D7C"/>
    <w:rsid w:val="00EF0C76"/>
    <w:rsid w:val="00EF2028"/>
    <w:rsid w:val="00EF520B"/>
    <w:rsid w:val="00F0098D"/>
    <w:rsid w:val="00F02357"/>
    <w:rsid w:val="00F02C4E"/>
    <w:rsid w:val="00F04655"/>
    <w:rsid w:val="00F064D1"/>
    <w:rsid w:val="00F06E2B"/>
    <w:rsid w:val="00F11469"/>
    <w:rsid w:val="00F13385"/>
    <w:rsid w:val="00F13F52"/>
    <w:rsid w:val="00F1414B"/>
    <w:rsid w:val="00F173A4"/>
    <w:rsid w:val="00F2154E"/>
    <w:rsid w:val="00F22A34"/>
    <w:rsid w:val="00F22BA9"/>
    <w:rsid w:val="00F24BD8"/>
    <w:rsid w:val="00F24EE9"/>
    <w:rsid w:val="00F25D98"/>
    <w:rsid w:val="00F300FB"/>
    <w:rsid w:val="00F3131B"/>
    <w:rsid w:val="00F33600"/>
    <w:rsid w:val="00F34147"/>
    <w:rsid w:val="00F34435"/>
    <w:rsid w:val="00F3474E"/>
    <w:rsid w:val="00F37D21"/>
    <w:rsid w:val="00F42F0F"/>
    <w:rsid w:val="00F440D9"/>
    <w:rsid w:val="00F45D31"/>
    <w:rsid w:val="00F46791"/>
    <w:rsid w:val="00F5010A"/>
    <w:rsid w:val="00F504F5"/>
    <w:rsid w:val="00F50564"/>
    <w:rsid w:val="00F510C9"/>
    <w:rsid w:val="00F51131"/>
    <w:rsid w:val="00F5365A"/>
    <w:rsid w:val="00F53BD7"/>
    <w:rsid w:val="00F5509A"/>
    <w:rsid w:val="00F55974"/>
    <w:rsid w:val="00F55CAA"/>
    <w:rsid w:val="00F578DA"/>
    <w:rsid w:val="00F60C88"/>
    <w:rsid w:val="00F60DF0"/>
    <w:rsid w:val="00F62663"/>
    <w:rsid w:val="00F637A3"/>
    <w:rsid w:val="00F65966"/>
    <w:rsid w:val="00F65E51"/>
    <w:rsid w:val="00F66A8E"/>
    <w:rsid w:val="00F73479"/>
    <w:rsid w:val="00F73D01"/>
    <w:rsid w:val="00F741A0"/>
    <w:rsid w:val="00F744FF"/>
    <w:rsid w:val="00F7539B"/>
    <w:rsid w:val="00F75DFD"/>
    <w:rsid w:val="00F76F15"/>
    <w:rsid w:val="00F770AB"/>
    <w:rsid w:val="00F8051F"/>
    <w:rsid w:val="00F81E10"/>
    <w:rsid w:val="00F83E9A"/>
    <w:rsid w:val="00F90D44"/>
    <w:rsid w:val="00F90DD9"/>
    <w:rsid w:val="00F9565F"/>
    <w:rsid w:val="00F95D69"/>
    <w:rsid w:val="00F95DCB"/>
    <w:rsid w:val="00F97C94"/>
    <w:rsid w:val="00F97E68"/>
    <w:rsid w:val="00FA1F4E"/>
    <w:rsid w:val="00FA2C28"/>
    <w:rsid w:val="00FA2C35"/>
    <w:rsid w:val="00FA3BB9"/>
    <w:rsid w:val="00FA4588"/>
    <w:rsid w:val="00FA485A"/>
    <w:rsid w:val="00FA4AED"/>
    <w:rsid w:val="00FA7559"/>
    <w:rsid w:val="00FA7F5B"/>
    <w:rsid w:val="00FB3DCE"/>
    <w:rsid w:val="00FB4454"/>
    <w:rsid w:val="00FB4F2E"/>
    <w:rsid w:val="00FB598F"/>
    <w:rsid w:val="00FB5C26"/>
    <w:rsid w:val="00FB611D"/>
    <w:rsid w:val="00FB6386"/>
    <w:rsid w:val="00FB79F3"/>
    <w:rsid w:val="00FC3DB3"/>
    <w:rsid w:val="00FC3E53"/>
    <w:rsid w:val="00FC4D54"/>
    <w:rsid w:val="00FC75B0"/>
    <w:rsid w:val="00FD1C78"/>
    <w:rsid w:val="00FD22E5"/>
    <w:rsid w:val="00FD29ED"/>
    <w:rsid w:val="00FD44EF"/>
    <w:rsid w:val="00FD7BE3"/>
    <w:rsid w:val="00FD7CB8"/>
    <w:rsid w:val="00FD7FF3"/>
    <w:rsid w:val="00FE05DB"/>
    <w:rsid w:val="00FE12BC"/>
    <w:rsid w:val="00FE3228"/>
    <w:rsid w:val="00FE4879"/>
    <w:rsid w:val="00FE668F"/>
    <w:rsid w:val="00FF0319"/>
    <w:rsid w:val="00FF3DB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59397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64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1C2D2-8549-4712-9F41-EC1FB651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1637</Words>
  <Characters>21488</Characters>
  <Application>Microsoft Office Word</Application>
  <DocSecurity>0</DocSecurity>
  <Lines>179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23079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2022-08-26T10:21:00Z</dcterms:created>
  <dcterms:modified xsi:type="dcterms:W3CDTF">2022-11-11T16:17:00Z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2022-08-26T10:19:42Z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39c577bc-964e-4095-86a3-7519b7ccd129</vt:lpwstr>
  </property>
  <property fmtid="{D5CDD505-2E9C-101B-9397-08002B2CF9AE}" pid="27" name="MSIP_Label_9764cdcd-3664-4d05-9615-7cbf65a4f0a8_ContentBits">
    <vt:lpwstr>0</vt:lpwstr>
  </property>
</Properties>
</file>