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733B" w:rsidRDefault="00E7733B" w:rsidP="00E773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R5s221290</w:t>
      </w:r>
      <w:r>
        <w:rPr>
          <w:b/>
          <w:i/>
          <w:noProof/>
          <w:sz w:val="28"/>
        </w:rPr>
        <w:fldChar w:fldCharType="end"/>
      </w:r>
    </w:p>
    <w:p w:rsidR="00E7733B" w:rsidRDefault="00E7733B" w:rsidP="00E7733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733B" w:rsidTr="00D838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733B" w:rsidRDefault="00E7733B" w:rsidP="00D8387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7733B" w:rsidTr="00D838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7733B" w:rsidRDefault="00E7733B" w:rsidP="00D838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733B" w:rsidTr="00D838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7733B" w:rsidRDefault="00E7733B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33B" w:rsidTr="00D83874">
        <w:tc>
          <w:tcPr>
            <w:tcW w:w="142" w:type="dxa"/>
            <w:tcBorders>
              <w:left w:val="single" w:sz="4" w:space="0" w:color="auto"/>
            </w:tcBorders>
          </w:tcPr>
          <w:p w:rsidR="00E7733B" w:rsidRDefault="00E7733B" w:rsidP="00D8387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7733B" w:rsidRPr="00410371" w:rsidRDefault="00E7733B" w:rsidP="00D838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7733B" w:rsidRDefault="00E7733B" w:rsidP="00D838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7733B" w:rsidRPr="00410371" w:rsidRDefault="00E7733B" w:rsidP="00D8387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7733B" w:rsidRDefault="00E7733B" w:rsidP="00D838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7733B" w:rsidRPr="00410371" w:rsidRDefault="00E7733B" w:rsidP="00D838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E7733B" w:rsidRDefault="00E7733B" w:rsidP="00D838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7733B" w:rsidRPr="00410371" w:rsidRDefault="00E7733B" w:rsidP="00D838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7733B" w:rsidRDefault="00E7733B" w:rsidP="00D83874">
            <w:pPr>
              <w:pStyle w:val="CRCoverPage"/>
              <w:spacing w:after="0"/>
              <w:rPr>
                <w:noProof/>
              </w:rPr>
            </w:pPr>
          </w:p>
        </w:tc>
      </w:tr>
      <w:tr w:rsidR="00E7733B" w:rsidTr="00D838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7733B" w:rsidRDefault="00E7733B" w:rsidP="00D83874">
            <w:pPr>
              <w:pStyle w:val="CRCoverPage"/>
              <w:spacing w:after="0"/>
              <w:rPr>
                <w:noProof/>
              </w:rPr>
            </w:pPr>
          </w:p>
        </w:tc>
      </w:tr>
      <w:tr w:rsidR="00E7733B" w:rsidTr="00D838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7733B" w:rsidRPr="00F25D98" w:rsidRDefault="00E7733B" w:rsidP="00D8387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733B" w:rsidTr="00D83874">
        <w:tc>
          <w:tcPr>
            <w:tcW w:w="9641" w:type="dxa"/>
            <w:gridSpan w:val="9"/>
          </w:tcPr>
          <w:p w:rsidR="00E7733B" w:rsidRDefault="00E7733B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7733B" w:rsidRDefault="00E7733B" w:rsidP="00E773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733B" w:rsidTr="00D83874">
        <w:tc>
          <w:tcPr>
            <w:tcW w:w="2835" w:type="dxa"/>
          </w:tcPr>
          <w:p w:rsidR="00E7733B" w:rsidRDefault="00E7733B" w:rsidP="00D838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7733B" w:rsidRDefault="00E7733B" w:rsidP="00D838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7733B" w:rsidRDefault="00E7733B" w:rsidP="00D83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733B" w:rsidRDefault="00E7733B" w:rsidP="00D838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7733B" w:rsidRDefault="00E7733B" w:rsidP="00D83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7733B" w:rsidRDefault="00E7733B" w:rsidP="00D838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7733B" w:rsidRDefault="00E7733B" w:rsidP="00D83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7733B" w:rsidRDefault="00E7733B" w:rsidP="00D838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7733B" w:rsidRDefault="00E7733B" w:rsidP="00D8387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7733B" w:rsidRDefault="00E7733B" w:rsidP="00E773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733B" w:rsidTr="00D83874">
        <w:tc>
          <w:tcPr>
            <w:tcW w:w="9640" w:type="dxa"/>
            <w:gridSpan w:val="11"/>
          </w:tcPr>
          <w:p w:rsidR="00E7733B" w:rsidRDefault="00E7733B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33B" w:rsidTr="00D838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7733B" w:rsidRDefault="00E7733B" w:rsidP="00D838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733B" w:rsidRDefault="00E7733B" w:rsidP="00D838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the NR5GC testcase 11.4.1</w:t>
            </w:r>
            <w:r>
              <w:fldChar w:fldCharType="end"/>
            </w:r>
          </w:p>
        </w:tc>
      </w:tr>
      <w:tr w:rsidR="00E7733B" w:rsidTr="00D83874">
        <w:tc>
          <w:tcPr>
            <w:tcW w:w="1843" w:type="dxa"/>
            <w:tcBorders>
              <w:left w:val="single" w:sz="4" w:space="0" w:color="auto"/>
            </w:tcBorders>
          </w:tcPr>
          <w:p w:rsidR="00E7733B" w:rsidRDefault="00E7733B" w:rsidP="00D83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7733B" w:rsidRDefault="00E7733B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33B" w:rsidTr="00D83874">
        <w:tc>
          <w:tcPr>
            <w:tcW w:w="1843" w:type="dxa"/>
            <w:tcBorders>
              <w:left w:val="single" w:sz="4" w:space="0" w:color="auto"/>
            </w:tcBorders>
          </w:tcPr>
          <w:p w:rsidR="00E7733B" w:rsidRDefault="00E7733B" w:rsidP="00D838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7733B" w:rsidRDefault="00E7733B" w:rsidP="00D838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E7733B" w:rsidTr="00D83874">
        <w:tc>
          <w:tcPr>
            <w:tcW w:w="1843" w:type="dxa"/>
            <w:tcBorders>
              <w:left w:val="single" w:sz="4" w:space="0" w:color="auto"/>
            </w:tcBorders>
          </w:tcPr>
          <w:p w:rsidR="00E7733B" w:rsidRDefault="00E7733B" w:rsidP="00D838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7733B" w:rsidRDefault="00E7733B" w:rsidP="00D8387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7733B" w:rsidTr="00D83874">
        <w:tc>
          <w:tcPr>
            <w:tcW w:w="1843" w:type="dxa"/>
            <w:tcBorders>
              <w:left w:val="single" w:sz="4" w:space="0" w:color="auto"/>
            </w:tcBorders>
          </w:tcPr>
          <w:p w:rsidR="00E7733B" w:rsidRDefault="00E7733B" w:rsidP="00D83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7733B" w:rsidRDefault="00E7733B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33B" w:rsidTr="00D83874">
        <w:tc>
          <w:tcPr>
            <w:tcW w:w="1843" w:type="dxa"/>
            <w:tcBorders>
              <w:left w:val="single" w:sz="4" w:space="0" w:color="auto"/>
            </w:tcBorders>
          </w:tcPr>
          <w:p w:rsidR="00E7733B" w:rsidRDefault="00E7733B" w:rsidP="00D838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7733B" w:rsidRDefault="00E7733B" w:rsidP="00D838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E7733B" w:rsidRDefault="00E7733B" w:rsidP="00D838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7733B" w:rsidRDefault="00E7733B" w:rsidP="00D838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7733B" w:rsidRDefault="00E7733B" w:rsidP="00D838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2022-11-11</w:t>
            </w:r>
            <w:r>
              <w:rPr>
                <w:noProof/>
              </w:rPr>
              <w:fldChar w:fldCharType="end"/>
            </w:r>
          </w:p>
        </w:tc>
      </w:tr>
      <w:tr w:rsidR="00E7733B" w:rsidTr="00D83874">
        <w:tc>
          <w:tcPr>
            <w:tcW w:w="1843" w:type="dxa"/>
            <w:tcBorders>
              <w:left w:val="single" w:sz="4" w:space="0" w:color="auto"/>
            </w:tcBorders>
          </w:tcPr>
          <w:p w:rsidR="00E7733B" w:rsidRDefault="00E7733B" w:rsidP="00D83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7733B" w:rsidRDefault="00E7733B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7733B" w:rsidRDefault="00E7733B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7733B" w:rsidRDefault="00E7733B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7733B" w:rsidRDefault="00E7733B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33B" w:rsidTr="00D838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7733B" w:rsidRDefault="00E7733B" w:rsidP="00D838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7733B" w:rsidRDefault="00E7733B" w:rsidP="00D838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7733B" w:rsidRDefault="00E7733B" w:rsidP="00D838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7733B" w:rsidRDefault="00E7733B" w:rsidP="00D838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7733B" w:rsidRDefault="00E7733B" w:rsidP="00D838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7733B" w:rsidTr="00D838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7733B" w:rsidRDefault="00E7733B" w:rsidP="00D838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7733B" w:rsidRDefault="00E7733B" w:rsidP="00D838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7733B" w:rsidRDefault="00E7733B" w:rsidP="00D8387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7733B" w:rsidRPr="007C2097" w:rsidRDefault="00E7733B" w:rsidP="00D838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7733B" w:rsidTr="00D83874">
        <w:tc>
          <w:tcPr>
            <w:tcW w:w="1843" w:type="dxa"/>
          </w:tcPr>
          <w:p w:rsidR="00E7733B" w:rsidRDefault="00E7733B" w:rsidP="00D83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7733B" w:rsidRDefault="00E7733B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33B" w:rsidTr="00D838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7733B" w:rsidRDefault="00E7733B" w:rsidP="00D83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733B" w:rsidRDefault="00E7733B" w:rsidP="00E773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11.4.1, the function </w:t>
            </w:r>
            <w:r w:rsidRPr="000B06D1">
              <w:rPr>
                <w:noProof/>
              </w:rPr>
              <w:t>f_NR5GC_EmergencyCallRelease</w:t>
            </w:r>
            <w:r>
              <w:rPr>
                <w:noProof/>
              </w:rPr>
              <w:t xml:space="preserve"> is called at Step 4.</w:t>
            </w:r>
          </w:p>
          <w:p w:rsidR="00E7733B" w:rsidRDefault="00E7733B" w:rsidP="00E7733B">
            <w:pPr>
              <w:pStyle w:val="CRCoverPage"/>
              <w:spacing w:after="0"/>
              <w:rPr>
                <w:noProof/>
              </w:rPr>
            </w:pPr>
          </w:p>
          <w:p w:rsidR="00E7733B" w:rsidRDefault="00E7733B" w:rsidP="00E773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observed that a fast UE can send a De-registration REQ immediately after the PDU Session Release Complete, which causes testcase failure.</w:t>
            </w:r>
          </w:p>
          <w:p w:rsidR="00E7733B" w:rsidRDefault="00E7733B" w:rsidP="00E7733B">
            <w:pPr>
              <w:pStyle w:val="CRCoverPage"/>
              <w:spacing w:after="0"/>
              <w:rPr>
                <w:noProof/>
              </w:rPr>
            </w:pPr>
          </w:p>
          <w:p w:rsidR="00E7733B" w:rsidRDefault="00E7733B" w:rsidP="00E7733B">
            <w:pPr>
              <w:pStyle w:val="CRCoverPage"/>
              <w:spacing w:after="0"/>
            </w:pPr>
            <w:r>
              <w:rPr>
                <w:noProof/>
              </w:rPr>
              <w:t xml:space="preserve">What happens is that in the sequence of calling </w:t>
            </w:r>
            <w:r w:rsidRPr="000B06D1">
              <w:rPr>
                <w:noProof/>
              </w:rPr>
              <w:t>f_NR5GC_EmergencyCallRelease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</w:p>
          <w:p w:rsidR="00E7733B" w:rsidRDefault="00E7733B" w:rsidP="00E7733B">
            <w:pPr>
              <w:pStyle w:val="CRCoverPage"/>
              <w:spacing w:after="0"/>
              <w:rPr>
                <w:noProof/>
              </w:rPr>
            </w:pPr>
            <w:r w:rsidRPr="000B06D1">
              <w:rPr>
                <w:noProof/>
              </w:rPr>
              <w:t>f_NR5GC_PDUSessionRelease</w:t>
            </w:r>
          </w:p>
          <w:p w:rsidR="00E7733B" w:rsidRDefault="00E7733B" w:rsidP="00E7733B">
            <w:pPr>
              <w:pStyle w:val="CRCoverPage"/>
              <w:spacing w:after="0"/>
              <w:rPr>
                <w:noProof/>
              </w:rPr>
            </w:pPr>
            <w:r w:rsidRPr="000B06D1">
              <w:rPr>
                <w:noProof/>
              </w:rPr>
              <w:t>f_IP_RtpRtcpLoopback</w:t>
            </w:r>
          </w:p>
          <w:p w:rsidR="00E7733B" w:rsidRDefault="00E7733B" w:rsidP="00E7733B">
            <w:pPr>
              <w:pStyle w:val="CRCoverPage"/>
              <w:spacing w:after="0"/>
              <w:rPr>
                <w:noProof/>
              </w:rPr>
            </w:pPr>
            <w:r w:rsidRPr="000B06D1">
              <w:rPr>
                <w:noProof/>
              </w:rPr>
              <w:t>f_NR_PreliminaryPass(__FILE__, __LINE__, "Emergency Call Release");</w:t>
            </w:r>
          </w:p>
          <w:p w:rsidR="00E7733B" w:rsidRDefault="00E7733B" w:rsidP="00E773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De-registration REQ is received when control is in function </w:t>
            </w:r>
            <w:r w:rsidRPr="000B06D1">
              <w:rPr>
                <w:noProof/>
              </w:rPr>
              <w:t>f_IP_RtpRtcpLoopback</w:t>
            </w:r>
            <w:r>
              <w:rPr>
                <w:noProof/>
              </w:rPr>
              <w:t>.</w:t>
            </w:r>
          </w:p>
          <w:p w:rsidR="00E7733B" w:rsidRDefault="00E7733B" w:rsidP="00E7733B">
            <w:pPr>
              <w:pStyle w:val="CRCoverPage"/>
              <w:spacing w:after="0"/>
              <w:rPr>
                <w:noProof/>
              </w:rPr>
            </w:pPr>
          </w:p>
          <w:p w:rsidR="00E7733B" w:rsidRDefault="00E7733B" w:rsidP="00E77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handled.</w:t>
            </w:r>
          </w:p>
        </w:tc>
      </w:tr>
      <w:tr w:rsidR="00E7733B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733B" w:rsidRDefault="00E7733B" w:rsidP="00D83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733B" w:rsidRDefault="00E7733B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33B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733B" w:rsidRDefault="00E7733B" w:rsidP="00D83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733B" w:rsidRDefault="005640B6" w:rsidP="00D83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create and call a local default handler which handles the De-registration REQ, and activate this prior to calling function </w:t>
            </w:r>
            <w:r w:rsidRPr="00D601CF">
              <w:rPr>
                <w:noProof/>
              </w:rPr>
              <w:t>f_NR5GC_EmergencyCallRelease</w:t>
            </w:r>
            <w:r>
              <w:rPr>
                <w:noProof/>
              </w:rPr>
              <w:t>.</w:t>
            </w:r>
          </w:p>
        </w:tc>
      </w:tr>
      <w:tr w:rsidR="00E7733B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733B" w:rsidRDefault="00E7733B" w:rsidP="00D83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733B" w:rsidRDefault="00E7733B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33B" w:rsidTr="00D838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7733B" w:rsidRDefault="00E7733B" w:rsidP="00D83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733B" w:rsidRDefault="005640B6" w:rsidP="00D83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E7733B" w:rsidTr="00D83874">
        <w:tc>
          <w:tcPr>
            <w:tcW w:w="2694" w:type="dxa"/>
            <w:gridSpan w:val="2"/>
          </w:tcPr>
          <w:p w:rsidR="00E7733B" w:rsidRDefault="00E7733B" w:rsidP="00D83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7733B" w:rsidRDefault="00E7733B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33B" w:rsidTr="00D838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7733B" w:rsidRDefault="00E7733B" w:rsidP="00D83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733B" w:rsidRDefault="005640B6" w:rsidP="00D83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11.4.1.NR5GC</w:t>
            </w:r>
          </w:p>
        </w:tc>
      </w:tr>
      <w:tr w:rsidR="00E7733B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733B" w:rsidRDefault="00E7733B" w:rsidP="00D83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733B" w:rsidRDefault="00E7733B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33B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733B" w:rsidRDefault="00E7733B" w:rsidP="00D83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733B" w:rsidRDefault="00E7733B" w:rsidP="00D83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7733B" w:rsidRDefault="00E7733B" w:rsidP="00D83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7733B" w:rsidRDefault="00E7733B" w:rsidP="00D838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7733B" w:rsidRDefault="00E7733B" w:rsidP="00D838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733B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733B" w:rsidRDefault="00E7733B" w:rsidP="00D83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733B" w:rsidRDefault="00E7733B" w:rsidP="00D83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733B" w:rsidRDefault="00192CD6" w:rsidP="00D83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7733B" w:rsidRDefault="00E7733B" w:rsidP="00D838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7733B" w:rsidRDefault="00E7733B" w:rsidP="00D838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733B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733B" w:rsidRDefault="00E7733B" w:rsidP="00D838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733B" w:rsidRDefault="00E7733B" w:rsidP="00D83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733B" w:rsidRDefault="00192CD6" w:rsidP="00D83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7733B" w:rsidRDefault="00E7733B" w:rsidP="00D838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7733B" w:rsidRDefault="00E7733B" w:rsidP="00D838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733B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733B" w:rsidRDefault="00E7733B" w:rsidP="00D838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733B" w:rsidRDefault="00E7733B" w:rsidP="00D83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733B" w:rsidRDefault="00192CD6" w:rsidP="00D83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7733B" w:rsidRDefault="00E7733B" w:rsidP="00D838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7733B" w:rsidRDefault="00E7733B" w:rsidP="00D838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733B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733B" w:rsidRDefault="00E7733B" w:rsidP="00D838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733B" w:rsidRDefault="00E7733B" w:rsidP="00D83874">
            <w:pPr>
              <w:pStyle w:val="CRCoverPage"/>
              <w:spacing w:after="0"/>
              <w:rPr>
                <w:noProof/>
              </w:rPr>
            </w:pPr>
          </w:p>
        </w:tc>
      </w:tr>
      <w:tr w:rsidR="00E7733B" w:rsidTr="00D838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7733B" w:rsidRDefault="00E7733B" w:rsidP="00D83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733B" w:rsidRDefault="00E7733B" w:rsidP="00D838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733B" w:rsidRPr="008863B9" w:rsidTr="00D8387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7733B" w:rsidRPr="008863B9" w:rsidRDefault="00E7733B" w:rsidP="00D83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7733B" w:rsidRPr="008863B9" w:rsidRDefault="00E7733B" w:rsidP="00D838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733B" w:rsidTr="00D838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733B" w:rsidRDefault="00E7733B" w:rsidP="00D83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733B" w:rsidRDefault="00E7733B" w:rsidP="00D838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1907493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56565F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2" w:name="_GoBack"/>
      <w:bookmarkEnd w:id="2"/>
      <w:r w:rsidR="0056565F" w:rsidRPr="008115E5">
        <w:rPr>
          <w:rFonts w:ascii="Arial" w:hAnsi="Arial" w:cs="Arial"/>
          <w:iCs/>
        </w:rPr>
        <w:t>Table of Contents</w:t>
      </w:r>
      <w:r w:rsidR="0056565F">
        <w:tab/>
      </w:r>
      <w:r w:rsidR="0056565F">
        <w:fldChar w:fldCharType="begin"/>
      </w:r>
      <w:r w:rsidR="0056565F">
        <w:instrText xml:space="preserve"> PAGEREF _Toc119074932 \h </w:instrText>
      </w:r>
      <w:r w:rsidR="0056565F">
        <w:fldChar w:fldCharType="separate"/>
      </w:r>
      <w:r w:rsidR="0056565F">
        <w:t>3</w:t>
      </w:r>
      <w:r w:rsidR="0056565F">
        <w:fldChar w:fldCharType="end"/>
      </w:r>
    </w:p>
    <w:p w:rsidR="0056565F" w:rsidRDefault="0056565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115E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115E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_Toc119074933 \h </w:instrText>
      </w:r>
      <w:r>
        <w:fldChar w:fldCharType="separate"/>
      </w:r>
      <w:r>
        <w:t>3</w:t>
      </w:r>
      <w:r>
        <w:fldChar w:fldCharType="end"/>
      </w:r>
    </w:p>
    <w:p w:rsidR="0056565F" w:rsidRDefault="0056565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115E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115E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_Toc119074934 \h </w:instrText>
      </w:r>
      <w:r>
        <w:fldChar w:fldCharType="separate"/>
      </w:r>
      <w:r>
        <w:t>3</w:t>
      </w:r>
      <w:r>
        <w:fldChar w:fldCharType="end"/>
      </w:r>
    </w:p>
    <w:p w:rsidR="0056565F" w:rsidRDefault="0056565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115E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115E5">
        <w:rPr>
          <w:rFonts w:cs="Arial"/>
          <w:b/>
          <w:color w:val="000000"/>
          <w:lang w:eastAsia="en-GB"/>
        </w:rPr>
        <w:t xml:space="preserve">Correction to </w:t>
      </w:r>
      <w:r w:rsidRPr="008115E5">
        <w:rPr>
          <w:rFonts w:cs="Arial"/>
          <w:b/>
          <w:bCs/>
          <w:color w:val="000000"/>
          <w:lang w:val="en-US" w:eastAsia="en-GB"/>
        </w:rPr>
        <w:t>function fl_TC_11_4_1_TestBody</w:t>
      </w:r>
      <w:r>
        <w:tab/>
      </w:r>
      <w:r>
        <w:fldChar w:fldCharType="begin"/>
      </w:r>
      <w:r>
        <w:instrText xml:space="preserve"> PAGEREF _Toc119074935 \h </w:instrText>
      </w:r>
      <w:r>
        <w:fldChar w:fldCharType="separate"/>
      </w:r>
      <w:r>
        <w:t>3</w:t>
      </w:r>
      <w:r>
        <w:fldChar w:fldCharType="end"/>
      </w:r>
    </w:p>
    <w:p w:rsidR="0056565F" w:rsidRDefault="0056565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115E5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115E5">
        <w:rPr>
          <w:rFonts w:cs="Arial"/>
          <w:b/>
          <w:color w:val="000000"/>
          <w:lang w:eastAsia="en-GB"/>
        </w:rPr>
        <w:t>a_NR5GC_Deregistration_REQ</w:t>
      </w:r>
      <w:r>
        <w:tab/>
      </w:r>
      <w:r>
        <w:fldChar w:fldCharType="begin"/>
      </w:r>
      <w:r>
        <w:instrText xml:space="preserve"> PAGEREF _Toc119074936 \h </w:instrText>
      </w:r>
      <w:r>
        <w:fldChar w:fldCharType="separate"/>
      </w:r>
      <w:r>
        <w:t>5</w:t>
      </w:r>
      <w:r>
        <w:fldChar w:fldCharType="end"/>
      </w:r>
    </w:p>
    <w:p w:rsidR="002E2863" w:rsidRDefault="007A73E5" w:rsidP="002E2863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2E2863" w:rsidRPr="00994024">
        <w:rPr>
          <w:b/>
          <w:lang w:eastAsia="ja-JP"/>
        </w:rPr>
        <w:t xml:space="preserve"> </w:t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512229"/>
      <w:bookmarkStart w:id="18" w:name="_Toc114545017"/>
      <w:bookmarkStart w:id="19" w:name="_Toc114566506"/>
      <w:bookmarkStart w:id="20" w:name="_Toc114575225"/>
      <w:bookmarkStart w:id="21" w:name="_Toc114595884"/>
      <w:bookmarkStart w:id="22" w:name="_Toc114650955"/>
      <w:bookmarkStart w:id="23" w:name="_Toc114719834"/>
      <w:bookmarkStart w:id="24" w:name="_Toc114720501"/>
      <w:bookmarkStart w:id="25" w:name="_Toc114767867"/>
      <w:bookmarkStart w:id="26" w:name="_Toc114768623"/>
      <w:bookmarkStart w:id="27" w:name="_Toc114769718"/>
      <w:bookmarkStart w:id="28" w:name="_Hlk114649573"/>
      <w:bookmarkStart w:id="29" w:name="_Hlk107318485"/>
      <w:bookmarkStart w:id="30" w:name="_Toc119074933"/>
      <w:r w:rsidR="002E2863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30"/>
    </w:p>
    <w:p w:rsidR="002E2863" w:rsidRDefault="002E2863" w:rsidP="002E28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:rsidR="002E2863" w:rsidRDefault="002E2863" w:rsidP="002E28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2E2863" w:rsidRDefault="002E2863" w:rsidP="002E28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8"/>
    <w:bookmarkEnd w:id="29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1" w:name="_Toc122434488"/>
      <w:bookmarkStart w:id="32" w:name="_Toc295288959"/>
      <w:bookmarkStart w:id="33" w:name="_Toc119074934"/>
      <w:r w:rsidRPr="00854C55">
        <w:rPr>
          <w:b/>
        </w:rPr>
        <w:t>Corrections required</w:t>
      </w:r>
      <w:bookmarkEnd w:id="31"/>
      <w:bookmarkEnd w:id="32"/>
      <w:bookmarkEnd w:id="33"/>
    </w:p>
    <w:p w:rsidR="00FB0A08" w:rsidRPr="003F73C7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sz w:val="28"/>
          <w:szCs w:val="28"/>
          <w:lang w:eastAsia="en-GB"/>
        </w:rPr>
      </w:pPr>
      <w:bookmarkStart w:id="34" w:name="_Toc119074935"/>
      <w:r w:rsidRPr="003F73C7">
        <w:rPr>
          <w:rFonts w:cs="Arial"/>
          <w:b/>
          <w:color w:val="000000"/>
          <w:sz w:val="28"/>
          <w:szCs w:val="28"/>
          <w:lang w:eastAsia="en-GB"/>
        </w:rPr>
        <w:t xml:space="preserve">Correction to </w:t>
      </w:r>
      <w:r w:rsidR="002A3532" w:rsidRPr="003F73C7">
        <w:rPr>
          <w:rFonts w:cs="Arial"/>
          <w:b/>
          <w:bCs/>
          <w:color w:val="000000"/>
          <w:sz w:val="28"/>
          <w:szCs w:val="28"/>
          <w:lang w:val="en-US" w:eastAsia="en-GB"/>
        </w:rPr>
        <w:t xml:space="preserve">function </w:t>
      </w:r>
      <w:r w:rsidR="00484505" w:rsidRPr="003F73C7">
        <w:rPr>
          <w:rFonts w:cs="Arial"/>
          <w:b/>
          <w:bCs/>
          <w:color w:val="000000"/>
          <w:sz w:val="28"/>
          <w:szCs w:val="28"/>
          <w:lang w:val="en-US" w:eastAsia="en-GB"/>
        </w:rPr>
        <w:t>fl_TC_11_4_1_TestBody</w:t>
      </w:r>
      <w:bookmarkEnd w:id="34"/>
    </w:p>
    <w:tbl>
      <w:tblPr>
        <w:tblW w:w="1041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430"/>
      </w:tblGrid>
      <w:tr w:rsidR="00FB0A08" w:rsidTr="00F7111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8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E44127" w:rsidRDefault="00484505" w:rsidP="002B42D8">
            <w:pPr>
              <w:pStyle w:val="CRCoverPage"/>
              <w:spacing w:after="0"/>
              <w:rPr>
                <w:noProof/>
              </w:rPr>
            </w:pPr>
            <w:r w:rsidRPr="00484505">
              <w:rPr>
                <w:noProof/>
              </w:rPr>
              <w:t>fl_TC_11_4_1_TestBody</w:t>
            </w:r>
          </w:p>
        </w:tc>
      </w:tr>
      <w:tr w:rsidR="00880109" w:rsidTr="00F7111F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9" w:rsidRDefault="00880109" w:rsidP="0088010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39C" w:rsidRDefault="0040039C" w:rsidP="00400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11.4.1, the function </w:t>
            </w:r>
            <w:r w:rsidRPr="000B06D1">
              <w:rPr>
                <w:noProof/>
              </w:rPr>
              <w:t>f_NR5GC_EmergencyCallRelease</w:t>
            </w:r>
            <w:r>
              <w:rPr>
                <w:noProof/>
              </w:rPr>
              <w:t xml:space="preserve"> is called at Step 4.</w:t>
            </w:r>
          </w:p>
          <w:p w:rsidR="0040039C" w:rsidRDefault="0040039C" w:rsidP="0040039C">
            <w:pPr>
              <w:pStyle w:val="CRCoverPage"/>
              <w:spacing w:after="0"/>
              <w:rPr>
                <w:noProof/>
              </w:rPr>
            </w:pPr>
          </w:p>
          <w:p w:rsidR="0040039C" w:rsidRDefault="0040039C" w:rsidP="00400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observed that a fast UE can send a De-registration REQ immediately after the PDU Session Release Complete, which causes testcase failure.</w:t>
            </w:r>
          </w:p>
          <w:p w:rsidR="0040039C" w:rsidRDefault="0040039C" w:rsidP="0040039C">
            <w:pPr>
              <w:pStyle w:val="CRCoverPage"/>
              <w:spacing w:after="0"/>
              <w:rPr>
                <w:noProof/>
              </w:rPr>
            </w:pPr>
          </w:p>
          <w:p w:rsidR="0040039C" w:rsidRDefault="0040039C" w:rsidP="0040039C">
            <w:pPr>
              <w:pStyle w:val="CRCoverPage"/>
              <w:spacing w:after="0"/>
            </w:pPr>
            <w:r>
              <w:rPr>
                <w:noProof/>
              </w:rPr>
              <w:t xml:space="preserve">What happens is that in the sequence of calling </w:t>
            </w:r>
            <w:r w:rsidRPr="000B06D1">
              <w:rPr>
                <w:noProof/>
              </w:rPr>
              <w:t>f_NR5GC_EmergencyCallRelease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</w:p>
          <w:p w:rsidR="0040039C" w:rsidRDefault="0040039C" w:rsidP="0040039C">
            <w:pPr>
              <w:pStyle w:val="CRCoverPage"/>
              <w:spacing w:after="0"/>
              <w:rPr>
                <w:noProof/>
              </w:rPr>
            </w:pPr>
            <w:r w:rsidRPr="000B06D1">
              <w:rPr>
                <w:noProof/>
              </w:rPr>
              <w:t>f_NR5GC_PDUSessionRelease</w:t>
            </w:r>
          </w:p>
          <w:p w:rsidR="0040039C" w:rsidRDefault="0040039C" w:rsidP="0040039C">
            <w:pPr>
              <w:pStyle w:val="CRCoverPage"/>
              <w:spacing w:after="0"/>
              <w:rPr>
                <w:noProof/>
              </w:rPr>
            </w:pPr>
            <w:r w:rsidRPr="000B06D1">
              <w:rPr>
                <w:noProof/>
              </w:rPr>
              <w:t>f_IP_RtpRtcpLoopback</w:t>
            </w:r>
          </w:p>
          <w:p w:rsidR="0040039C" w:rsidRDefault="0040039C" w:rsidP="0040039C">
            <w:pPr>
              <w:pStyle w:val="CRCoverPage"/>
              <w:spacing w:after="0"/>
              <w:rPr>
                <w:noProof/>
              </w:rPr>
            </w:pPr>
            <w:r w:rsidRPr="000B06D1">
              <w:rPr>
                <w:noProof/>
              </w:rPr>
              <w:t>f_NR_PreliminaryPass(__FILE__, __LINE__, "Emergency Call Release");</w:t>
            </w:r>
          </w:p>
          <w:p w:rsidR="0040039C" w:rsidRDefault="0040039C" w:rsidP="00400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The De-registration REQ is received when control is in function </w:t>
            </w:r>
            <w:r w:rsidRPr="000B06D1">
              <w:rPr>
                <w:noProof/>
              </w:rPr>
              <w:t>f_IP_RtpRtcpLoopback</w:t>
            </w:r>
            <w:r>
              <w:rPr>
                <w:noProof/>
              </w:rPr>
              <w:t>.</w:t>
            </w:r>
          </w:p>
          <w:p w:rsidR="0040039C" w:rsidRDefault="0040039C" w:rsidP="0040039C">
            <w:pPr>
              <w:pStyle w:val="CRCoverPage"/>
              <w:spacing w:after="0"/>
              <w:rPr>
                <w:noProof/>
              </w:rPr>
            </w:pPr>
          </w:p>
          <w:p w:rsidR="000C3CBB" w:rsidRPr="0037699A" w:rsidRDefault="0040039C" w:rsidP="00400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handled.</w:t>
            </w:r>
          </w:p>
        </w:tc>
      </w:tr>
      <w:tr w:rsidR="00880109" w:rsidTr="00F7111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9" w:rsidRDefault="00880109" w:rsidP="0088010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3" w:rsidRPr="001124B3" w:rsidRDefault="0040039C" w:rsidP="004845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create and call a local default handler which handles the De-registration REQ, and activate this prior to calling function </w:t>
            </w:r>
            <w:r w:rsidRPr="00D601CF">
              <w:rPr>
                <w:noProof/>
              </w:rPr>
              <w:t>f_NR5GC_EmergencyCallRelease</w:t>
            </w:r>
            <w:r>
              <w:rPr>
                <w:noProof/>
              </w:rPr>
              <w:t>.</w:t>
            </w:r>
          </w:p>
        </w:tc>
      </w:tr>
      <w:tr w:rsidR="00880109" w:rsidTr="00F7111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9" w:rsidRDefault="00880109" w:rsidP="0088010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8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9" w:rsidRPr="00CC39F9" w:rsidRDefault="0040039C" w:rsidP="00880109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</w:rPr>
              <w:t>Emergency_NR5GC.ttcn</w:t>
            </w:r>
          </w:p>
        </w:tc>
      </w:tr>
      <w:tr w:rsidR="00880109" w:rsidTr="00F7111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9" w:rsidRDefault="00880109" w:rsidP="0088010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8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109" w:rsidRDefault="00880109" w:rsidP="0088010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5"/>
      </w:tblGrid>
      <w:tr w:rsidR="00FB0A08" w:rsidRPr="00CD057D" w:rsidTr="00F7111F"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96" w:rsidRDefault="007578B2" w:rsidP="00B316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:rsidR="007578B2" w:rsidRPr="007578B2" w:rsidRDefault="007578B2" w:rsidP="007578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78B2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7578B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78B2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7578B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78B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578B2" w:rsidRPr="007578B2" w:rsidRDefault="007578B2" w:rsidP="007578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78B2">
              <w:rPr>
                <w:rFonts w:ascii="Courier New" w:hAnsi="Courier New" w:cs="Courier New"/>
                <w:color w:val="000000"/>
                <w:lang w:eastAsia="de-DE"/>
              </w:rPr>
              <w:t xml:space="preserve">    //Make the UE release the emergency call.</w:t>
            </w:r>
          </w:p>
          <w:p w:rsidR="007578B2" w:rsidRPr="007578B2" w:rsidRDefault="007578B2" w:rsidP="007578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78B2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578B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78B2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7578B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78B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578B2" w:rsidRPr="007578B2" w:rsidRDefault="007578B2" w:rsidP="007578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78B2">
              <w:rPr>
                <w:rFonts w:ascii="Courier New" w:hAnsi="Courier New" w:cs="Courier New"/>
                <w:color w:val="000000"/>
                <w:lang w:eastAsia="de-DE"/>
              </w:rPr>
              <w:t xml:space="preserve">    //The Generic test procedure for IMS MO Emergency call release</w:t>
            </w:r>
          </w:p>
          <w:p w:rsidR="007578B2" w:rsidRPr="007578B2" w:rsidRDefault="007578B2" w:rsidP="007578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78B2">
              <w:rPr>
                <w:rFonts w:ascii="Courier New" w:hAnsi="Courier New" w:cs="Courier New"/>
                <w:color w:val="000000"/>
                <w:lang w:eastAsia="de-DE"/>
              </w:rPr>
              <w:t xml:space="preserve">    f_NR5GC_EmergencyCallRelease(nr_Cell1);</w:t>
            </w:r>
          </w:p>
          <w:p w:rsidR="007578B2" w:rsidRPr="007578B2" w:rsidRDefault="007578B2" w:rsidP="007578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78B2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578B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78B2">
              <w:rPr>
                <w:rFonts w:ascii="Courier New" w:hAnsi="Courier New" w:cs="Courier New"/>
                <w:color w:val="000000"/>
                <w:lang w:eastAsia="de-DE"/>
              </w:rPr>
              <w:t xml:space="preserve"> "Step 4A" </w:t>
            </w:r>
            <w:proofErr w:type="spellStart"/>
            <w:r w:rsidRPr="007578B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78B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578B2" w:rsidRPr="007578B2" w:rsidRDefault="007578B2" w:rsidP="007578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78B2">
              <w:rPr>
                <w:rFonts w:ascii="Courier New" w:hAnsi="Courier New" w:cs="Courier New"/>
                <w:color w:val="000000"/>
                <w:lang w:eastAsia="de-DE"/>
              </w:rPr>
              <w:t xml:space="preserve">    //Start Timer T1=5 seconds.</w:t>
            </w:r>
          </w:p>
          <w:p w:rsidR="007578B2" w:rsidRPr="007578B2" w:rsidRDefault="007578B2" w:rsidP="007578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78B2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R5s221039 sic@</w:t>
            </w:r>
          </w:p>
          <w:p w:rsidR="007578B2" w:rsidRDefault="007578B2" w:rsidP="007578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78B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78B2">
              <w:rPr>
                <w:rFonts w:ascii="Courier New" w:hAnsi="Courier New" w:cs="Courier New"/>
                <w:color w:val="000000"/>
                <w:lang w:eastAsia="de-DE"/>
              </w:rPr>
              <w:t>t_WaitTime.start</w:t>
            </w:r>
            <w:proofErr w:type="spellEnd"/>
            <w:r w:rsidRPr="007578B2">
              <w:rPr>
                <w:rFonts w:ascii="Courier New" w:hAnsi="Courier New" w:cs="Courier New"/>
                <w:color w:val="000000"/>
                <w:lang w:eastAsia="de-DE"/>
              </w:rPr>
              <w:t>(5.0);</w:t>
            </w:r>
          </w:p>
          <w:p w:rsidR="007578B2" w:rsidRPr="00455951" w:rsidRDefault="007578B2" w:rsidP="00B316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5"/>
      </w:tblGrid>
      <w:tr w:rsidR="00FB0A08" w:rsidRPr="00CD057D" w:rsidTr="00F7111F"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24" w:rsidRDefault="007578B2" w:rsidP="00B316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:rsidR="00EB0148" w:rsidRDefault="00EB0148" w:rsidP="00B316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014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default </w:t>
            </w:r>
            <w:proofErr w:type="spellStart"/>
            <w:r w:rsidRPr="00EB014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EB014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MyDefaultVar</w:t>
            </w:r>
            <w:proofErr w:type="spellEnd"/>
            <w:r w:rsidRPr="00EB014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EB014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null; //WA#11_4_1</w:t>
            </w:r>
          </w:p>
          <w:p w:rsidR="00EB0148" w:rsidRDefault="00EB0148" w:rsidP="00B316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EB0148" w:rsidRDefault="00EB0148" w:rsidP="00B316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EB0148" w:rsidRDefault="00EB0148" w:rsidP="00B316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EB0148" w:rsidRPr="00EB0148" w:rsidRDefault="00EB0148" w:rsidP="00EB0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B0148" w:rsidRPr="00EB0148" w:rsidRDefault="00EB0148" w:rsidP="00EB0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t xml:space="preserve">    //Make the UE release the emergency call.</w:t>
            </w:r>
          </w:p>
          <w:p w:rsidR="00EB0148" w:rsidRPr="00EB0148" w:rsidRDefault="00EB0148" w:rsidP="00EB0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B0148" w:rsidRPr="00EB0148" w:rsidRDefault="00EB0148" w:rsidP="00EB0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t xml:space="preserve">    //The Generic test procedure for IMS MO Emergency call release</w:t>
            </w:r>
          </w:p>
          <w:p w:rsidR="00EB0148" w:rsidRPr="00EB0148" w:rsidRDefault="00EB0148" w:rsidP="00EB0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B014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EB014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MyDefaultVar</w:t>
            </w:r>
            <w:proofErr w:type="spellEnd"/>
            <w:r w:rsidRPr="00EB014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EB014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activate(a_NR5GC_AdditionalPDUSessionEstablishmentReq(nr_Cell1)); //WA#11_4_1</w:t>
            </w:r>
          </w:p>
          <w:p w:rsidR="00EB0148" w:rsidRPr="00EB0148" w:rsidRDefault="00EB0148" w:rsidP="00EB0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t>log(</w:t>
            </w:r>
            <w:proofErr w:type="gramEnd"/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t>"Parikshit : Default to handle Deregistration activated");</w:t>
            </w:r>
          </w:p>
          <w:p w:rsidR="00EB0148" w:rsidRPr="00EB0148" w:rsidRDefault="00EB0148" w:rsidP="00EB0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f_NR5GC_EmergencyCallRelease(nr_Cell1);</w:t>
            </w:r>
          </w:p>
          <w:p w:rsidR="00EB0148" w:rsidRPr="00EB0148" w:rsidRDefault="00EB0148" w:rsidP="00EB0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B014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deactivate(</w:t>
            </w:r>
            <w:proofErr w:type="spellStart"/>
            <w:r w:rsidRPr="00EB014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v_MyDefaultVar</w:t>
            </w:r>
            <w:proofErr w:type="spellEnd"/>
            <w:r w:rsidRPr="00EB014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//WA#11_4_1</w:t>
            </w:r>
          </w:p>
          <w:p w:rsidR="00EB0148" w:rsidRPr="00EB0148" w:rsidRDefault="00EB0148" w:rsidP="00EB0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t xml:space="preserve"> "Step 4A" </w:t>
            </w:r>
            <w:proofErr w:type="spellStart"/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B0148" w:rsidRPr="00EB0148" w:rsidRDefault="00EB0148" w:rsidP="00EB0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t xml:space="preserve">    //Start Timer T1=5 seconds.</w:t>
            </w:r>
          </w:p>
          <w:p w:rsidR="00EB0148" w:rsidRPr="00EB0148" w:rsidRDefault="00EB0148" w:rsidP="00EB0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R5s221039 sic@</w:t>
            </w:r>
          </w:p>
          <w:p w:rsidR="00EB0148" w:rsidRDefault="00EB0148" w:rsidP="00EB0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t>t_WaitTime.start</w:t>
            </w:r>
            <w:proofErr w:type="spellEnd"/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t>(5.0);</w:t>
            </w:r>
          </w:p>
          <w:p w:rsidR="007578B2" w:rsidRPr="00D76939" w:rsidRDefault="007578B2" w:rsidP="00B316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:rsidR="003F73C7" w:rsidRPr="003F73C7" w:rsidRDefault="003F73C7" w:rsidP="003F73C7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sz w:val="28"/>
          <w:szCs w:val="28"/>
          <w:lang w:eastAsia="en-GB"/>
        </w:rPr>
      </w:pPr>
      <w:bookmarkStart w:id="35" w:name="_Toc119074936"/>
      <w:r w:rsidRPr="003F73C7">
        <w:rPr>
          <w:rFonts w:cs="Arial"/>
          <w:b/>
          <w:color w:val="000000"/>
          <w:sz w:val="28"/>
          <w:szCs w:val="28"/>
          <w:lang w:eastAsia="en-GB"/>
        </w:rPr>
        <w:t>a_NR5GC_Deregistration_REQ</w:t>
      </w:r>
      <w:bookmarkEnd w:id="35"/>
    </w:p>
    <w:tbl>
      <w:tblPr>
        <w:tblW w:w="1041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430"/>
      </w:tblGrid>
      <w:tr w:rsidR="003F73C7" w:rsidTr="00D8387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3C7" w:rsidRDefault="003F73C7" w:rsidP="00D8387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Template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8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3C7" w:rsidRPr="00E44127" w:rsidRDefault="004B2511" w:rsidP="00D83874">
            <w:pPr>
              <w:pStyle w:val="CRCoverPage"/>
              <w:spacing w:after="0"/>
              <w:rPr>
                <w:noProof/>
              </w:rPr>
            </w:pPr>
            <w:r w:rsidRPr="004B2511">
              <w:rPr>
                <w:noProof/>
              </w:rPr>
              <w:t>a_NR5GC_Deregistration_REQ</w:t>
            </w:r>
          </w:p>
        </w:tc>
      </w:tr>
      <w:tr w:rsidR="003F73C7" w:rsidTr="00D8387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3C7" w:rsidRDefault="003F73C7" w:rsidP="00D8387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C7" w:rsidRPr="0037699A" w:rsidRDefault="00034FA4" w:rsidP="00D838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change 2.1 above</w:t>
            </w:r>
          </w:p>
        </w:tc>
      </w:tr>
      <w:tr w:rsidR="003F73C7" w:rsidTr="00D8387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3C7" w:rsidRDefault="003F73C7" w:rsidP="00D8387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C7" w:rsidRPr="001124B3" w:rsidRDefault="004B2511" w:rsidP="00D838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New function</w:t>
            </w:r>
          </w:p>
        </w:tc>
      </w:tr>
      <w:tr w:rsidR="003F73C7" w:rsidTr="00D8387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3C7" w:rsidRDefault="003F73C7" w:rsidP="00D8387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8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3C7" w:rsidRPr="00CC39F9" w:rsidRDefault="004B2511" w:rsidP="00D8387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</w:rPr>
              <w:t>Emergency_NR5GC.ttcn</w:t>
            </w:r>
          </w:p>
        </w:tc>
      </w:tr>
      <w:tr w:rsidR="003F73C7" w:rsidTr="00D8387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3C7" w:rsidRDefault="003F73C7" w:rsidP="00D8387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8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C7" w:rsidRDefault="003F73C7" w:rsidP="00D83874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3F73C7" w:rsidRDefault="003F73C7" w:rsidP="003F73C7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3F73C7" w:rsidRDefault="003F73C7" w:rsidP="003F73C7">
      <w:pPr>
        <w:spacing w:after="0"/>
        <w:rPr>
          <w:rFonts w:ascii="Arial" w:hAnsi="Arial"/>
          <w:b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5"/>
      </w:tblGrid>
      <w:tr w:rsidR="003F73C7" w:rsidRPr="00CD057D" w:rsidTr="00D83874"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FA4" w:rsidRPr="00034FA4" w:rsidRDefault="00034FA4" w:rsidP="00034F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proofErr w:type="spellStart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altstep</w:t>
            </w:r>
            <w:proofErr w:type="spellEnd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a_NR5GC_Deregistration_</w:t>
            </w:r>
            <w:proofErr w:type="gramStart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REQ(</w:t>
            </w:r>
            <w:proofErr w:type="spellStart"/>
            <w:proofErr w:type="gramEnd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NR_CellId_Type</w:t>
            </w:r>
            <w:proofErr w:type="spellEnd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p_NR_CellId</w:t>
            </w:r>
            <w:proofErr w:type="spellEnd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 runs on NR5GC_PTC</w:t>
            </w:r>
          </w:p>
          <w:p w:rsidR="00034FA4" w:rsidRPr="00034FA4" w:rsidRDefault="00034FA4" w:rsidP="00034F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{</w:t>
            </w:r>
          </w:p>
          <w:p w:rsidR="00034FA4" w:rsidRPr="00034FA4" w:rsidRDefault="00034FA4" w:rsidP="00034F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NR_SRB_COMMON_IND </w:t>
            </w:r>
            <w:proofErr w:type="spellStart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v_ReceivedAsp</w:t>
            </w:r>
            <w:proofErr w:type="spellEnd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</w:p>
          <w:p w:rsidR="00034FA4" w:rsidRPr="00034FA4" w:rsidRDefault="00034FA4" w:rsidP="00034F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</w:t>
            </w:r>
            <w:proofErr w:type="spellStart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boolean</w:t>
            </w:r>
            <w:proofErr w:type="spellEnd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DeregistrationReceived</w:t>
            </w:r>
            <w:proofErr w:type="spellEnd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false;</w:t>
            </w:r>
          </w:p>
          <w:p w:rsidR="00034FA4" w:rsidRPr="00034FA4" w:rsidRDefault="00034FA4" w:rsidP="00034F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</w:p>
          <w:p w:rsidR="00034FA4" w:rsidRPr="00034FA4" w:rsidRDefault="00034FA4" w:rsidP="00034F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[] </w:t>
            </w:r>
            <w:proofErr w:type="spellStart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SRB.receive</w:t>
            </w:r>
            <w:proofErr w:type="spellEnd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car_NR_SRB_NasPdu_</w:t>
            </w:r>
            <w:proofErr w:type="gramStart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IND</w:t>
            </w:r>
            <w:proofErr w:type="spellEnd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p_NR_CellId</w:t>
            </w:r>
            <w:proofErr w:type="spellEnd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:rsidR="00034FA4" w:rsidRPr="00034FA4" w:rsidRDefault="00034FA4" w:rsidP="00034F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tsc_NR_RbId_SRB2,</w:t>
            </w:r>
          </w:p>
          <w:p w:rsidR="00034FA4" w:rsidRPr="00034FA4" w:rsidRDefault="00034FA4" w:rsidP="00034F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</w:t>
            </w:r>
            <w:proofErr w:type="spellStart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cr_NG_NAS_</w:t>
            </w:r>
            <w:proofErr w:type="gramStart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Ind</w:t>
            </w:r>
            <w:proofErr w:type="spellEnd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tsc_SHT_IntegrityProtected_Ciphered</w:t>
            </w:r>
            <w:proofErr w:type="spellEnd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:rsidR="00034FA4" w:rsidRPr="00034FA4" w:rsidRDefault="00034FA4" w:rsidP="00034F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</w:t>
            </w:r>
            <w:proofErr w:type="spellStart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cr_NG_DEREGISTRATION_REQUEST_</w:t>
            </w:r>
            <w:proofErr w:type="gramStart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MO</w:t>
            </w:r>
            <w:proofErr w:type="spellEnd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crs_DeregisterType</w:t>
            </w:r>
            <w:proofErr w:type="spellEnd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('0'B, '0'B,'01'B),?,?)))) -&gt; value </w:t>
            </w:r>
            <w:proofErr w:type="spellStart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v_ReceivedAsp</w:t>
            </w:r>
            <w:proofErr w:type="spellEnd"/>
          </w:p>
          <w:p w:rsidR="00034FA4" w:rsidRPr="00034FA4" w:rsidRDefault="00034FA4" w:rsidP="00034F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{</w:t>
            </w:r>
          </w:p>
          <w:p w:rsidR="00034FA4" w:rsidRPr="00034FA4" w:rsidRDefault="00034FA4" w:rsidP="00034F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SRB.send</w:t>
            </w:r>
            <w:proofErr w:type="spellEnd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cas_NR_SRB_NasPdu_</w:t>
            </w:r>
            <w:proofErr w:type="gramStart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REQ</w:t>
            </w:r>
            <w:proofErr w:type="spellEnd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p_NR_CellId</w:t>
            </w:r>
            <w:proofErr w:type="spellEnd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tsc_NR_RbId_SRB2, -,</w:t>
            </w:r>
          </w:p>
          <w:p w:rsidR="00034FA4" w:rsidRPr="00034FA4" w:rsidRDefault="00034FA4" w:rsidP="00034F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</w:t>
            </w:r>
            <w:proofErr w:type="spellStart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cs_NG_NAS_</w:t>
            </w:r>
            <w:proofErr w:type="gramStart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Request</w:t>
            </w:r>
            <w:proofErr w:type="spellEnd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tsc_SHT_IntegrityProtected_Ciphered</w:t>
            </w:r>
            <w:proofErr w:type="spellEnd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cs_NG_DEREGISTRATION_ACCEPT</w:t>
            </w:r>
            <w:proofErr w:type="spellEnd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)));</w:t>
            </w:r>
          </w:p>
          <w:p w:rsidR="00034FA4" w:rsidRPr="00034FA4" w:rsidRDefault="00034FA4" w:rsidP="00034F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repeat;</w:t>
            </w:r>
          </w:p>
          <w:p w:rsidR="00034FA4" w:rsidRPr="00034FA4" w:rsidRDefault="00034FA4" w:rsidP="00034F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}</w:t>
            </w:r>
          </w:p>
          <w:p w:rsidR="00034FA4" w:rsidRPr="00034FA4" w:rsidRDefault="00034FA4" w:rsidP="00034F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</w:p>
          <w:p w:rsidR="003F73C7" w:rsidRPr="00455951" w:rsidRDefault="00034FA4" w:rsidP="00034F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}</w:t>
            </w:r>
          </w:p>
        </w:tc>
      </w:tr>
    </w:tbl>
    <w:p w:rsidR="003F73C7" w:rsidRPr="00CD057D" w:rsidRDefault="003F73C7" w:rsidP="003F73C7">
      <w:pPr>
        <w:spacing w:after="0"/>
        <w:rPr>
          <w:rFonts w:ascii="Arial" w:hAnsi="Arial"/>
          <w:b/>
          <w:color w:val="000000"/>
          <w:lang w:eastAsia="en-GB"/>
        </w:rPr>
      </w:pPr>
    </w:p>
    <w:p w:rsidR="00F96833" w:rsidRDefault="00F96833" w:rsidP="001076B3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564D" w:rsidRDefault="003E564D">
      <w:r>
        <w:separator/>
      </w:r>
    </w:p>
  </w:endnote>
  <w:endnote w:type="continuationSeparator" w:id="0">
    <w:p w:rsidR="003E564D" w:rsidRDefault="003E5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2863" w:rsidRDefault="002E28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2863" w:rsidRDefault="002E28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2863" w:rsidRDefault="002E28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564D" w:rsidRDefault="003E564D">
      <w:r>
        <w:separator/>
      </w:r>
    </w:p>
  </w:footnote>
  <w:footnote w:type="continuationSeparator" w:id="0">
    <w:p w:rsidR="003E564D" w:rsidRDefault="003E56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732D5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732D5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732D5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732D5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732D5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732D5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732D5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732D5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732D5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732D5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732D5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732D5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8570E"/>
    <w:multiLevelType w:val="hybridMultilevel"/>
    <w:tmpl w:val="B47C8738"/>
    <w:lvl w:ilvl="0" w:tplc="C6DC6D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53A2D"/>
    <w:multiLevelType w:val="hybridMultilevel"/>
    <w:tmpl w:val="3E640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0216FD"/>
    <w:multiLevelType w:val="hybridMultilevel"/>
    <w:tmpl w:val="6A48BB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B95F8F"/>
    <w:multiLevelType w:val="hybridMultilevel"/>
    <w:tmpl w:val="98BCEB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E15205D"/>
    <w:multiLevelType w:val="hybridMultilevel"/>
    <w:tmpl w:val="6A48BB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8944EAB"/>
    <w:multiLevelType w:val="hybridMultilevel"/>
    <w:tmpl w:val="8D268C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A80B49"/>
    <w:multiLevelType w:val="hybridMultilevel"/>
    <w:tmpl w:val="9C7CDF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8F2134"/>
    <w:multiLevelType w:val="hybridMultilevel"/>
    <w:tmpl w:val="DB4200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46241"/>
    <w:multiLevelType w:val="hybridMultilevel"/>
    <w:tmpl w:val="8C8E86D4"/>
    <w:lvl w:ilvl="0" w:tplc="286AB006">
      <w:start w:val="1"/>
      <w:numFmt w:val="decimal"/>
      <w:lvlText w:val="%1."/>
      <w:lvlJc w:val="left"/>
      <w:pPr>
        <w:ind w:left="1080" w:hanging="360"/>
      </w:pPr>
    </w:lvl>
    <w:lvl w:ilvl="1" w:tplc="40090019">
      <w:start w:val="1"/>
      <w:numFmt w:val="lowerLetter"/>
      <w:lvlText w:val="%2."/>
      <w:lvlJc w:val="left"/>
      <w:pPr>
        <w:ind w:left="1800" w:hanging="360"/>
      </w:pPr>
    </w:lvl>
    <w:lvl w:ilvl="2" w:tplc="4009001B">
      <w:start w:val="1"/>
      <w:numFmt w:val="lowerRoman"/>
      <w:lvlText w:val="%3."/>
      <w:lvlJc w:val="right"/>
      <w:pPr>
        <w:ind w:left="2520" w:hanging="180"/>
      </w:pPr>
    </w:lvl>
    <w:lvl w:ilvl="3" w:tplc="4009000F">
      <w:start w:val="1"/>
      <w:numFmt w:val="decimal"/>
      <w:lvlText w:val="%4."/>
      <w:lvlJc w:val="left"/>
      <w:pPr>
        <w:ind w:left="3240" w:hanging="360"/>
      </w:pPr>
    </w:lvl>
    <w:lvl w:ilvl="4" w:tplc="40090019">
      <w:start w:val="1"/>
      <w:numFmt w:val="lowerLetter"/>
      <w:lvlText w:val="%5."/>
      <w:lvlJc w:val="left"/>
      <w:pPr>
        <w:ind w:left="3960" w:hanging="360"/>
      </w:pPr>
    </w:lvl>
    <w:lvl w:ilvl="5" w:tplc="4009001B">
      <w:start w:val="1"/>
      <w:numFmt w:val="lowerRoman"/>
      <w:lvlText w:val="%6."/>
      <w:lvlJc w:val="right"/>
      <w:pPr>
        <w:ind w:left="4680" w:hanging="180"/>
      </w:pPr>
    </w:lvl>
    <w:lvl w:ilvl="6" w:tplc="4009000F">
      <w:start w:val="1"/>
      <w:numFmt w:val="decimal"/>
      <w:lvlText w:val="%7."/>
      <w:lvlJc w:val="left"/>
      <w:pPr>
        <w:ind w:left="5400" w:hanging="360"/>
      </w:pPr>
    </w:lvl>
    <w:lvl w:ilvl="7" w:tplc="40090019">
      <w:start w:val="1"/>
      <w:numFmt w:val="lowerLetter"/>
      <w:lvlText w:val="%8."/>
      <w:lvlJc w:val="left"/>
      <w:pPr>
        <w:ind w:left="6120" w:hanging="360"/>
      </w:pPr>
    </w:lvl>
    <w:lvl w:ilvl="8" w:tplc="4009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5F0B61"/>
    <w:multiLevelType w:val="hybridMultilevel"/>
    <w:tmpl w:val="D06076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151242"/>
    <w:multiLevelType w:val="hybridMultilevel"/>
    <w:tmpl w:val="9C7CDF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F93F4C"/>
    <w:multiLevelType w:val="hybridMultilevel"/>
    <w:tmpl w:val="60DA27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B70391"/>
    <w:multiLevelType w:val="hybridMultilevel"/>
    <w:tmpl w:val="027480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4"/>
  </w:num>
  <w:num w:numId="4">
    <w:abstractNumId w:val="26"/>
  </w:num>
  <w:num w:numId="5">
    <w:abstractNumId w:val="19"/>
  </w:num>
  <w:num w:numId="6">
    <w:abstractNumId w:val="24"/>
  </w:num>
  <w:num w:numId="7">
    <w:abstractNumId w:val="6"/>
  </w:num>
  <w:num w:numId="8">
    <w:abstractNumId w:val="25"/>
  </w:num>
  <w:num w:numId="9">
    <w:abstractNumId w:val="8"/>
  </w:num>
  <w:num w:numId="10">
    <w:abstractNumId w:val="14"/>
  </w:num>
  <w:num w:numId="11">
    <w:abstractNumId w:val="1"/>
  </w:num>
  <w:num w:numId="12">
    <w:abstractNumId w:val="5"/>
  </w:num>
  <w:num w:numId="13">
    <w:abstractNumId w:val="27"/>
  </w:num>
  <w:num w:numId="14">
    <w:abstractNumId w:val="2"/>
  </w:num>
  <w:num w:numId="15">
    <w:abstractNumId w:val="18"/>
  </w:num>
  <w:num w:numId="16">
    <w:abstractNumId w:val="13"/>
  </w:num>
  <w:num w:numId="17">
    <w:abstractNumId w:val="9"/>
  </w:num>
  <w:num w:numId="18">
    <w:abstractNumId w:val="3"/>
  </w:num>
  <w:num w:numId="19">
    <w:abstractNumId w:val="22"/>
  </w:num>
  <w:num w:numId="20">
    <w:abstractNumId w:val="0"/>
  </w:num>
  <w:num w:numId="21">
    <w:abstractNumId w:val="23"/>
  </w:num>
  <w:num w:numId="22">
    <w:abstractNumId w:val="15"/>
  </w:num>
  <w:num w:numId="23">
    <w:abstractNumId w:val="20"/>
  </w:num>
  <w:num w:numId="24">
    <w:abstractNumId w:val="21"/>
  </w:num>
  <w:num w:numId="25">
    <w:abstractNumId w:val="16"/>
  </w:num>
  <w:num w:numId="26">
    <w:abstractNumId w:val="12"/>
  </w:num>
  <w:num w:numId="27">
    <w:abstractNumId w:val="10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674"/>
    <w:rsid w:val="000207FE"/>
    <w:rsid w:val="000214FA"/>
    <w:rsid w:val="000219CE"/>
    <w:rsid w:val="00022E4A"/>
    <w:rsid w:val="000239BD"/>
    <w:rsid w:val="00024866"/>
    <w:rsid w:val="000249D9"/>
    <w:rsid w:val="00026854"/>
    <w:rsid w:val="000271C5"/>
    <w:rsid w:val="000301A3"/>
    <w:rsid w:val="00031A51"/>
    <w:rsid w:val="000344D8"/>
    <w:rsid w:val="00034CDB"/>
    <w:rsid w:val="00034FA4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7A6"/>
    <w:rsid w:val="00046D35"/>
    <w:rsid w:val="00047AAB"/>
    <w:rsid w:val="0005014E"/>
    <w:rsid w:val="0005036B"/>
    <w:rsid w:val="000507D6"/>
    <w:rsid w:val="000517CB"/>
    <w:rsid w:val="00051BC3"/>
    <w:rsid w:val="00052C9D"/>
    <w:rsid w:val="000532F9"/>
    <w:rsid w:val="00054E62"/>
    <w:rsid w:val="0005555B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64C1"/>
    <w:rsid w:val="00067771"/>
    <w:rsid w:val="00067DBE"/>
    <w:rsid w:val="00067F11"/>
    <w:rsid w:val="000721D3"/>
    <w:rsid w:val="000724EA"/>
    <w:rsid w:val="00073068"/>
    <w:rsid w:val="00074218"/>
    <w:rsid w:val="000749BF"/>
    <w:rsid w:val="00074A2B"/>
    <w:rsid w:val="00075111"/>
    <w:rsid w:val="00075905"/>
    <w:rsid w:val="00075DDB"/>
    <w:rsid w:val="00076BD8"/>
    <w:rsid w:val="000772CE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3AB"/>
    <w:rsid w:val="000A79C4"/>
    <w:rsid w:val="000B051D"/>
    <w:rsid w:val="000B06D1"/>
    <w:rsid w:val="000B3141"/>
    <w:rsid w:val="000B3C1D"/>
    <w:rsid w:val="000B4B47"/>
    <w:rsid w:val="000B5A4D"/>
    <w:rsid w:val="000B70AF"/>
    <w:rsid w:val="000B7FED"/>
    <w:rsid w:val="000C038A"/>
    <w:rsid w:val="000C0598"/>
    <w:rsid w:val="000C104F"/>
    <w:rsid w:val="000C1B2C"/>
    <w:rsid w:val="000C2809"/>
    <w:rsid w:val="000C3CBB"/>
    <w:rsid w:val="000C430E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4FA1"/>
    <w:rsid w:val="000D5450"/>
    <w:rsid w:val="000D56C0"/>
    <w:rsid w:val="000D62AE"/>
    <w:rsid w:val="000D6694"/>
    <w:rsid w:val="000D7645"/>
    <w:rsid w:val="000E07FB"/>
    <w:rsid w:val="000E0B9A"/>
    <w:rsid w:val="000E0F84"/>
    <w:rsid w:val="000E1C08"/>
    <w:rsid w:val="000E2881"/>
    <w:rsid w:val="000E34B8"/>
    <w:rsid w:val="000E4050"/>
    <w:rsid w:val="000E4E05"/>
    <w:rsid w:val="000E5A69"/>
    <w:rsid w:val="000E6612"/>
    <w:rsid w:val="000E681E"/>
    <w:rsid w:val="000E6A93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735D"/>
    <w:rsid w:val="001076B3"/>
    <w:rsid w:val="00110724"/>
    <w:rsid w:val="001109AC"/>
    <w:rsid w:val="00111440"/>
    <w:rsid w:val="0011146B"/>
    <w:rsid w:val="00111B77"/>
    <w:rsid w:val="001124B3"/>
    <w:rsid w:val="00112785"/>
    <w:rsid w:val="001127D4"/>
    <w:rsid w:val="00112C21"/>
    <w:rsid w:val="0011415B"/>
    <w:rsid w:val="00114637"/>
    <w:rsid w:val="001153E9"/>
    <w:rsid w:val="00115405"/>
    <w:rsid w:val="00115ED4"/>
    <w:rsid w:val="001166B1"/>
    <w:rsid w:val="00117088"/>
    <w:rsid w:val="00117390"/>
    <w:rsid w:val="00117895"/>
    <w:rsid w:val="001209DE"/>
    <w:rsid w:val="001211F6"/>
    <w:rsid w:val="001212C7"/>
    <w:rsid w:val="0012136E"/>
    <w:rsid w:val="00121DF3"/>
    <w:rsid w:val="00122E34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5E7"/>
    <w:rsid w:val="001359ED"/>
    <w:rsid w:val="00135D36"/>
    <w:rsid w:val="0013630B"/>
    <w:rsid w:val="00136690"/>
    <w:rsid w:val="001373AB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3FD"/>
    <w:rsid w:val="001501E8"/>
    <w:rsid w:val="00150375"/>
    <w:rsid w:val="00150799"/>
    <w:rsid w:val="00150952"/>
    <w:rsid w:val="00152FAF"/>
    <w:rsid w:val="001533CE"/>
    <w:rsid w:val="0015385A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1C40"/>
    <w:rsid w:val="00162902"/>
    <w:rsid w:val="00162B21"/>
    <w:rsid w:val="00162E72"/>
    <w:rsid w:val="00164CFC"/>
    <w:rsid w:val="00170840"/>
    <w:rsid w:val="0017163D"/>
    <w:rsid w:val="00171D45"/>
    <w:rsid w:val="00172C97"/>
    <w:rsid w:val="0017331C"/>
    <w:rsid w:val="00173835"/>
    <w:rsid w:val="001748D6"/>
    <w:rsid w:val="00176185"/>
    <w:rsid w:val="00176B97"/>
    <w:rsid w:val="001778B1"/>
    <w:rsid w:val="001834E5"/>
    <w:rsid w:val="00183D43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2CD6"/>
    <w:rsid w:val="00193020"/>
    <w:rsid w:val="00194378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1AC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76B8"/>
    <w:rsid w:val="001D1407"/>
    <w:rsid w:val="001D22EC"/>
    <w:rsid w:val="001D29C1"/>
    <w:rsid w:val="001D7DA2"/>
    <w:rsid w:val="001E0BCF"/>
    <w:rsid w:val="001E0C6E"/>
    <w:rsid w:val="001E1129"/>
    <w:rsid w:val="001E1BEE"/>
    <w:rsid w:val="001E3D37"/>
    <w:rsid w:val="001E41F3"/>
    <w:rsid w:val="001E49D9"/>
    <w:rsid w:val="001E6DB4"/>
    <w:rsid w:val="001E742C"/>
    <w:rsid w:val="001F06CA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503"/>
    <w:rsid w:val="00212AF9"/>
    <w:rsid w:val="002141D9"/>
    <w:rsid w:val="002147A4"/>
    <w:rsid w:val="00215D50"/>
    <w:rsid w:val="00216489"/>
    <w:rsid w:val="00220349"/>
    <w:rsid w:val="00220405"/>
    <w:rsid w:val="00221C5A"/>
    <w:rsid w:val="00222013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BDC"/>
    <w:rsid w:val="00245BFC"/>
    <w:rsid w:val="00245CA4"/>
    <w:rsid w:val="00245CF3"/>
    <w:rsid w:val="00246329"/>
    <w:rsid w:val="00246D3D"/>
    <w:rsid w:val="0024707C"/>
    <w:rsid w:val="002503D3"/>
    <w:rsid w:val="00252C9A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4A66"/>
    <w:rsid w:val="00275D12"/>
    <w:rsid w:val="00276787"/>
    <w:rsid w:val="00280375"/>
    <w:rsid w:val="00281651"/>
    <w:rsid w:val="0028309F"/>
    <w:rsid w:val="00284FEB"/>
    <w:rsid w:val="002856E9"/>
    <w:rsid w:val="002860C4"/>
    <w:rsid w:val="00286591"/>
    <w:rsid w:val="00286D57"/>
    <w:rsid w:val="00286D8C"/>
    <w:rsid w:val="002901A3"/>
    <w:rsid w:val="00290566"/>
    <w:rsid w:val="00290BB8"/>
    <w:rsid w:val="0029157F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4DCB"/>
    <w:rsid w:val="002A6222"/>
    <w:rsid w:val="002A7B06"/>
    <w:rsid w:val="002A7EBA"/>
    <w:rsid w:val="002A7F3A"/>
    <w:rsid w:val="002B0756"/>
    <w:rsid w:val="002B0CFD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2496"/>
    <w:rsid w:val="002C2E46"/>
    <w:rsid w:val="002C7E01"/>
    <w:rsid w:val="002D16DD"/>
    <w:rsid w:val="002D41DC"/>
    <w:rsid w:val="002D4B2F"/>
    <w:rsid w:val="002D4E4F"/>
    <w:rsid w:val="002D607D"/>
    <w:rsid w:val="002D6A77"/>
    <w:rsid w:val="002E008A"/>
    <w:rsid w:val="002E0899"/>
    <w:rsid w:val="002E137B"/>
    <w:rsid w:val="002E2700"/>
    <w:rsid w:val="002E2863"/>
    <w:rsid w:val="002E3F2A"/>
    <w:rsid w:val="002E5D89"/>
    <w:rsid w:val="002E69D0"/>
    <w:rsid w:val="002E6CD4"/>
    <w:rsid w:val="002F029B"/>
    <w:rsid w:val="002F17FF"/>
    <w:rsid w:val="002F2F6A"/>
    <w:rsid w:val="002F339C"/>
    <w:rsid w:val="002F3F5B"/>
    <w:rsid w:val="002F4354"/>
    <w:rsid w:val="002F45F1"/>
    <w:rsid w:val="002F48D2"/>
    <w:rsid w:val="002F53B6"/>
    <w:rsid w:val="002F677E"/>
    <w:rsid w:val="002F7D40"/>
    <w:rsid w:val="00300465"/>
    <w:rsid w:val="00300A37"/>
    <w:rsid w:val="00300FAB"/>
    <w:rsid w:val="00301A2E"/>
    <w:rsid w:val="003048CC"/>
    <w:rsid w:val="00305409"/>
    <w:rsid w:val="003068A6"/>
    <w:rsid w:val="00307CD1"/>
    <w:rsid w:val="00310217"/>
    <w:rsid w:val="0031061D"/>
    <w:rsid w:val="003108AC"/>
    <w:rsid w:val="00312DE9"/>
    <w:rsid w:val="00317A71"/>
    <w:rsid w:val="00317C98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E9E"/>
    <w:rsid w:val="003328F3"/>
    <w:rsid w:val="0033294A"/>
    <w:rsid w:val="00334295"/>
    <w:rsid w:val="00335E3E"/>
    <w:rsid w:val="003377F0"/>
    <w:rsid w:val="00340413"/>
    <w:rsid w:val="00340C37"/>
    <w:rsid w:val="003413B5"/>
    <w:rsid w:val="00341F6F"/>
    <w:rsid w:val="00342D98"/>
    <w:rsid w:val="0034341E"/>
    <w:rsid w:val="00343CD7"/>
    <w:rsid w:val="003448A4"/>
    <w:rsid w:val="00345383"/>
    <w:rsid w:val="003454EA"/>
    <w:rsid w:val="00346D77"/>
    <w:rsid w:val="00350C3D"/>
    <w:rsid w:val="003533D5"/>
    <w:rsid w:val="00353CBE"/>
    <w:rsid w:val="00354B80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23E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140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3E8F"/>
    <w:rsid w:val="00394C1A"/>
    <w:rsid w:val="00394D9E"/>
    <w:rsid w:val="00394DFF"/>
    <w:rsid w:val="0039698E"/>
    <w:rsid w:val="00396A3F"/>
    <w:rsid w:val="003A0D19"/>
    <w:rsid w:val="003A105D"/>
    <w:rsid w:val="003A17EE"/>
    <w:rsid w:val="003A216B"/>
    <w:rsid w:val="003A35E1"/>
    <w:rsid w:val="003A688D"/>
    <w:rsid w:val="003A688F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90B"/>
    <w:rsid w:val="003C6AD0"/>
    <w:rsid w:val="003C6BF2"/>
    <w:rsid w:val="003D0C52"/>
    <w:rsid w:val="003D1092"/>
    <w:rsid w:val="003D1466"/>
    <w:rsid w:val="003D2E26"/>
    <w:rsid w:val="003D368F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564D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B3D"/>
    <w:rsid w:val="003F73C7"/>
    <w:rsid w:val="003F74BE"/>
    <w:rsid w:val="003F7CD1"/>
    <w:rsid w:val="0040039C"/>
    <w:rsid w:val="004013ED"/>
    <w:rsid w:val="00401946"/>
    <w:rsid w:val="0040281C"/>
    <w:rsid w:val="004036AE"/>
    <w:rsid w:val="00404F37"/>
    <w:rsid w:val="004055BB"/>
    <w:rsid w:val="00405FCE"/>
    <w:rsid w:val="00407F20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C34"/>
    <w:rsid w:val="00422B30"/>
    <w:rsid w:val="0042378D"/>
    <w:rsid w:val="004242F1"/>
    <w:rsid w:val="00425371"/>
    <w:rsid w:val="0042625D"/>
    <w:rsid w:val="00426FCD"/>
    <w:rsid w:val="00431186"/>
    <w:rsid w:val="004315BE"/>
    <w:rsid w:val="0043163D"/>
    <w:rsid w:val="00433603"/>
    <w:rsid w:val="00433730"/>
    <w:rsid w:val="00433A38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603D2"/>
    <w:rsid w:val="004607A2"/>
    <w:rsid w:val="00461008"/>
    <w:rsid w:val="00461F12"/>
    <w:rsid w:val="004623C2"/>
    <w:rsid w:val="004635E5"/>
    <w:rsid w:val="004642B2"/>
    <w:rsid w:val="00467921"/>
    <w:rsid w:val="00467D5B"/>
    <w:rsid w:val="00471065"/>
    <w:rsid w:val="004717EA"/>
    <w:rsid w:val="00471D69"/>
    <w:rsid w:val="00473D94"/>
    <w:rsid w:val="004745E7"/>
    <w:rsid w:val="0047488D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05"/>
    <w:rsid w:val="004845DE"/>
    <w:rsid w:val="00484999"/>
    <w:rsid w:val="00484D1C"/>
    <w:rsid w:val="00485646"/>
    <w:rsid w:val="004870C5"/>
    <w:rsid w:val="004906E6"/>
    <w:rsid w:val="0049101E"/>
    <w:rsid w:val="0049282F"/>
    <w:rsid w:val="00494265"/>
    <w:rsid w:val="00494AD9"/>
    <w:rsid w:val="00495060"/>
    <w:rsid w:val="00495D90"/>
    <w:rsid w:val="00495E46"/>
    <w:rsid w:val="00496C8F"/>
    <w:rsid w:val="0049728D"/>
    <w:rsid w:val="004976F0"/>
    <w:rsid w:val="004A03D7"/>
    <w:rsid w:val="004A1CE5"/>
    <w:rsid w:val="004A2AED"/>
    <w:rsid w:val="004A39FF"/>
    <w:rsid w:val="004A3C61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511"/>
    <w:rsid w:val="004B2C2D"/>
    <w:rsid w:val="004B351D"/>
    <w:rsid w:val="004B38C2"/>
    <w:rsid w:val="004B3A9E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AC5"/>
    <w:rsid w:val="004C5DAE"/>
    <w:rsid w:val="004C60C0"/>
    <w:rsid w:val="004C6200"/>
    <w:rsid w:val="004C6530"/>
    <w:rsid w:val="004D0699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C15"/>
    <w:rsid w:val="004F0155"/>
    <w:rsid w:val="004F1AD2"/>
    <w:rsid w:val="004F24BD"/>
    <w:rsid w:val="004F29F6"/>
    <w:rsid w:val="004F2BA3"/>
    <w:rsid w:val="004F36AE"/>
    <w:rsid w:val="004F4319"/>
    <w:rsid w:val="004F44EE"/>
    <w:rsid w:val="004F57CD"/>
    <w:rsid w:val="004F5949"/>
    <w:rsid w:val="004F5BE9"/>
    <w:rsid w:val="004F613B"/>
    <w:rsid w:val="004F6175"/>
    <w:rsid w:val="004F6267"/>
    <w:rsid w:val="004F661B"/>
    <w:rsid w:val="004F72F6"/>
    <w:rsid w:val="004F7947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96A"/>
    <w:rsid w:val="00511BFD"/>
    <w:rsid w:val="005132D3"/>
    <w:rsid w:val="005135A1"/>
    <w:rsid w:val="0051580D"/>
    <w:rsid w:val="00515CAB"/>
    <w:rsid w:val="00515E19"/>
    <w:rsid w:val="005161C7"/>
    <w:rsid w:val="005175DA"/>
    <w:rsid w:val="00520DB4"/>
    <w:rsid w:val="0052213F"/>
    <w:rsid w:val="005223D8"/>
    <w:rsid w:val="0052292C"/>
    <w:rsid w:val="00522B51"/>
    <w:rsid w:val="00522CFD"/>
    <w:rsid w:val="00523336"/>
    <w:rsid w:val="005262E4"/>
    <w:rsid w:val="00526932"/>
    <w:rsid w:val="00526E6E"/>
    <w:rsid w:val="00526E71"/>
    <w:rsid w:val="00526EF6"/>
    <w:rsid w:val="005279F5"/>
    <w:rsid w:val="005310CB"/>
    <w:rsid w:val="005311EC"/>
    <w:rsid w:val="0053160A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6FC3"/>
    <w:rsid w:val="00547111"/>
    <w:rsid w:val="00547519"/>
    <w:rsid w:val="00547665"/>
    <w:rsid w:val="00550364"/>
    <w:rsid w:val="00550D1E"/>
    <w:rsid w:val="00550D59"/>
    <w:rsid w:val="00550FD7"/>
    <w:rsid w:val="00552815"/>
    <w:rsid w:val="00552878"/>
    <w:rsid w:val="00554E43"/>
    <w:rsid w:val="00554F8C"/>
    <w:rsid w:val="00557BF6"/>
    <w:rsid w:val="0056128B"/>
    <w:rsid w:val="005613E0"/>
    <w:rsid w:val="00561695"/>
    <w:rsid w:val="0056378D"/>
    <w:rsid w:val="005640B6"/>
    <w:rsid w:val="00564EDF"/>
    <w:rsid w:val="0056565F"/>
    <w:rsid w:val="0056673A"/>
    <w:rsid w:val="00566F6F"/>
    <w:rsid w:val="0057089C"/>
    <w:rsid w:val="00570947"/>
    <w:rsid w:val="00570DF6"/>
    <w:rsid w:val="0057254B"/>
    <w:rsid w:val="00572AF5"/>
    <w:rsid w:val="00573121"/>
    <w:rsid w:val="0057477D"/>
    <w:rsid w:val="00574954"/>
    <w:rsid w:val="005767B2"/>
    <w:rsid w:val="00577E87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269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A149E"/>
    <w:rsid w:val="005A2D63"/>
    <w:rsid w:val="005A547C"/>
    <w:rsid w:val="005A5C61"/>
    <w:rsid w:val="005A61EB"/>
    <w:rsid w:val="005A6679"/>
    <w:rsid w:val="005A74DF"/>
    <w:rsid w:val="005B1FCC"/>
    <w:rsid w:val="005B3086"/>
    <w:rsid w:val="005B32EC"/>
    <w:rsid w:val="005B3792"/>
    <w:rsid w:val="005B4127"/>
    <w:rsid w:val="005B62B9"/>
    <w:rsid w:val="005B6F43"/>
    <w:rsid w:val="005B7AC3"/>
    <w:rsid w:val="005C0252"/>
    <w:rsid w:val="005C2245"/>
    <w:rsid w:val="005C2D20"/>
    <w:rsid w:val="005C3EAB"/>
    <w:rsid w:val="005C4B24"/>
    <w:rsid w:val="005C4D52"/>
    <w:rsid w:val="005C60FD"/>
    <w:rsid w:val="005C6479"/>
    <w:rsid w:val="005C7369"/>
    <w:rsid w:val="005C74D2"/>
    <w:rsid w:val="005D027C"/>
    <w:rsid w:val="005D07BE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2ADC"/>
    <w:rsid w:val="00610C5B"/>
    <w:rsid w:val="00613A88"/>
    <w:rsid w:val="00613BB7"/>
    <w:rsid w:val="00613D6B"/>
    <w:rsid w:val="006149E4"/>
    <w:rsid w:val="00615906"/>
    <w:rsid w:val="00616335"/>
    <w:rsid w:val="006164BF"/>
    <w:rsid w:val="00617D68"/>
    <w:rsid w:val="006202EC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779"/>
    <w:rsid w:val="00626811"/>
    <w:rsid w:val="006270A9"/>
    <w:rsid w:val="006316B2"/>
    <w:rsid w:val="00634244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293"/>
    <w:rsid w:val="0064539E"/>
    <w:rsid w:val="00647FBD"/>
    <w:rsid w:val="00650349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B71"/>
    <w:rsid w:val="00656EAF"/>
    <w:rsid w:val="00657B30"/>
    <w:rsid w:val="00661976"/>
    <w:rsid w:val="00661E2C"/>
    <w:rsid w:val="00663542"/>
    <w:rsid w:val="00663B18"/>
    <w:rsid w:val="006656C2"/>
    <w:rsid w:val="0066585E"/>
    <w:rsid w:val="0066679E"/>
    <w:rsid w:val="00667016"/>
    <w:rsid w:val="00667C36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35C7"/>
    <w:rsid w:val="0068444E"/>
    <w:rsid w:val="0068464B"/>
    <w:rsid w:val="00691021"/>
    <w:rsid w:val="006939C7"/>
    <w:rsid w:val="00693E69"/>
    <w:rsid w:val="006945E1"/>
    <w:rsid w:val="00694F50"/>
    <w:rsid w:val="00695808"/>
    <w:rsid w:val="00695F67"/>
    <w:rsid w:val="00696432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501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B7FE2"/>
    <w:rsid w:val="006C04A1"/>
    <w:rsid w:val="006C061B"/>
    <w:rsid w:val="006C114A"/>
    <w:rsid w:val="006C29EF"/>
    <w:rsid w:val="006C2A6F"/>
    <w:rsid w:val="006C6C35"/>
    <w:rsid w:val="006C77D5"/>
    <w:rsid w:val="006C79B6"/>
    <w:rsid w:val="006D0191"/>
    <w:rsid w:val="006D1B9A"/>
    <w:rsid w:val="006D35E4"/>
    <w:rsid w:val="006D41AE"/>
    <w:rsid w:val="006D6410"/>
    <w:rsid w:val="006D6FB1"/>
    <w:rsid w:val="006E0E88"/>
    <w:rsid w:val="006E21FB"/>
    <w:rsid w:val="006E2FF2"/>
    <w:rsid w:val="006E3B30"/>
    <w:rsid w:val="006E4465"/>
    <w:rsid w:val="006E4F7C"/>
    <w:rsid w:val="006E5627"/>
    <w:rsid w:val="006E7092"/>
    <w:rsid w:val="006E7773"/>
    <w:rsid w:val="006F02F1"/>
    <w:rsid w:val="006F2DE7"/>
    <w:rsid w:val="006F43B8"/>
    <w:rsid w:val="006F558B"/>
    <w:rsid w:val="006F5BF2"/>
    <w:rsid w:val="006F6B99"/>
    <w:rsid w:val="006F6CE9"/>
    <w:rsid w:val="006F7952"/>
    <w:rsid w:val="006F7B09"/>
    <w:rsid w:val="0070178A"/>
    <w:rsid w:val="00703868"/>
    <w:rsid w:val="00704829"/>
    <w:rsid w:val="00704EE0"/>
    <w:rsid w:val="00705157"/>
    <w:rsid w:val="007056A2"/>
    <w:rsid w:val="007071A0"/>
    <w:rsid w:val="00707A54"/>
    <w:rsid w:val="007101ED"/>
    <w:rsid w:val="007101FB"/>
    <w:rsid w:val="00710F82"/>
    <w:rsid w:val="00711F23"/>
    <w:rsid w:val="00711FFF"/>
    <w:rsid w:val="0071228D"/>
    <w:rsid w:val="0071264E"/>
    <w:rsid w:val="00713435"/>
    <w:rsid w:val="00713784"/>
    <w:rsid w:val="0071537C"/>
    <w:rsid w:val="0071755D"/>
    <w:rsid w:val="00717AA2"/>
    <w:rsid w:val="00717D86"/>
    <w:rsid w:val="00721325"/>
    <w:rsid w:val="007218D0"/>
    <w:rsid w:val="00722684"/>
    <w:rsid w:val="00722896"/>
    <w:rsid w:val="00724EF9"/>
    <w:rsid w:val="0072522A"/>
    <w:rsid w:val="00725E1C"/>
    <w:rsid w:val="0073208D"/>
    <w:rsid w:val="00732D50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431FA"/>
    <w:rsid w:val="007511D6"/>
    <w:rsid w:val="007528D9"/>
    <w:rsid w:val="00755B36"/>
    <w:rsid w:val="00755C92"/>
    <w:rsid w:val="007567E2"/>
    <w:rsid w:val="007578B2"/>
    <w:rsid w:val="007603AD"/>
    <w:rsid w:val="00761BCF"/>
    <w:rsid w:val="00762213"/>
    <w:rsid w:val="00762AEB"/>
    <w:rsid w:val="00762B0F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69B5"/>
    <w:rsid w:val="00777C3F"/>
    <w:rsid w:val="007807B2"/>
    <w:rsid w:val="0078179D"/>
    <w:rsid w:val="00781852"/>
    <w:rsid w:val="00783122"/>
    <w:rsid w:val="0078321D"/>
    <w:rsid w:val="007834DD"/>
    <w:rsid w:val="007834E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24BB"/>
    <w:rsid w:val="007B2702"/>
    <w:rsid w:val="007B293C"/>
    <w:rsid w:val="007B3FE2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8A7"/>
    <w:rsid w:val="007C36F2"/>
    <w:rsid w:val="007C3B00"/>
    <w:rsid w:val="007C4F84"/>
    <w:rsid w:val="007C7BAF"/>
    <w:rsid w:val="007D1EE7"/>
    <w:rsid w:val="007D2EE9"/>
    <w:rsid w:val="007D46DC"/>
    <w:rsid w:val="007D6A07"/>
    <w:rsid w:val="007D6DB1"/>
    <w:rsid w:val="007D7566"/>
    <w:rsid w:val="007D778C"/>
    <w:rsid w:val="007E0564"/>
    <w:rsid w:val="007E0717"/>
    <w:rsid w:val="007E07EF"/>
    <w:rsid w:val="007E0BB5"/>
    <w:rsid w:val="007E0CDA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4CF6"/>
    <w:rsid w:val="008159D3"/>
    <w:rsid w:val="00820822"/>
    <w:rsid w:val="00822A77"/>
    <w:rsid w:val="0082451E"/>
    <w:rsid w:val="00824C2C"/>
    <w:rsid w:val="00824E59"/>
    <w:rsid w:val="00825391"/>
    <w:rsid w:val="00825DCB"/>
    <w:rsid w:val="008263B1"/>
    <w:rsid w:val="00827110"/>
    <w:rsid w:val="0082765A"/>
    <w:rsid w:val="008276E2"/>
    <w:rsid w:val="008279FA"/>
    <w:rsid w:val="008322F4"/>
    <w:rsid w:val="008346BC"/>
    <w:rsid w:val="00837183"/>
    <w:rsid w:val="00840FCF"/>
    <w:rsid w:val="008423DE"/>
    <w:rsid w:val="00842723"/>
    <w:rsid w:val="00842C33"/>
    <w:rsid w:val="00843BED"/>
    <w:rsid w:val="00844AAA"/>
    <w:rsid w:val="00844FEE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4C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53E5"/>
    <w:rsid w:val="008663C9"/>
    <w:rsid w:val="008667AF"/>
    <w:rsid w:val="00867119"/>
    <w:rsid w:val="0086761B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77EA5"/>
    <w:rsid w:val="00880109"/>
    <w:rsid w:val="00880F55"/>
    <w:rsid w:val="00883A39"/>
    <w:rsid w:val="008863B9"/>
    <w:rsid w:val="0089088C"/>
    <w:rsid w:val="008915F4"/>
    <w:rsid w:val="0089198D"/>
    <w:rsid w:val="00893782"/>
    <w:rsid w:val="00893BF9"/>
    <w:rsid w:val="0089417D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913"/>
    <w:rsid w:val="008A6B4B"/>
    <w:rsid w:val="008B0905"/>
    <w:rsid w:val="008B20F5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DBE"/>
    <w:rsid w:val="008D5A5B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A42"/>
    <w:rsid w:val="008F0F75"/>
    <w:rsid w:val="008F2760"/>
    <w:rsid w:val="008F3A5B"/>
    <w:rsid w:val="008F4C55"/>
    <w:rsid w:val="008F686C"/>
    <w:rsid w:val="008F69F2"/>
    <w:rsid w:val="008F733A"/>
    <w:rsid w:val="009003D5"/>
    <w:rsid w:val="00900D53"/>
    <w:rsid w:val="00901400"/>
    <w:rsid w:val="00901BB0"/>
    <w:rsid w:val="00902A92"/>
    <w:rsid w:val="009038BF"/>
    <w:rsid w:val="00904EBA"/>
    <w:rsid w:val="00904FD2"/>
    <w:rsid w:val="0090522F"/>
    <w:rsid w:val="009070E5"/>
    <w:rsid w:val="00907B05"/>
    <w:rsid w:val="00911115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DA1"/>
    <w:rsid w:val="00945D5C"/>
    <w:rsid w:val="00946424"/>
    <w:rsid w:val="0094725B"/>
    <w:rsid w:val="009478EE"/>
    <w:rsid w:val="0095139C"/>
    <w:rsid w:val="009517ED"/>
    <w:rsid w:val="0095452D"/>
    <w:rsid w:val="0095482B"/>
    <w:rsid w:val="00954C1A"/>
    <w:rsid w:val="00956250"/>
    <w:rsid w:val="00956A50"/>
    <w:rsid w:val="0095736A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1D8E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3848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6AFE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E53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1F33"/>
    <w:rsid w:val="009F29A3"/>
    <w:rsid w:val="009F2AD0"/>
    <w:rsid w:val="009F32FA"/>
    <w:rsid w:val="009F5071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4F92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1EAD"/>
    <w:rsid w:val="00A22308"/>
    <w:rsid w:val="00A230E4"/>
    <w:rsid w:val="00A23475"/>
    <w:rsid w:val="00A234A1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24CD"/>
    <w:rsid w:val="00A336E8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F6F"/>
    <w:rsid w:val="00A54077"/>
    <w:rsid w:val="00A54521"/>
    <w:rsid w:val="00A55571"/>
    <w:rsid w:val="00A56BE5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45C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6D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D1A"/>
    <w:rsid w:val="00AA1F86"/>
    <w:rsid w:val="00AA238C"/>
    <w:rsid w:val="00AA291E"/>
    <w:rsid w:val="00AA2CBC"/>
    <w:rsid w:val="00AA313A"/>
    <w:rsid w:val="00AA49EB"/>
    <w:rsid w:val="00AA71A7"/>
    <w:rsid w:val="00AB0D3A"/>
    <w:rsid w:val="00AB36AD"/>
    <w:rsid w:val="00AB4631"/>
    <w:rsid w:val="00AB509D"/>
    <w:rsid w:val="00AB5B36"/>
    <w:rsid w:val="00AB658C"/>
    <w:rsid w:val="00AB6981"/>
    <w:rsid w:val="00AB6C65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5820"/>
    <w:rsid w:val="00AC6599"/>
    <w:rsid w:val="00AC6607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0595"/>
    <w:rsid w:val="00B02883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3171"/>
    <w:rsid w:val="00B13880"/>
    <w:rsid w:val="00B13A4F"/>
    <w:rsid w:val="00B14250"/>
    <w:rsid w:val="00B14E1C"/>
    <w:rsid w:val="00B16661"/>
    <w:rsid w:val="00B16724"/>
    <w:rsid w:val="00B175B1"/>
    <w:rsid w:val="00B17C3F"/>
    <w:rsid w:val="00B17EC1"/>
    <w:rsid w:val="00B203F1"/>
    <w:rsid w:val="00B205AB"/>
    <w:rsid w:val="00B2128A"/>
    <w:rsid w:val="00B22A20"/>
    <w:rsid w:val="00B22C82"/>
    <w:rsid w:val="00B23DAA"/>
    <w:rsid w:val="00B23EFE"/>
    <w:rsid w:val="00B24EC9"/>
    <w:rsid w:val="00B2588E"/>
    <w:rsid w:val="00B258BB"/>
    <w:rsid w:val="00B25DB6"/>
    <w:rsid w:val="00B260AB"/>
    <w:rsid w:val="00B27A76"/>
    <w:rsid w:val="00B27B94"/>
    <w:rsid w:val="00B27C73"/>
    <w:rsid w:val="00B3074E"/>
    <w:rsid w:val="00B30D15"/>
    <w:rsid w:val="00B3127E"/>
    <w:rsid w:val="00B316E0"/>
    <w:rsid w:val="00B3427D"/>
    <w:rsid w:val="00B359EE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7"/>
    <w:rsid w:val="00B52828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80A56"/>
    <w:rsid w:val="00B83D59"/>
    <w:rsid w:val="00B83F4E"/>
    <w:rsid w:val="00B843B7"/>
    <w:rsid w:val="00B84F41"/>
    <w:rsid w:val="00B86001"/>
    <w:rsid w:val="00B86B9A"/>
    <w:rsid w:val="00B876E6"/>
    <w:rsid w:val="00B918AC"/>
    <w:rsid w:val="00B91C30"/>
    <w:rsid w:val="00B92476"/>
    <w:rsid w:val="00B92A7D"/>
    <w:rsid w:val="00B9335B"/>
    <w:rsid w:val="00B93A0A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0950"/>
    <w:rsid w:val="00BB1BF6"/>
    <w:rsid w:val="00BB2352"/>
    <w:rsid w:val="00BB2775"/>
    <w:rsid w:val="00BB3B86"/>
    <w:rsid w:val="00BB5645"/>
    <w:rsid w:val="00BB5DFC"/>
    <w:rsid w:val="00BB6130"/>
    <w:rsid w:val="00BB794D"/>
    <w:rsid w:val="00BC019A"/>
    <w:rsid w:val="00BC095A"/>
    <w:rsid w:val="00BC0C8B"/>
    <w:rsid w:val="00BC1C6F"/>
    <w:rsid w:val="00BC25AF"/>
    <w:rsid w:val="00BC30AA"/>
    <w:rsid w:val="00BC391C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B34"/>
    <w:rsid w:val="00BD6BB8"/>
    <w:rsid w:val="00BD746D"/>
    <w:rsid w:val="00BE1F9C"/>
    <w:rsid w:val="00BE2B20"/>
    <w:rsid w:val="00BE2E94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4416"/>
    <w:rsid w:val="00C259BF"/>
    <w:rsid w:val="00C268D1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A25"/>
    <w:rsid w:val="00C41FB4"/>
    <w:rsid w:val="00C43FE0"/>
    <w:rsid w:val="00C4494A"/>
    <w:rsid w:val="00C4522A"/>
    <w:rsid w:val="00C47F3E"/>
    <w:rsid w:val="00C508F4"/>
    <w:rsid w:val="00C50E8C"/>
    <w:rsid w:val="00C515D9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569F"/>
    <w:rsid w:val="00C56130"/>
    <w:rsid w:val="00C56A9B"/>
    <w:rsid w:val="00C56D14"/>
    <w:rsid w:val="00C57085"/>
    <w:rsid w:val="00C60C31"/>
    <w:rsid w:val="00C620B3"/>
    <w:rsid w:val="00C628B1"/>
    <w:rsid w:val="00C63287"/>
    <w:rsid w:val="00C6535C"/>
    <w:rsid w:val="00C657A8"/>
    <w:rsid w:val="00C65F29"/>
    <w:rsid w:val="00C66BA2"/>
    <w:rsid w:val="00C66CB1"/>
    <w:rsid w:val="00C671E2"/>
    <w:rsid w:val="00C6728B"/>
    <w:rsid w:val="00C67754"/>
    <w:rsid w:val="00C70A50"/>
    <w:rsid w:val="00C72ED8"/>
    <w:rsid w:val="00C74D7B"/>
    <w:rsid w:val="00C77243"/>
    <w:rsid w:val="00C77298"/>
    <w:rsid w:val="00C777F1"/>
    <w:rsid w:val="00C77E55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87EEE"/>
    <w:rsid w:val="00C9025D"/>
    <w:rsid w:val="00C911BC"/>
    <w:rsid w:val="00C91345"/>
    <w:rsid w:val="00C9268C"/>
    <w:rsid w:val="00C92F36"/>
    <w:rsid w:val="00C93D91"/>
    <w:rsid w:val="00C9436E"/>
    <w:rsid w:val="00C95985"/>
    <w:rsid w:val="00C95A3E"/>
    <w:rsid w:val="00C9778B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1F8"/>
    <w:rsid w:val="00CC2E8A"/>
    <w:rsid w:val="00CC3401"/>
    <w:rsid w:val="00CC39F9"/>
    <w:rsid w:val="00CC3FEA"/>
    <w:rsid w:val="00CC4195"/>
    <w:rsid w:val="00CC4988"/>
    <w:rsid w:val="00CC5026"/>
    <w:rsid w:val="00CC5F55"/>
    <w:rsid w:val="00CC63D6"/>
    <w:rsid w:val="00CC68D0"/>
    <w:rsid w:val="00CC72C3"/>
    <w:rsid w:val="00CD041E"/>
    <w:rsid w:val="00CD057D"/>
    <w:rsid w:val="00CD0993"/>
    <w:rsid w:val="00CD0C26"/>
    <w:rsid w:val="00CD1D0E"/>
    <w:rsid w:val="00CD2451"/>
    <w:rsid w:val="00CD3161"/>
    <w:rsid w:val="00CD330F"/>
    <w:rsid w:val="00CD3E44"/>
    <w:rsid w:val="00CD4275"/>
    <w:rsid w:val="00CD4AC6"/>
    <w:rsid w:val="00CD5099"/>
    <w:rsid w:val="00CD5E77"/>
    <w:rsid w:val="00CD6101"/>
    <w:rsid w:val="00CD698D"/>
    <w:rsid w:val="00CD7372"/>
    <w:rsid w:val="00CD7AA5"/>
    <w:rsid w:val="00CE041C"/>
    <w:rsid w:val="00CE0625"/>
    <w:rsid w:val="00CE0B19"/>
    <w:rsid w:val="00CE0BFA"/>
    <w:rsid w:val="00CE18AB"/>
    <w:rsid w:val="00CE2362"/>
    <w:rsid w:val="00CE2A43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2C0B"/>
    <w:rsid w:val="00CF39F2"/>
    <w:rsid w:val="00CF3B1F"/>
    <w:rsid w:val="00CF46BF"/>
    <w:rsid w:val="00CF5C5A"/>
    <w:rsid w:val="00CF6AEA"/>
    <w:rsid w:val="00D00537"/>
    <w:rsid w:val="00D00932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13ED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4991"/>
    <w:rsid w:val="00D25772"/>
    <w:rsid w:val="00D25A5F"/>
    <w:rsid w:val="00D26ED8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00F"/>
    <w:rsid w:val="00D44254"/>
    <w:rsid w:val="00D45108"/>
    <w:rsid w:val="00D4618B"/>
    <w:rsid w:val="00D46E6D"/>
    <w:rsid w:val="00D47AEF"/>
    <w:rsid w:val="00D50255"/>
    <w:rsid w:val="00D50913"/>
    <w:rsid w:val="00D5224C"/>
    <w:rsid w:val="00D525A2"/>
    <w:rsid w:val="00D5292B"/>
    <w:rsid w:val="00D52BD7"/>
    <w:rsid w:val="00D53253"/>
    <w:rsid w:val="00D55606"/>
    <w:rsid w:val="00D56B68"/>
    <w:rsid w:val="00D57575"/>
    <w:rsid w:val="00D601CF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259D"/>
    <w:rsid w:val="00D729BD"/>
    <w:rsid w:val="00D72CE6"/>
    <w:rsid w:val="00D7387B"/>
    <w:rsid w:val="00D74400"/>
    <w:rsid w:val="00D752FD"/>
    <w:rsid w:val="00D757B0"/>
    <w:rsid w:val="00D76235"/>
    <w:rsid w:val="00D76811"/>
    <w:rsid w:val="00D76939"/>
    <w:rsid w:val="00D76A0B"/>
    <w:rsid w:val="00D80AF4"/>
    <w:rsid w:val="00D80B6A"/>
    <w:rsid w:val="00D8215F"/>
    <w:rsid w:val="00D82982"/>
    <w:rsid w:val="00D83176"/>
    <w:rsid w:val="00D83EBA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8BF"/>
    <w:rsid w:val="00DB1A9B"/>
    <w:rsid w:val="00DB1AFD"/>
    <w:rsid w:val="00DB3570"/>
    <w:rsid w:val="00DB3862"/>
    <w:rsid w:val="00DB3DEB"/>
    <w:rsid w:val="00DB5720"/>
    <w:rsid w:val="00DB68E3"/>
    <w:rsid w:val="00DB6C54"/>
    <w:rsid w:val="00DC0D26"/>
    <w:rsid w:val="00DC13A2"/>
    <w:rsid w:val="00DC216E"/>
    <w:rsid w:val="00DC31B1"/>
    <w:rsid w:val="00DC3AAA"/>
    <w:rsid w:val="00DC5040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862"/>
    <w:rsid w:val="00DD2D1D"/>
    <w:rsid w:val="00DD45E5"/>
    <w:rsid w:val="00DD4ED9"/>
    <w:rsid w:val="00DD50D9"/>
    <w:rsid w:val="00DD50DA"/>
    <w:rsid w:val="00DD52AA"/>
    <w:rsid w:val="00DD53E1"/>
    <w:rsid w:val="00DD7F13"/>
    <w:rsid w:val="00DE237C"/>
    <w:rsid w:val="00DE2B66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3BF9"/>
    <w:rsid w:val="00DF4AA6"/>
    <w:rsid w:val="00DF6448"/>
    <w:rsid w:val="00DF69F6"/>
    <w:rsid w:val="00DF6DB3"/>
    <w:rsid w:val="00E01AB4"/>
    <w:rsid w:val="00E029A5"/>
    <w:rsid w:val="00E04501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5E8"/>
    <w:rsid w:val="00E44D07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93E"/>
    <w:rsid w:val="00E75AF3"/>
    <w:rsid w:val="00E770DC"/>
    <w:rsid w:val="00E77188"/>
    <w:rsid w:val="00E7733B"/>
    <w:rsid w:val="00E777D7"/>
    <w:rsid w:val="00E77B87"/>
    <w:rsid w:val="00E8107F"/>
    <w:rsid w:val="00E81450"/>
    <w:rsid w:val="00E814FE"/>
    <w:rsid w:val="00E819BC"/>
    <w:rsid w:val="00E81B2D"/>
    <w:rsid w:val="00E83DFE"/>
    <w:rsid w:val="00E83E43"/>
    <w:rsid w:val="00E847DB"/>
    <w:rsid w:val="00E8672F"/>
    <w:rsid w:val="00E871F3"/>
    <w:rsid w:val="00E8742B"/>
    <w:rsid w:val="00E877C8"/>
    <w:rsid w:val="00E906B3"/>
    <w:rsid w:val="00E9073C"/>
    <w:rsid w:val="00E919C5"/>
    <w:rsid w:val="00E932BE"/>
    <w:rsid w:val="00E93873"/>
    <w:rsid w:val="00E93BB4"/>
    <w:rsid w:val="00E93F86"/>
    <w:rsid w:val="00E94182"/>
    <w:rsid w:val="00E9504A"/>
    <w:rsid w:val="00E96706"/>
    <w:rsid w:val="00E972AB"/>
    <w:rsid w:val="00E97CAA"/>
    <w:rsid w:val="00EA09E2"/>
    <w:rsid w:val="00EA1E6C"/>
    <w:rsid w:val="00EA1FFA"/>
    <w:rsid w:val="00EA442A"/>
    <w:rsid w:val="00EA498B"/>
    <w:rsid w:val="00EA573A"/>
    <w:rsid w:val="00EA6BD9"/>
    <w:rsid w:val="00EA73DF"/>
    <w:rsid w:val="00EA7D1D"/>
    <w:rsid w:val="00EA7E97"/>
    <w:rsid w:val="00EB0148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484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32F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981"/>
    <w:rsid w:val="00EE5485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DEF"/>
    <w:rsid w:val="00EF67F0"/>
    <w:rsid w:val="00EF75CB"/>
    <w:rsid w:val="00EF7CBD"/>
    <w:rsid w:val="00F0037F"/>
    <w:rsid w:val="00F0098D"/>
    <w:rsid w:val="00F01341"/>
    <w:rsid w:val="00F01CE5"/>
    <w:rsid w:val="00F01F97"/>
    <w:rsid w:val="00F03645"/>
    <w:rsid w:val="00F053E3"/>
    <w:rsid w:val="00F054B9"/>
    <w:rsid w:val="00F06779"/>
    <w:rsid w:val="00F0717D"/>
    <w:rsid w:val="00F11469"/>
    <w:rsid w:val="00F11524"/>
    <w:rsid w:val="00F11B42"/>
    <w:rsid w:val="00F12C50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BF9"/>
    <w:rsid w:val="00F32F07"/>
    <w:rsid w:val="00F341BE"/>
    <w:rsid w:val="00F35517"/>
    <w:rsid w:val="00F3685C"/>
    <w:rsid w:val="00F41CE1"/>
    <w:rsid w:val="00F423C5"/>
    <w:rsid w:val="00F43D5E"/>
    <w:rsid w:val="00F43E17"/>
    <w:rsid w:val="00F44707"/>
    <w:rsid w:val="00F44B1A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111F"/>
    <w:rsid w:val="00F73479"/>
    <w:rsid w:val="00F7580F"/>
    <w:rsid w:val="00F75B69"/>
    <w:rsid w:val="00F75DFD"/>
    <w:rsid w:val="00F767D7"/>
    <w:rsid w:val="00F76AF6"/>
    <w:rsid w:val="00F76F15"/>
    <w:rsid w:val="00F770AB"/>
    <w:rsid w:val="00F8093E"/>
    <w:rsid w:val="00F80EF5"/>
    <w:rsid w:val="00F82F4E"/>
    <w:rsid w:val="00F83E9A"/>
    <w:rsid w:val="00F847A9"/>
    <w:rsid w:val="00F84887"/>
    <w:rsid w:val="00F8537A"/>
    <w:rsid w:val="00F8616F"/>
    <w:rsid w:val="00F867B9"/>
    <w:rsid w:val="00F90186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3724"/>
    <w:rsid w:val="00FA485A"/>
    <w:rsid w:val="00FA4BD6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7C9"/>
    <w:rsid w:val="00FB7ED8"/>
    <w:rsid w:val="00FC3014"/>
    <w:rsid w:val="00FC3A1C"/>
    <w:rsid w:val="00FC3B55"/>
    <w:rsid w:val="00FC3E53"/>
    <w:rsid w:val="00FC468E"/>
    <w:rsid w:val="00FC5623"/>
    <w:rsid w:val="00FC5B8A"/>
    <w:rsid w:val="00FC60A7"/>
    <w:rsid w:val="00FC75B0"/>
    <w:rsid w:val="00FC75C1"/>
    <w:rsid w:val="00FD01B4"/>
    <w:rsid w:val="00FD22E5"/>
    <w:rsid w:val="00FD38CC"/>
    <w:rsid w:val="00FD3F6B"/>
    <w:rsid w:val="00FD44EF"/>
    <w:rsid w:val="00FD6A6F"/>
    <w:rsid w:val="00FD7716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CF11E6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5F6E9-ECE7-4CE3-814E-1EE760913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997</Words>
  <Characters>5686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2022-11-11T16:01:00Z</dcterms:created>
  <dcterms:modified xsi:type="dcterms:W3CDTF">2022-11-11T16:01:00Z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2022-09-21T17:01:22Z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1616a4f2-78f7-4d13-ac94-62c010c1e754</vt:lpwstr>
  </property>
  <property fmtid="{D5CDD505-2E9C-101B-9397-08002B2CF9AE}" pid="28" name="MSIP_Label_9764cdcd-3664-4d05-9615-7cbf65a4f0a8_ContentBits">
    <vt:lpwstr>0</vt:lpwstr>
  </property>
</Properties>
</file>