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CA82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2022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R5s221</w:t>
        </w:r>
        <w:r w:rsidR="004E4A96">
          <w:rPr>
            <w:b/>
            <w:i/>
            <w:noProof/>
            <w:sz w:val="28"/>
          </w:rPr>
          <w:t>285</w:t>
        </w:r>
      </w:fldSimple>
    </w:p>
    <w:p w14:paraId="7CB45193" w14:textId="77777777" w:rsidR="001E41F3" w:rsidRDefault="00650D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Dec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50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50D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05A1C" w:rsidR="001E41F3" w:rsidRPr="00410371" w:rsidRDefault="004E4A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854657" w:rsidR="001E41F3" w:rsidRPr="00410371" w:rsidRDefault="00650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4E4A96">
                <w:rPr>
                  <w:b/>
                  <w:noProof/>
                  <w:sz w:val="28"/>
                </w:rPr>
                <w:t>5.0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50D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MCData test case 6.1.3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50D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7B48A7" w:rsidR="001E41F3" w:rsidRDefault="004D05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50D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50D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0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A4CD8" w:rsidR="001E41F3" w:rsidRDefault="00650D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4E4A96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5B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05BB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4E774" w:rsidR="004D05BB" w:rsidRDefault="004D05BB" w:rsidP="004D05BB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MCData TC 6.1.3 to the MCX ATS</w:t>
            </w:r>
          </w:p>
        </w:tc>
      </w:tr>
      <w:tr w:rsidR="004D05B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05BB" w:rsidRDefault="004D05BB" w:rsidP="004D05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05BB" w:rsidRDefault="004D05BB" w:rsidP="004D0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5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05BB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2D4B8" w:rsidR="004D05BB" w:rsidRDefault="004D05BB" w:rsidP="004D05BB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r>
              <w:rPr>
                <w:lang w:val="es-ES"/>
              </w:rPr>
              <w:t>See detailed change description for further information.</w:t>
            </w:r>
          </w:p>
        </w:tc>
      </w:tr>
      <w:tr w:rsidR="004D05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05BB" w:rsidRDefault="004D05BB" w:rsidP="004D05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05BB" w:rsidRDefault="004D05BB" w:rsidP="004D0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5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05BB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9A3FAF" w:rsidR="004D05BB" w:rsidRDefault="004D05BB" w:rsidP="004D05BB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4D05BB" w14:paraId="034AF533" w14:textId="77777777" w:rsidTr="00547111">
        <w:tc>
          <w:tcPr>
            <w:tcW w:w="2694" w:type="dxa"/>
            <w:gridSpan w:val="2"/>
          </w:tcPr>
          <w:p w14:paraId="39D9EB5B" w14:textId="77777777" w:rsidR="004D05BB" w:rsidRDefault="004D05BB" w:rsidP="004D05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05BB" w:rsidRDefault="004D05BB" w:rsidP="004D0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5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05BB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19805" w:rsidR="004D05BB" w:rsidRDefault="004D05BB" w:rsidP="004D05BB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6.1.3.MCData</w:t>
            </w:r>
          </w:p>
        </w:tc>
      </w:tr>
      <w:tr w:rsidR="004D05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05BB" w:rsidRDefault="004D05BB" w:rsidP="004D05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05BB" w:rsidRDefault="004D05BB" w:rsidP="004D0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5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05BB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05BB" w:rsidRDefault="004D05BB" w:rsidP="004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05BB" w:rsidRDefault="004D05BB" w:rsidP="004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05BB" w:rsidRDefault="004D05BB" w:rsidP="004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05BB" w:rsidRDefault="004D05BB" w:rsidP="004D05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05BB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05BB" w:rsidRDefault="004D05BB" w:rsidP="004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C945F" w:rsidR="004D05BB" w:rsidRDefault="006C71CF" w:rsidP="004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05BB" w:rsidRDefault="004D05BB" w:rsidP="004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05BB" w:rsidRDefault="004D05BB" w:rsidP="004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05BB" w:rsidRDefault="004D05BB" w:rsidP="004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05BB" w:rsidRDefault="004D05BB" w:rsidP="004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4E13E" w:rsidR="004D05BB" w:rsidRDefault="006C71CF" w:rsidP="004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05BB" w:rsidRDefault="004D05BB" w:rsidP="004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D05BB" w:rsidRDefault="004D05BB" w:rsidP="004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05BB" w:rsidRDefault="004D05BB" w:rsidP="004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05BB" w:rsidRDefault="004D05BB" w:rsidP="004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51F479" w:rsidR="004D05BB" w:rsidRDefault="006C71CF" w:rsidP="004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05BB" w:rsidRDefault="004D05BB" w:rsidP="004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05BB" w:rsidRDefault="004D05BB" w:rsidP="004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5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05BB" w:rsidRDefault="004D05BB" w:rsidP="004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05BB" w:rsidRDefault="004D05BB" w:rsidP="004D05BB">
            <w:pPr>
              <w:pStyle w:val="CRCoverPage"/>
              <w:spacing w:after="0"/>
              <w:rPr>
                <w:noProof/>
              </w:rPr>
            </w:pPr>
          </w:p>
        </w:tc>
      </w:tr>
      <w:tr w:rsidR="004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05BB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3FBBB2" w:rsidR="004D05BB" w:rsidRDefault="004D05BB" w:rsidP="004D0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</w:t>
            </w:r>
            <w:r>
              <w:rPr>
                <w:noProof/>
              </w:rPr>
              <w:t>1007</w:t>
            </w:r>
          </w:p>
        </w:tc>
      </w:tr>
      <w:tr w:rsidR="004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05BB" w:rsidRPr="008863B9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05BB" w:rsidRPr="008863B9" w:rsidRDefault="004D05BB" w:rsidP="004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05BB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05BB" w:rsidRDefault="004D05BB" w:rsidP="004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16358" w14:textId="77777777" w:rsidR="004D05BB" w:rsidRDefault="004D05BB" w:rsidP="004D05BB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34AD0AB3" w14:textId="77777777" w:rsidR="004D05BB" w:rsidRDefault="004D05BB" w:rsidP="004D05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793A5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Overview</w:t>
      </w:r>
      <w:r>
        <w:tab/>
      </w:r>
      <w:r>
        <w:fldChar w:fldCharType="begin"/>
      </w:r>
      <w:r>
        <w:instrText xml:space="preserve"> PAGEREF _Toc110857556 \h </w:instrText>
      </w:r>
      <w:r>
        <w:fldChar w:fldCharType="separate"/>
      </w:r>
      <w:r>
        <w:t>3</w:t>
      </w:r>
      <w:r>
        <w:fldChar w:fldCharType="end"/>
      </w:r>
    </w:p>
    <w:p w14:paraId="6D8045DF" w14:textId="77777777" w:rsidR="004D05BB" w:rsidRDefault="004D05BB" w:rsidP="004D05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_Toc110857557 \h </w:instrText>
      </w:r>
      <w:r>
        <w:fldChar w:fldCharType="separate"/>
      </w:r>
      <w:r>
        <w:t>3</w:t>
      </w:r>
      <w:r>
        <w:fldChar w:fldCharType="end"/>
      </w:r>
    </w:p>
    <w:p w14:paraId="6D057BD6" w14:textId="77777777" w:rsidR="004D05BB" w:rsidRDefault="004D05BB" w:rsidP="004D05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_Toc110857558 \h </w:instrText>
      </w:r>
      <w:r>
        <w:fldChar w:fldCharType="separate"/>
      </w:r>
      <w:r>
        <w:t>3</w:t>
      </w:r>
      <w:r>
        <w:fldChar w:fldCharType="end"/>
      </w:r>
    </w:p>
    <w:p w14:paraId="066CBC74" w14:textId="77777777" w:rsidR="004D05BB" w:rsidRDefault="004D05BB" w:rsidP="004D05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_Toc110857559 \h </w:instrText>
      </w:r>
      <w:r>
        <w:fldChar w:fldCharType="separate"/>
      </w:r>
      <w:r>
        <w:t>3</w:t>
      </w:r>
      <w:r>
        <w:fldChar w:fldCharType="end"/>
      </w:r>
    </w:p>
    <w:p w14:paraId="14865D6C" w14:textId="77777777" w:rsidR="004D05BB" w:rsidRDefault="004D05BB" w:rsidP="004D05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_Toc110857560 \h </w:instrText>
      </w:r>
      <w:r>
        <w:fldChar w:fldCharType="separate"/>
      </w:r>
      <w:r>
        <w:t>3</w:t>
      </w:r>
      <w:r>
        <w:fldChar w:fldCharType="end"/>
      </w:r>
    </w:p>
    <w:p w14:paraId="01BAC351" w14:textId="77777777" w:rsidR="004D05BB" w:rsidRDefault="004D05BB" w:rsidP="004D05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Nemergent Solutions Client v7.</w:t>
      </w:r>
      <w:r>
        <w:rPr>
          <w:b/>
        </w:rPr>
        <w:t>0</w:t>
      </w:r>
      <w:r>
        <w:tab/>
      </w:r>
      <w:r>
        <w:fldChar w:fldCharType="begin"/>
      </w:r>
      <w:r>
        <w:instrText xml:space="preserve"> PAGEREF _Toc110857561 \h </w:instrText>
      </w:r>
      <w:r>
        <w:fldChar w:fldCharType="separate"/>
      </w:r>
      <w:r>
        <w:t>3</w:t>
      </w:r>
      <w:r>
        <w:fldChar w:fldCharType="end"/>
      </w:r>
    </w:p>
    <w:p w14:paraId="74E3AE0C" w14:textId="77777777" w:rsidR="004D05BB" w:rsidRDefault="004D05BB" w:rsidP="004D05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References</w:t>
      </w:r>
      <w:r>
        <w:tab/>
      </w:r>
      <w:r>
        <w:fldChar w:fldCharType="begin"/>
      </w:r>
      <w:r>
        <w:instrText xml:space="preserve"> PAGEREF _Toc110857562 \h </w:instrText>
      </w:r>
      <w:r>
        <w:fldChar w:fldCharType="separate"/>
      </w:r>
      <w:r>
        <w:t>4</w:t>
      </w:r>
      <w:r>
        <w:fldChar w:fldCharType="end"/>
      </w:r>
    </w:p>
    <w:p w14:paraId="5D990855" w14:textId="77777777" w:rsidR="004D05BB" w:rsidRDefault="004D05BB" w:rsidP="004D05BB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52E18D1A" w14:textId="77777777" w:rsidR="004D05BB" w:rsidRDefault="004D05BB" w:rsidP="004D05BB">
      <w:pPr>
        <w:pageBreakBefore/>
        <w:rPr>
          <w:rFonts w:ascii="Calibri" w:hAnsi="Calibri" w:cs="Calibri"/>
          <w:b/>
          <w:lang w:val="pt-BR" w:eastAsia="ja-JP"/>
        </w:rPr>
      </w:pPr>
    </w:p>
    <w:p w14:paraId="31EF11B0" w14:textId="77777777" w:rsidR="004D05BB" w:rsidRPr="009C2813" w:rsidRDefault="004D05BB" w:rsidP="004D05BB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1" w:name="_Toc122434485"/>
      <w:bookmarkStart w:id="2" w:name="_Toc110857556"/>
      <w:r w:rsidRPr="009C2813">
        <w:rPr>
          <w:b/>
        </w:rPr>
        <w:t>Overview</w:t>
      </w:r>
      <w:bookmarkEnd w:id="1"/>
      <w:bookmarkEnd w:id="2"/>
    </w:p>
    <w:p w14:paraId="3B864E5A" w14:textId="6FCA9680" w:rsidR="004D05BB" w:rsidRPr="00533D9C" w:rsidRDefault="004D05BB" w:rsidP="004D05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 w:rsidR="00CE08F2">
        <w:rPr>
          <w:rFonts w:cs="Arial"/>
          <w:sz w:val="24"/>
          <w:szCs w:val="24"/>
          <w:lang w:val="en-US"/>
        </w:rPr>
        <w:t>6.1.3</w:t>
      </w:r>
      <w:r w:rsidRPr="00022631">
        <w:rPr>
          <w:rFonts w:cs="Arial"/>
          <w:color w:val="000000"/>
          <w:sz w:val="24"/>
          <w:szCs w:val="24"/>
          <w:lang w:eastAsia="ja-JP"/>
        </w:rPr>
        <w:t>.MCData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533D9C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 xml:space="preserve">23 </w:t>
      </w:r>
      <w:r w:rsidRPr="00533D9C">
        <w:rPr>
          <w:rFonts w:cs="Arial"/>
          <w:sz w:val="24"/>
          <w:szCs w:val="24"/>
          <w:lang w:val="en-US"/>
        </w:rPr>
        <w:t xml:space="preserve">test suite. </w:t>
      </w:r>
    </w:p>
    <w:p w14:paraId="2A789C20" w14:textId="77777777" w:rsidR="004D05BB" w:rsidRPr="00533D9C" w:rsidRDefault="004D05BB" w:rsidP="004D05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700A51C3" w14:textId="77777777" w:rsidR="004D05BB" w:rsidRPr="009C2813" w:rsidRDefault="004D05BB" w:rsidP="004D05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5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56EF9362" w14:textId="77777777" w:rsidR="004D05BB" w:rsidRPr="009C2813" w:rsidRDefault="004D05BB" w:rsidP="004D05BB">
      <w:pPr>
        <w:pStyle w:val="Heading2"/>
        <w:rPr>
          <w:b/>
        </w:rPr>
      </w:pPr>
      <w:bookmarkStart w:id="3" w:name="_Toc110857557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3FF60605" w14:textId="04270AC4" w:rsidR="004D05BB" w:rsidRPr="009C2813" w:rsidRDefault="004D05BB" w:rsidP="004D05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CE08F2" w:rsidRPr="00CE08F2">
        <w:rPr>
          <w:rFonts w:cs="Arial"/>
          <w:bCs/>
          <w:sz w:val="24"/>
          <w:szCs w:val="24"/>
          <w:lang w:eastAsia="ja-JP"/>
        </w:rPr>
        <w:t>6.1.3</w:t>
      </w:r>
      <w:r w:rsidRPr="00022631">
        <w:rPr>
          <w:rFonts w:cs="Arial"/>
          <w:color w:val="000000"/>
          <w:sz w:val="24"/>
          <w:szCs w:val="24"/>
          <w:lang w:eastAsia="ja-JP"/>
        </w:rPr>
        <w:t>.MC</w:t>
      </w:r>
      <w:r>
        <w:rPr>
          <w:rFonts w:cs="Arial"/>
          <w:color w:val="000000"/>
          <w:sz w:val="24"/>
          <w:szCs w:val="24"/>
          <w:lang w:eastAsia="ja-JP"/>
        </w:rPr>
        <w:t>Data</w:t>
      </w:r>
    </w:p>
    <w:p w14:paraId="5C51CB7A" w14:textId="77777777" w:rsidR="004D05BB" w:rsidRPr="009C2813" w:rsidRDefault="004D05BB" w:rsidP="004D05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>23</w:t>
      </w:r>
    </w:p>
    <w:p w14:paraId="48F7E31B" w14:textId="77777777" w:rsidR="004D05BB" w:rsidRPr="009C2813" w:rsidRDefault="004D05BB" w:rsidP="004D05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68D07034" w14:textId="77777777" w:rsidR="004D05BB" w:rsidRPr="009C2813" w:rsidRDefault="004D05BB" w:rsidP="004D05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1F6D5C3A" w14:textId="77777777" w:rsidR="004D05BB" w:rsidRPr="009C2813" w:rsidRDefault="004D05BB" w:rsidP="004D05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177CEAC" w14:textId="77777777" w:rsidR="004D05BB" w:rsidRPr="00533D9C" w:rsidRDefault="004D05BB" w:rsidP="004D05BB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77086936"/>
      <w:bookmarkStart w:id="8" w:name="_Toc84500499"/>
      <w:bookmarkStart w:id="9" w:name="_Toc93054712"/>
      <w:bookmarkStart w:id="10" w:name="_Toc93301316"/>
      <w:bookmarkStart w:id="11" w:name="_Toc93301737"/>
      <w:bookmarkStart w:id="12" w:name="_Toc93302554"/>
      <w:bookmarkStart w:id="13" w:name="_Toc93302987"/>
      <w:bookmarkStart w:id="14" w:name="_Toc93303015"/>
      <w:bookmarkStart w:id="15" w:name="_Toc110857558"/>
      <w:r w:rsidRPr="00533D9C">
        <w:rPr>
          <w:b/>
        </w:rPr>
        <w:t>Corrections required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C407FC4" w14:textId="77777777" w:rsidR="004D05BB" w:rsidRDefault="004D05BB" w:rsidP="004D05BB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41724F88" w14:textId="77777777" w:rsidR="004D05BB" w:rsidRPr="009C2813" w:rsidRDefault="004D05BB" w:rsidP="004D05BB">
      <w:pPr>
        <w:pStyle w:val="Heading1"/>
        <w:rPr>
          <w:b/>
        </w:rPr>
      </w:pPr>
      <w:bookmarkStart w:id="16" w:name="_Toc68002782"/>
      <w:bookmarkStart w:id="17" w:name="_Toc110857559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5961D944" w14:textId="77777777" w:rsidR="004D05BB" w:rsidRPr="009C2813" w:rsidRDefault="004D05BB" w:rsidP="004D05BB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19D8DCC6" w14:textId="77777777" w:rsidR="004D05BB" w:rsidRPr="009C2813" w:rsidRDefault="004D05BB" w:rsidP="004D05BB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2F9A4DF4" w14:textId="77777777" w:rsidR="004D05BB" w:rsidRPr="009C2813" w:rsidRDefault="004D05BB" w:rsidP="004D05BB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6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4DAD620E" w14:textId="77777777" w:rsidR="004D05BB" w:rsidRPr="009C2813" w:rsidRDefault="004D05BB" w:rsidP="004D05BB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7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F9799D1" w14:textId="77777777" w:rsidR="004D05BB" w:rsidRPr="009C2813" w:rsidRDefault="004D05BB" w:rsidP="004D05BB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45F49B87" w14:textId="77777777" w:rsidR="004D05BB" w:rsidRPr="009C2813" w:rsidRDefault="004D05BB" w:rsidP="004D05BB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53FF5126" w14:textId="77777777" w:rsidR="004D05BB" w:rsidRPr="009C2813" w:rsidRDefault="004D05BB" w:rsidP="004D05BB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04D9071C" w14:textId="77777777" w:rsidR="004D05BB" w:rsidRPr="009C2813" w:rsidRDefault="004D05BB" w:rsidP="004D05BB">
      <w:pPr>
        <w:pStyle w:val="Heading1"/>
        <w:rPr>
          <w:b/>
        </w:rPr>
      </w:pPr>
      <w:bookmarkStart w:id="18" w:name="_Toc68002783"/>
      <w:bookmarkStart w:id="19" w:name="_Toc110857560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14F26AA8" w14:textId="77777777" w:rsidR="004D05BB" w:rsidRPr="009C2813" w:rsidRDefault="004D05BB" w:rsidP="004D05BB">
      <w:pPr>
        <w:pStyle w:val="Heading2"/>
        <w:rPr>
          <w:b/>
        </w:rPr>
      </w:pPr>
      <w:bookmarkStart w:id="20" w:name="_Toc54888067"/>
      <w:bookmarkStart w:id="21" w:name="_Toc68002784"/>
      <w:bookmarkStart w:id="22" w:name="_Toc110857561"/>
      <w:r w:rsidRPr="009C2813">
        <w:rPr>
          <w:b/>
        </w:rPr>
        <w:t>Nemergent Solutions Client v7.</w:t>
      </w:r>
      <w:bookmarkEnd w:id="20"/>
      <w:bookmarkEnd w:id="21"/>
      <w:bookmarkEnd w:id="22"/>
      <w:r>
        <w:rPr>
          <w:b/>
        </w:rPr>
        <w:t>0</w:t>
      </w:r>
    </w:p>
    <w:p w14:paraId="32F26C53" w14:textId="77777777" w:rsidR="004D05BB" w:rsidRPr="009C2813" w:rsidRDefault="004D05BB" w:rsidP="004D05BB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</w:t>
      </w:r>
      <w:r>
        <w:rPr>
          <w:rFonts w:cs="Arial"/>
          <w:sz w:val="24"/>
          <w:szCs w:val="24"/>
        </w:rPr>
        <w:t>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193275F6" w14:textId="77777777" w:rsidR="004D05BB" w:rsidRPr="009C2813" w:rsidRDefault="004D05BB" w:rsidP="004D05BB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3FE40E9F" w14:textId="09000D60" w:rsidR="004D05BB" w:rsidRPr="009C2813" w:rsidRDefault="004D05BB" w:rsidP="004D05BB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CE08F2">
        <w:rPr>
          <w:rFonts w:cs="Arial"/>
          <w:sz w:val="24"/>
          <w:szCs w:val="24"/>
        </w:rPr>
        <w:t>6.1.3</w:t>
      </w:r>
      <w:r>
        <w:rPr>
          <w:rFonts w:cs="Arial"/>
          <w:sz w:val="24"/>
          <w:szCs w:val="24"/>
        </w:rPr>
        <w:t>.</w:t>
      </w:r>
      <w:r w:rsidRPr="00022631">
        <w:rPr>
          <w:rFonts w:cs="Arial"/>
          <w:color w:val="000000"/>
          <w:sz w:val="24"/>
          <w:szCs w:val="24"/>
          <w:lang w:eastAsia="ja-JP"/>
        </w:rPr>
        <w:t>MC</w:t>
      </w:r>
      <w:r>
        <w:rPr>
          <w:rFonts w:cs="Arial"/>
          <w:color w:val="000000"/>
          <w:sz w:val="24"/>
          <w:szCs w:val="24"/>
          <w:lang w:eastAsia="ja-JP"/>
        </w:rPr>
        <w:t>Data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2B11C2B4" w14:textId="77777777" w:rsidR="004D05BB" w:rsidRPr="009C2813" w:rsidRDefault="004D05BB" w:rsidP="004D05BB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63673E2B" w14:textId="77777777" w:rsidR="004D05BB" w:rsidRPr="009C2813" w:rsidRDefault="004D05BB" w:rsidP="004D05BB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0AC8DC1A" w14:textId="77777777" w:rsidR="004D05BB" w:rsidRPr="009C2813" w:rsidRDefault="004D05BB" w:rsidP="004D05BB">
      <w:pPr>
        <w:suppressAutoHyphens/>
        <w:ind w:left="360"/>
        <w:rPr>
          <w:sz w:val="24"/>
          <w:szCs w:val="24"/>
        </w:rPr>
      </w:pPr>
    </w:p>
    <w:p w14:paraId="56B09B2C" w14:textId="77777777" w:rsidR="004D05BB" w:rsidRPr="009C2813" w:rsidRDefault="004D05BB" w:rsidP="004D05BB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110857562"/>
      <w:bookmarkStart w:id="28" w:name="_Toc68002785"/>
      <w:r w:rsidRPr="009C2813">
        <w:rPr>
          <w:b/>
        </w:rPr>
        <w:lastRenderedPageBreak/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D05BB" w14:paraId="6185406E" w14:textId="77777777" w:rsidTr="00C27590">
        <w:tc>
          <w:tcPr>
            <w:tcW w:w="709" w:type="dxa"/>
            <w:shd w:val="clear" w:color="auto" w:fill="auto"/>
          </w:tcPr>
          <w:bookmarkEnd w:id="28"/>
          <w:p w14:paraId="503DDCFF" w14:textId="77777777" w:rsidR="004D05BB" w:rsidRPr="009C2813" w:rsidRDefault="004D05BB" w:rsidP="00C27590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7053FFB2" w14:textId="295835DD" w:rsidR="004D05BB" w:rsidRPr="009C2813" w:rsidRDefault="004D05BB" w:rsidP="00C27590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</w:t>
            </w:r>
            <w:r>
              <w:rPr>
                <w:rFonts w:cs="Arial"/>
                <w:b/>
                <w:sz w:val="24"/>
                <w:szCs w:val="24"/>
              </w:rPr>
              <w:t>100</w:t>
            </w:r>
            <w:r w:rsidR="00CE08F2">
              <w:rPr>
                <w:rFonts w:cs="Arial"/>
                <w:b/>
                <w:sz w:val="24"/>
                <w:szCs w:val="24"/>
              </w:rPr>
              <w:t>7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</w:t>
            </w:r>
            <w:r w:rsidRPr="00CF661E">
              <w:rPr>
                <w:rFonts w:cs="Arial"/>
                <w:b/>
                <w:bCs/>
                <w:color w:val="000000"/>
                <w:sz w:val="24"/>
                <w:szCs w:val="24"/>
                <w:lang w:eastAsia="ja-JP"/>
              </w:rPr>
              <w:t>MCData</w:t>
            </w:r>
            <w:r>
              <w:rPr>
                <w:rFonts w:cs="Arial"/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test case </w:t>
            </w:r>
            <w:r w:rsidR="00CE08F2">
              <w:rPr>
                <w:rFonts w:cs="Arial"/>
                <w:b/>
                <w:sz w:val="24"/>
                <w:szCs w:val="24"/>
              </w:rPr>
              <w:t>6.1.3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5005A409" w14:textId="77777777" w:rsidR="004D05BB" w:rsidRDefault="004D05BB" w:rsidP="004D05BB">
      <w:pPr>
        <w:rPr>
          <w:noProof/>
        </w:rPr>
      </w:pPr>
    </w:p>
    <w:p w14:paraId="0372D294" w14:textId="77777777" w:rsidR="004D05BB" w:rsidRDefault="004D05BB" w:rsidP="004D05B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51553" w14:textId="77777777" w:rsidR="00650D90" w:rsidRDefault="00650D90">
      <w:r>
        <w:separator/>
      </w:r>
    </w:p>
  </w:endnote>
  <w:endnote w:type="continuationSeparator" w:id="0">
    <w:p w14:paraId="7B12F49C" w14:textId="77777777" w:rsidR="00650D90" w:rsidRDefault="0065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5B681" w14:textId="77777777" w:rsidR="00650D90" w:rsidRDefault="00650D90">
      <w:r>
        <w:separator/>
      </w:r>
    </w:p>
  </w:footnote>
  <w:footnote w:type="continuationSeparator" w:id="0">
    <w:p w14:paraId="414367FC" w14:textId="77777777" w:rsidR="00650D90" w:rsidRDefault="00650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51B0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EE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CD69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427848661">
    <w:abstractNumId w:val="0"/>
  </w:num>
  <w:num w:numId="2" w16cid:durableId="1166746852">
    <w:abstractNumId w:val="1"/>
  </w:num>
  <w:num w:numId="3" w16cid:durableId="8516071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05BB"/>
    <w:rsid w:val="004E4A96"/>
    <w:rsid w:val="0051580D"/>
    <w:rsid w:val="00547111"/>
    <w:rsid w:val="00592D74"/>
    <w:rsid w:val="005E2C44"/>
    <w:rsid w:val="00621188"/>
    <w:rsid w:val="006257ED"/>
    <w:rsid w:val="00650D90"/>
    <w:rsid w:val="00665C47"/>
    <w:rsid w:val="00695808"/>
    <w:rsid w:val="006B46FB"/>
    <w:rsid w:val="006C71CF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EC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8F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D05BB"/>
    <w:rPr>
      <w:i/>
      <w:iCs/>
    </w:rPr>
  </w:style>
  <w:style w:type="paragraph" w:customStyle="1" w:styleId="Heading">
    <w:name w:val="Heading"/>
    <w:basedOn w:val="Normal"/>
    <w:next w:val="Normal"/>
    <w:rsid w:val="004D05BB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9/xmlenc11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idel.liberal@ehu.eus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2" ma:contentTypeDescription="Crear nuevo documento." ma:contentTypeScope="" ma:versionID="eb5660adfc157733f459f1c74f2a326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6f668cf85dc44b78181a6d06f3e9abd6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470B55-E28F-5F49-9723-544BD68A70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780ADE-5E82-4A37-926B-3B256072F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53874-8D89-4A12-A279-1D484B5D2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473</Words>
  <Characters>4200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1900-01-01T00:14:00Z</cp:lastPrinted>
  <dcterms:created xsi:type="dcterms:W3CDTF">2020-02-03T08:32:00Z</dcterms:created>
  <dcterms:modified xsi:type="dcterms:W3CDTF">2022-11-11T14:09:00Z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R5s221006</vt:lpwstr>
  </property>
  <property fmtid="{D5CDD505-2E9C-101B-9397-08002B2CF9AE}" pid="10" name="Spec#">
    <vt:lpwstr>36.579-5</vt:lpwstr>
  </property>
  <property fmtid="{D5CDD505-2E9C-101B-9397-08002B2CF9AE}" pid="11" name="Cr#">
    <vt:lpwstr>0084</vt:lpwstr>
  </property>
  <property fmtid="{D5CDD505-2E9C-101B-9397-08002B2CF9AE}" pid="12" name="Revision">
    <vt:lpwstr>-</vt:lpwstr>
  </property>
  <property fmtid="{D5CDD505-2E9C-101B-9397-08002B2CF9AE}" pid="13" name="Version">
    <vt:lpwstr>14.7.0</vt:lpwstr>
  </property>
  <property fmtid="{D5CDD505-2E9C-101B-9397-08002B2CF9AE}" pid="14" name="CrTitle">
    <vt:lpwstr>Addition of MCData test case 6.1.3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B</vt:lpwstr>
  </property>
  <property fmtid="{D5CDD505-2E9C-101B-9397-08002B2CF9AE}" pid="19" name="ResDate">
    <vt:lpwstr>2022-08-09</vt:lpwstr>
  </property>
  <property fmtid="{D5CDD505-2E9C-101B-9397-08002B2CF9AE}" pid="20" name="Release">
    <vt:lpwstr>Rel-14</vt:lpwstr>
  </property>
</Properties>
</file>