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0A8692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D70E12">
          <w:rPr>
            <w:b/>
            <w:i/>
            <w:noProof/>
            <w:sz w:val="28"/>
          </w:rPr>
          <w:t>1282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CE82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4C65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D6F41" w:rsidR="001E41F3" w:rsidRPr="00745C21" w:rsidRDefault="00D70E1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5D89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70E12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30AB1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</w:t>
            </w:r>
            <w:r w:rsidR="001D46C8">
              <w:t>4.</w:t>
            </w:r>
            <w:r w:rsidR="00FC66A7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B6D30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</w:t>
            </w:r>
            <w:r w:rsidR="00FC66A7">
              <w:t>9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8C6601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</w:t>
            </w:r>
            <w:r w:rsidR="001461F1">
              <w:t>9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83F9B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</w:t>
            </w:r>
            <w:r w:rsidR="00FC66A7">
              <w:t>9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5FF7C9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</w:t>
      </w:r>
      <w:r w:rsidR="00FC66A7">
        <w:t>9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676383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</w:t>
      </w:r>
      <w:r w:rsidR="00FC66A7">
        <w:t>9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b/>
          <w:lang w:eastAsia="ja-JP"/>
        </w:rPr>
        <w:t>HiSilicon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r>
        <w:rPr>
          <w:rFonts w:cs="Arial"/>
          <w:b/>
        </w:rPr>
        <w:t>HiSilicon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0D4B2C">
        <w:rPr>
          <w:rFonts w:cs="Arial"/>
        </w:rPr>
        <w:t xml:space="preserve">HiSilicon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A9770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</w:t>
      </w:r>
      <w:r w:rsidR="00FC66A7">
        <w:t>9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2E3FFC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</w:t>
      </w:r>
      <w:r w:rsidR="00FC66A7">
        <w:rPr>
          <w:rFonts w:cs="Arial"/>
        </w:rPr>
        <w:t>9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3E9F3DB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 xml:space="preserve">80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</w:t>
            </w:r>
            <w:r w:rsidR="00D52B60">
              <w:rPr>
                <w:rFonts w:cs="Arial"/>
                <w:b/>
                <w:sz w:val="18"/>
              </w:rPr>
              <w:t>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0A8D" w14:textId="77777777" w:rsidR="007A3079" w:rsidRDefault="007A3079">
      <w:r>
        <w:separator/>
      </w:r>
    </w:p>
  </w:endnote>
  <w:endnote w:type="continuationSeparator" w:id="0">
    <w:p w14:paraId="0CAA5417" w14:textId="77777777" w:rsidR="007A3079" w:rsidRDefault="007A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28BCA" w14:textId="77777777" w:rsidR="007A3079" w:rsidRDefault="007A3079">
      <w:r>
        <w:separator/>
      </w:r>
    </w:p>
  </w:footnote>
  <w:footnote w:type="continuationSeparator" w:id="0">
    <w:p w14:paraId="2D8B0E13" w14:textId="77777777" w:rsidR="007A3079" w:rsidRDefault="007A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018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9964271">
    <w:abstractNumId w:val="2"/>
  </w:num>
  <w:num w:numId="3" w16cid:durableId="434718302">
    <w:abstractNumId w:val="0"/>
  </w:num>
  <w:num w:numId="4" w16cid:durableId="1562909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0550773">
    <w:abstractNumId w:val="7"/>
  </w:num>
  <w:num w:numId="6" w16cid:durableId="1228998489">
    <w:abstractNumId w:val="4"/>
  </w:num>
  <w:num w:numId="7" w16cid:durableId="209073266">
    <w:abstractNumId w:val="1"/>
  </w:num>
  <w:num w:numId="8" w16cid:durableId="1195000673">
    <w:abstractNumId w:val="8"/>
  </w:num>
  <w:num w:numId="9" w16cid:durableId="727916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0775376">
    <w:abstractNumId w:val="6"/>
  </w:num>
  <w:num w:numId="11" w16cid:durableId="21177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3079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70E12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51</cp:revision>
  <cp:lastPrinted>1900-01-01T00:00:00Z</cp:lastPrinted>
  <dcterms:created xsi:type="dcterms:W3CDTF">2022-01-24T16:23:00Z</dcterms:created>
  <dcterms:modified xsi:type="dcterms:W3CDTF">2022-11-11T14:02:00Z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