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A4F23" w14:textId="7FD01144" w:rsidR="00B112AB" w:rsidRDefault="00B112AB" w:rsidP="00B11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</w:t>
        </w:r>
        <w:r w:rsidR="004A7C08">
          <w:rPr>
            <w:b/>
            <w:i/>
            <w:noProof/>
            <w:sz w:val="28"/>
          </w:rPr>
          <w:t>1277</w:t>
        </w:r>
      </w:fldSimple>
    </w:p>
    <w:p w14:paraId="29BADDC3" w14:textId="77777777" w:rsidR="00B112AB" w:rsidRDefault="00B112AB" w:rsidP="00B112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12AB" w14:paraId="5394788A" w14:textId="77777777" w:rsidTr="00D50E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A58FC" w14:textId="77777777" w:rsidR="00B112AB" w:rsidRDefault="00B112AB" w:rsidP="00D50E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12AB" w14:paraId="33BFBA2A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11A6F" w14:textId="77777777" w:rsidR="00B112AB" w:rsidRDefault="00B112AB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12AB" w14:paraId="3ACE94BC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55ACAF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711090F7" w14:textId="77777777" w:rsidTr="00D50E24">
        <w:tc>
          <w:tcPr>
            <w:tcW w:w="142" w:type="dxa"/>
            <w:tcBorders>
              <w:left w:val="single" w:sz="4" w:space="0" w:color="auto"/>
            </w:tcBorders>
          </w:tcPr>
          <w:p w14:paraId="222CBE00" w14:textId="77777777" w:rsidR="00B112AB" w:rsidRDefault="00B112AB" w:rsidP="00D50E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81C757" w14:textId="77777777" w:rsidR="00B112AB" w:rsidRPr="00410371" w:rsidRDefault="00B112AB" w:rsidP="00D50E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2C91710" w14:textId="77777777" w:rsidR="00B112AB" w:rsidRDefault="00B112AB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86C570" w14:textId="77777777" w:rsidR="00B112AB" w:rsidRPr="00410371" w:rsidRDefault="00B112AB" w:rsidP="00D50E2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2665</w:t>
              </w:r>
            </w:fldSimple>
          </w:p>
        </w:tc>
        <w:tc>
          <w:tcPr>
            <w:tcW w:w="709" w:type="dxa"/>
          </w:tcPr>
          <w:p w14:paraId="785120A4" w14:textId="77777777" w:rsidR="00B112AB" w:rsidRDefault="00B112AB" w:rsidP="00D50E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5E344E" w14:textId="08646D84" w:rsidR="00B112AB" w:rsidRPr="00410371" w:rsidRDefault="004A7C08" w:rsidP="00D50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8097093" w14:textId="77777777" w:rsidR="00B112AB" w:rsidRDefault="00B112AB" w:rsidP="00D50E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3081E2" w14:textId="57A9842F" w:rsidR="00B112AB" w:rsidRPr="00410371" w:rsidRDefault="00B112AB" w:rsidP="00D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4A7C08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F383B5" w14:textId="77777777" w:rsidR="00B112AB" w:rsidRDefault="00B112AB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B112AB" w14:paraId="575E5DBF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6483F" w14:textId="77777777" w:rsidR="00B112AB" w:rsidRDefault="00B112AB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B112AB" w14:paraId="47722187" w14:textId="77777777" w:rsidTr="00D5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3F3F74" w14:textId="77777777" w:rsidR="00B112AB" w:rsidRPr="00F25D98" w:rsidRDefault="00B112AB" w:rsidP="00D50E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12AB" w14:paraId="58ED3F3B" w14:textId="77777777" w:rsidTr="00D50E24">
        <w:tc>
          <w:tcPr>
            <w:tcW w:w="9641" w:type="dxa"/>
            <w:gridSpan w:val="9"/>
          </w:tcPr>
          <w:p w14:paraId="007D1076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9F9566" w14:textId="77777777" w:rsidR="00B112AB" w:rsidRDefault="00B112AB" w:rsidP="00B11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12AB" w14:paraId="05C4F962" w14:textId="77777777" w:rsidTr="00D50E24">
        <w:tc>
          <w:tcPr>
            <w:tcW w:w="2835" w:type="dxa"/>
          </w:tcPr>
          <w:p w14:paraId="25333CA1" w14:textId="77777777" w:rsidR="00B112AB" w:rsidRDefault="00B112AB" w:rsidP="00D50E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A9A669" w14:textId="77777777" w:rsidR="00B112AB" w:rsidRDefault="00B112AB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1CD48" w14:textId="77777777" w:rsidR="00B112AB" w:rsidRDefault="00B112AB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0D1368" w14:textId="77777777" w:rsidR="00B112AB" w:rsidRDefault="00B112AB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E44DE" w14:textId="77777777" w:rsidR="00B112AB" w:rsidRDefault="00B112AB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94A215" w14:textId="77777777" w:rsidR="00B112AB" w:rsidRDefault="00B112AB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1AEAA1" w14:textId="77777777" w:rsidR="00B112AB" w:rsidRDefault="00B112AB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A7E4A6" w14:textId="77777777" w:rsidR="00B112AB" w:rsidRDefault="00B112AB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B9D0E" w14:textId="77777777" w:rsidR="00B112AB" w:rsidRDefault="00B112AB" w:rsidP="00D50E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9FC92A" w14:textId="77777777" w:rsidR="00B112AB" w:rsidRDefault="00B112AB" w:rsidP="00B112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12AB" w14:paraId="280BA869" w14:textId="77777777" w:rsidTr="00D50E24">
        <w:tc>
          <w:tcPr>
            <w:tcW w:w="9640" w:type="dxa"/>
            <w:gridSpan w:val="11"/>
          </w:tcPr>
          <w:p w14:paraId="3CF542AD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316BFD58" w14:textId="77777777" w:rsidTr="00D50E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89B82" w14:textId="77777777" w:rsidR="00B112AB" w:rsidRDefault="00B112A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2C27D" w14:textId="77777777"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8.1.1.4.1</w:t>
              </w:r>
            </w:fldSimple>
          </w:p>
        </w:tc>
      </w:tr>
      <w:tr w:rsidR="00B112AB" w14:paraId="36B4A764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16E2DAD5" w14:textId="77777777" w:rsidR="00B112AB" w:rsidRDefault="00B112A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F1EA42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4FA52094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4B8670C2" w14:textId="77777777" w:rsidR="00B112AB" w:rsidRDefault="00B112A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09C9D" w14:textId="77777777"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112AB" w14:paraId="3308B516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0CDFBD30" w14:textId="77777777" w:rsidR="00B112AB" w:rsidRDefault="00B112A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991BB" w14:textId="77777777"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112AB" w14:paraId="2F2BA273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7017D419" w14:textId="77777777" w:rsidR="00B112AB" w:rsidRDefault="00B112A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0AB61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582E1ECC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3803D312" w14:textId="77777777" w:rsidR="00B112AB" w:rsidRDefault="00B112A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C52359" w14:textId="77777777"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E9BD95" w14:textId="77777777" w:rsidR="00B112AB" w:rsidRDefault="00B112AB" w:rsidP="00D50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AFC70" w14:textId="77777777" w:rsidR="00B112AB" w:rsidRDefault="00B112AB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2F92E" w14:textId="77777777"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2022-07-19</w:t>
              </w:r>
            </w:fldSimple>
          </w:p>
        </w:tc>
      </w:tr>
      <w:tr w:rsidR="00B112AB" w14:paraId="15B7E458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7C604C1A" w14:textId="77777777" w:rsidR="00B112AB" w:rsidRDefault="00B112A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54730A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CE0831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D3D87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CE5C4D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16E7DDC1" w14:textId="77777777" w:rsidTr="00D50E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BFCCCC" w14:textId="77777777" w:rsidR="00B112AB" w:rsidRDefault="00B112A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209D3B" w14:textId="77777777" w:rsidR="00B112AB" w:rsidRDefault="00B112AB" w:rsidP="00D50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CA238" w14:textId="77777777" w:rsidR="00B112AB" w:rsidRDefault="00B112AB" w:rsidP="00D50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82A9D" w14:textId="77777777" w:rsidR="00B112AB" w:rsidRDefault="00B112AB" w:rsidP="00D50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7B503" w14:textId="77777777"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112AB" w14:paraId="7DD9C3D2" w14:textId="77777777" w:rsidTr="00D50E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32E84A" w14:textId="77777777" w:rsidR="00B112AB" w:rsidRDefault="00B112AB" w:rsidP="00D50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06520C" w14:textId="77777777" w:rsidR="00B112AB" w:rsidRDefault="00B112AB" w:rsidP="00D50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86772A" w14:textId="77777777" w:rsidR="00B112AB" w:rsidRDefault="00B112AB" w:rsidP="00D50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67A2C" w14:textId="77777777" w:rsidR="00B112AB" w:rsidRPr="007C2097" w:rsidRDefault="00B112AB" w:rsidP="00D50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12AB" w14:paraId="3759A677" w14:textId="77777777" w:rsidTr="00D50E24">
        <w:tc>
          <w:tcPr>
            <w:tcW w:w="1843" w:type="dxa"/>
          </w:tcPr>
          <w:p w14:paraId="263A4753" w14:textId="77777777" w:rsidR="00B112AB" w:rsidRDefault="00B112A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F14B2" w14:textId="77777777"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64D7AA68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53E6BF" w14:textId="77777777"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7D3BF" w14:textId="77777777" w:rsidR="00B112AB" w:rsidRDefault="00B112AB" w:rsidP="00B112A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At step 22A of the test case, Prach configuration index and RaResponse window in the system information are updated to 157 and sl40 respectively in case of TDD</w:t>
            </w:r>
          </w:p>
          <w:p w14:paraId="53134697" w14:textId="77777777" w:rsidR="00B112AB" w:rsidRDefault="00B112AB" w:rsidP="00B112A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1A1">
              <w:rPr>
                <w:rFonts w:ascii="Arial" w:hAnsi="Arial" w:cs="Arial"/>
                <w:color w:val="000000"/>
                <w:sz w:val="18"/>
                <w:szCs w:val="18"/>
              </w:rPr>
              <w:t>As per 38.331</w:t>
            </w:r>
            <w:r>
              <w:rPr>
                <w:rFonts w:cs="Arial"/>
                <w:lang w:eastAsia="en-GB"/>
              </w:rPr>
              <w:t xml:space="preserve"> : </w:t>
            </w:r>
            <w:r>
              <w:rPr>
                <w:rStyle w:val="Emphasis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ra-ResponseWindow</w:t>
            </w:r>
          </w:p>
          <w:p w14:paraId="2587E09B" w14:textId="77777777" w:rsidR="00B112AB" w:rsidRDefault="00B112AB" w:rsidP="00B112AB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Msg2 (RAR) window length in number of slots. </w:t>
            </w:r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The network configures a value lower than or equal to 10 ms when Msg2 is transmitted in licensed spectrum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value lower than or equal to 40 ms when Msg2 is transmitted with shared spectrum channel access (see TS 38.321 [3], clause 5.1.4). UE ignores the field if included in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SCellConfig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 If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ra-ResponseWindow-v1610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signalled, UE shall ignore the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(without suffix). The field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applicable to SCS 480 kHz and SCS 960 kHz.</w:t>
            </w:r>
          </w:p>
          <w:p w14:paraId="68C0544D" w14:textId="77777777" w:rsidR="00B112AB" w:rsidRPr="00442B1B" w:rsidRDefault="00B112AB" w:rsidP="00B112AB">
            <w:pPr>
              <w:pStyle w:val="NormalWeb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As per the above RRC specification snippet , RaResponse window has to be limited to sl20.</w:t>
            </w:r>
          </w:p>
          <w:p w14:paraId="356EFE71" w14:textId="77777777" w:rsidR="00B112AB" w:rsidRPr="0028507F" w:rsidRDefault="00B112AB" w:rsidP="00B112AB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22A</w:t>
            </w:r>
            <w:r w:rsidRPr="00D252AE">
              <w:t xml:space="preserve"> </w:t>
            </w:r>
            <w:r>
              <w:t xml:space="preserve"> </w:t>
            </w:r>
            <w:r w:rsidRPr="00D252AE">
              <w:t>prach-ConfigurationIndex</w:t>
            </w:r>
            <w:r>
              <w:t xml:space="preserve"> is set as 157 , for which P</w:t>
            </w:r>
            <w:r w:rsidRPr="00B107D2">
              <w:rPr>
                <w:noProof/>
              </w:rPr>
              <w:t xml:space="preserve">rach </w:t>
            </w:r>
            <w:r>
              <w:rPr>
                <w:noProof/>
              </w:rPr>
              <w:t>is</w:t>
            </w:r>
            <w:r w:rsidRPr="00B107D2">
              <w:rPr>
                <w:noProof/>
              </w:rPr>
              <w:t xml:space="preserve"> expected to be received in the subframe = 4 </w:t>
            </w:r>
            <w:r>
              <w:rPr>
                <w:noProof/>
              </w:rPr>
              <w:t>( every SFN ).</w:t>
            </w:r>
            <w:r>
              <w:t xml:space="preserve"> </w:t>
            </w:r>
          </w:p>
          <w:p w14:paraId="7E24012D" w14:textId="77777777" w:rsidR="00B112AB" w:rsidRDefault="00B112AB" w:rsidP="00B112A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If Prach is received in Subframe =4 and slot = 1 on even SFN , no issue is observed as there is no interference from SSB in the next SFN ( sf = 0 slot = 0 )</w:t>
            </w:r>
          </w:p>
          <w:p w14:paraId="464E0A2B" w14:textId="77777777" w:rsidR="00B112AB" w:rsidRDefault="00B112AB" w:rsidP="00B112A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 of Odd SFN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</w:t>
            </w:r>
          </w:p>
          <w:p w14:paraId="3AE8DFF9" w14:textId="77777777" w:rsidR="00B112AB" w:rsidRDefault="00B112AB" w:rsidP="00B112A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. </w:t>
            </w:r>
          </w:p>
          <w:p w14:paraId="12E530D2" w14:textId="77777777" w:rsidR="00B112AB" w:rsidRPr="005649D7" w:rsidRDefault="00B112AB" w:rsidP="00B112A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To overcome this issue , it is proposed to make the prach-ConfigurationIndex as 91 for which Prach is expected to be received </w:t>
            </w:r>
            <w:r>
              <w:rPr>
                <w:noProof/>
              </w:rPr>
              <w:lastRenderedPageBreak/>
              <w:t>in the subframe = 8/9 ( every odd SFN ) and there is also no SSB interference during Rar transmission</w:t>
            </w:r>
          </w:p>
          <w:p w14:paraId="7D8EA833" w14:textId="77777777" w:rsidR="00B112AB" w:rsidRPr="00E5624B" w:rsidRDefault="00B112AB" w:rsidP="00B112A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B112AB" w14:paraId="0938FCF8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1379D" w14:textId="77777777"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F6816" w14:textId="77777777" w:rsidR="00B112AB" w:rsidRPr="00CF39F2" w:rsidRDefault="00B112AB" w:rsidP="00B112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112AB" w14:paraId="67891D21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7BED" w14:textId="77777777"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81807" w14:textId="77777777" w:rsidR="00B112AB" w:rsidRPr="005435A9" w:rsidRDefault="00B112AB" w:rsidP="00B112A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t xml:space="preserve">At Step 22A, </w:t>
            </w:r>
            <w:r w:rsidRPr="00D252AE">
              <w:t>ra-ResponseWindow</w:t>
            </w:r>
            <w:r>
              <w:t xml:space="preserve"> is set as sl20</w:t>
            </w:r>
          </w:p>
          <w:p w14:paraId="1ADE91B9" w14:textId="77777777" w:rsidR="00B112AB" w:rsidRPr="001C574F" w:rsidRDefault="00B112AB" w:rsidP="00B112A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Step 22A, prachConfigurationIndex is modified as 91 in case of TDD</w:t>
            </w:r>
          </w:p>
        </w:tc>
      </w:tr>
      <w:tr w:rsidR="00B112AB" w14:paraId="6EDEDD58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F5A4D" w14:textId="77777777"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7F13F" w14:textId="77777777" w:rsidR="00B112AB" w:rsidRDefault="00B112AB" w:rsidP="00B112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16BD2164" w14:textId="77777777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E628A" w14:textId="77777777"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745CA" w14:textId="77777777" w:rsidR="00B112AB" w:rsidRDefault="00B112AB" w:rsidP="00B1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B112AB" w14:paraId="7380ACA3" w14:textId="77777777" w:rsidTr="00D50E24">
        <w:tc>
          <w:tcPr>
            <w:tcW w:w="2694" w:type="dxa"/>
            <w:gridSpan w:val="2"/>
          </w:tcPr>
          <w:p w14:paraId="70B6A5FC" w14:textId="77777777"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0A9847" w14:textId="77777777" w:rsidR="00B112AB" w:rsidRDefault="00B112AB" w:rsidP="00B112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665D7F2C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BE90B" w14:textId="77777777"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82058" w14:textId="77777777" w:rsidR="00B112AB" w:rsidRDefault="00B112AB" w:rsidP="00B1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8.1.1.4.1.NR5GC</w:t>
            </w:r>
          </w:p>
        </w:tc>
      </w:tr>
      <w:tr w:rsidR="00B112AB" w14:paraId="57AA0145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4A576" w14:textId="77777777"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C579C" w14:textId="77777777" w:rsidR="00B112AB" w:rsidRDefault="00B112AB" w:rsidP="00B112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14:paraId="07F5590B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F88D0" w14:textId="77777777"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057BE" w14:textId="77777777"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A31F77" w14:textId="77777777"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FAF36B" w14:textId="77777777" w:rsidR="00B112AB" w:rsidRDefault="00B112AB" w:rsidP="00B112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592BE2" w14:textId="77777777" w:rsidR="00B112AB" w:rsidRDefault="00B112AB" w:rsidP="00B112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2AB" w14:paraId="76E93A0C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A999" w14:textId="77777777"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85209" w14:textId="77777777"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FFBFB" w14:textId="77777777"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D2CEC8" w14:textId="77777777" w:rsidR="00B112AB" w:rsidRDefault="00B112AB" w:rsidP="00B112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53BF93" w14:textId="77777777" w:rsidR="00B112AB" w:rsidRDefault="00B112AB" w:rsidP="00B112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2AB" w14:paraId="48116620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4E1C8" w14:textId="77777777"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6A692" w14:textId="77777777"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1250D" w14:textId="77777777"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1740DB" w14:textId="77777777" w:rsidR="00B112AB" w:rsidRDefault="00B112AB" w:rsidP="00B11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20094B" w14:textId="77777777" w:rsidR="00B112AB" w:rsidRDefault="00B112AB" w:rsidP="00B112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B112AB" w14:paraId="1CA45AF7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7B855" w14:textId="77777777"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B78580" w14:textId="77777777"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93333" w14:textId="77777777"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7E121C" w14:textId="77777777" w:rsidR="00B112AB" w:rsidRDefault="00B112AB" w:rsidP="00B11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962E8" w14:textId="77777777" w:rsidR="00B112AB" w:rsidRDefault="00B112AB" w:rsidP="00B112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2AB" w14:paraId="64653A7D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272CB" w14:textId="77777777"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AD75F" w14:textId="77777777" w:rsidR="00B112AB" w:rsidRDefault="00B112AB" w:rsidP="00B112AB">
            <w:pPr>
              <w:pStyle w:val="CRCoverPage"/>
              <w:spacing w:after="0"/>
              <w:rPr>
                <w:noProof/>
              </w:rPr>
            </w:pPr>
          </w:p>
        </w:tc>
      </w:tr>
      <w:tr w:rsidR="00B112AB" w14:paraId="5241BB18" w14:textId="77777777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81CB98" w14:textId="77777777"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C3534" w14:textId="77777777" w:rsidR="00B112AB" w:rsidRDefault="00B112AB" w:rsidP="00B112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12AB" w:rsidRPr="008863B9" w14:paraId="372B5918" w14:textId="77777777" w:rsidTr="00D50E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37232" w14:textId="77777777" w:rsidR="00B112AB" w:rsidRPr="008863B9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30AB61" w14:textId="77777777" w:rsidR="00B112AB" w:rsidRPr="008863B9" w:rsidRDefault="00B112AB" w:rsidP="00B112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12AB" w14:paraId="02130715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5B1AF" w14:textId="77777777"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E3063" w14:textId="77777777" w:rsidR="00B112AB" w:rsidRDefault="00B112AB" w:rsidP="00B112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035E30" w14:textId="77777777" w:rsidR="00B112AB" w:rsidRDefault="00B112AB" w:rsidP="00B112AB">
      <w:pPr>
        <w:rPr>
          <w:noProof/>
        </w:rPr>
      </w:pPr>
    </w:p>
    <w:p w14:paraId="2F411BB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17D4C81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EC9E33" w14:textId="77777777" w:rsidR="009478EE" w:rsidRDefault="009478EE" w:rsidP="009478EE">
      <w:pPr>
        <w:rPr>
          <w:noProof/>
        </w:rPr>
      </w:pPr>
    </w:p>
    <w:p w14:paraId="267DB9E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912099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050E526" w14:textId="77777777" w:rsidR="00B112A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112AB" w:rsidRPr="00C86E9D">
        <w:rPr>
          <w:rFonts w:ascii="Arial" w:hAnsi="Arial" w:cs="Arial"/>
          <w:iCs/>
        </w:rPr>
        <w:t>Table of Contents</w:t>
      </w:r>
      <w:r w:rsidR="00B112AB">
        <w:tab/>
      </w:r>
      <w:r w:rsidR="00B112AB">
        <w:fldChar w:fldCharType="begin"/>
      </w:r>
      <w:r w:rsidR="00B112AB">
        <w:instrText xml:space="preserve"> PAGEREF _Toc109120992 \h </w:instrText>
      </w:r>
      <w:r w:rsidR="00B112AB">
        <w:fldChar w:fldCharType="separate"/>
      </w:r>
      <w:r w:rsidR="00B112AB">
        <w:t>3</w:t>
      </w:r>
      <w:r w:rsidR="00B112AB">
        <w:fldChar w:fldCharType="end"/>
      </w:r>
    </w:p>
    <w:p w14:paraId="7A73B8AB" w14:textId="77777777" w:rsidR="00B112AB" w:rsidRDefault="00B112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86E9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86E9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_Toc109120993 \h </w:instrText>
      </w:r>
      <w:r>
        <w:fldChar w:fldCharType="separate"/>
      </w:r>
      <w:r>
        <w:t>3</w:t>
      </w:r>
      <w:r>
        <w:fldChar w:fldCharType="end"/>
      </w:r>
    </w:p>
    <w:p w14:paraId="44807E78" w14:textId="77777777" w:rsidR="00B112AB" w:rsidRDefault="00B112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86E9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86E9D">
        <w:rPr>
          <w:b/>
        </w:rPr>
        <w:t>Corrections required for NR testcase 8.1.1.4.1</w:t>
      </w:r>
      <w:r>
        <w:tab/>
      </w:r>
      <w:r>
        <w:fldChar w:fldCharType="begin"/>
      </w:r>
      <w:r>
        <w:instrText xml:space="preserve"> PAGEREF _Toc109120994 \h </w:instrText>
      </w:r>
      <w:r>
        <w:fldChar w:fldCharType="separate"/>
      </w:r>
      <w:r>
        <w:t>3</w:t>
      </w:r>
      <w:r>
        <w:fldChar w:fldCharType="end"/>
      </w:r>
    </w:p>
    <w:p w14:paraId="10808F4C" w14:textId="77777777" w:rsidR="00B112AB" w:rsidRDefault="00B112A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6E9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6E9D">
        <w:rPr>
          <w:rFonts w:cs="Arial"/>
          <w:b/>
          <w:color w:val="000000"/>
          <w:lang w:eastAsia="en-GB"/>
        </w:rPr>
        <w:t>Correction to the function fl_TC_8_1_1_4_1_TestBody</w:t>
      </w:r>
      <w:r>
        <w:tab/>
      </w:r>
      <w:r>
        <w:fldChar w:fldCharType="begin"/>
      </w:r>
      <w:r>
        <w:instrText xml:space="preserve"> PAGEREF _Toc109120995 \h </w:instrText>
      </w:r>
      <w:r>
        <w:fldChar w:fldCharType="separate"/>
      </w:r>
      <w:r>
        <w:t>3</w:t>
      </w:r>
      <w:r>
        <w:fldChar w:fldCharType="end"/>
      </w:r>
    </w:p>
    <w:p w14:paraId="2F0617F3" w14:textId="77777777" w:rsidR="00B112AB" w:rsidRDefault="007A73E5" w:rsidP="00B112A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B112AB" w:rsidRPr="00A00EC6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6610095"/>
      <w:bookmarkStart w:id="8" w:name="_Toc109120993"/>
      <w:r w:rsidR="00B112AB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17D187BE" w14:textId="77777777" w:rsidR="00B112AB" w:rsidRDefault="00B112AB" w:rsidP="00B112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5C513BEB" w14:textId="77777777" w:rsidR="00B112AB" w:rsidRDefault="00B112AB" w:rsidP="00B112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374938B" w14:textId="77777777" w:rsidR="00B112AB" w:rsidRDefault="00B112AB" w:rsidP="00B112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1A4D07ED" w14:textId="77777777" w:rsidR="007A73E5" w:rsidRDefault="007A73E5" w:rsidP="007A73E5">
      <w:pPr>
        <w:rPr>
          <w:b/>
          <w:sz w:val="24"/>
          <w:lang w:eastAsia="ja-JP"/>
        </w:rPr>
      </w:pPr>
    </w:p>
    <w:p w14:paraId="1835CD11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109120994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9"/>
      <w:bookmarkEnd w:id="10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5B0875">
        <w:rPr>
          <w:b/>
        </w:rPr>
        <w:t>8.1.</w:t>
      </w:r>
      <w:r w:rsidR="007E622D">
        <w:rPr>
          <w:b/>
        </w:rPr>
        <w:t>1.4.1</w:t>
      </w:r>
      <w:bookmarkEnd w:id="11"/>
    </w:p>
    <w:p w14:paraId="6308C0F7" w14:textId="77777777" w:rsidR="00240F86" w:rsidRDefault="00240F86" w:rsidP="008D687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0912099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</w:t>
      </w:r>
      <w:r w:rsidR="001F6C5D">
        <w:rPr>
          <w:rFonts w:cs="Arial"/>
          <w:b/>
          <w:color w:val="000000"/>
          <w:lang w:eastAsia="en-GB"/>
        </w:rPr>
        <w:t>function</w:t>
      </w:r>
      <w:r>
        <w:rPr>
          <w:rFonts w:cs="Arial"/>
          <w:b/>
          <w:color w:val="000000"/>
          <w:lang w:eastAsia="en-GB"/>
        </w:rPr>
        <w:t xml:space="preserve"> </w:t>
      </w:r>
      <w:r w:rsidR="0033204C" w:rsidRPr="007A0D37">
        <w:rPr>
          <w:rFonts w:cs="Arial"/>
          <w:b/>
          <w:color w:val="000000"/>
          <w:lang w:eastAsia="en-GB"/>
        </w:rPr>
        <w:t>fl_TC_8_1_1_4_1_TestBody</w:t>
      </w:r>
      <w:bookmarkEnd w:id="12"/>
    </w:p>
    <w:tbl>
      <w:tblPr>
        <w:tblW w:w="108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855"/>
      </w:tblGrid>
      <w:tr w:rsidR="00240F86" w14:paraId="0957155F" w14:textId="77777777" w:rsidTr="00B112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C1FC" w14:textId="77777777" w:rsidR="00240F86" w:rsidRDefault="0028779A" w:rsidP="00D61D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240F86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240F8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BCDB" w14:textId="77777777" w:rsidR="00240F86" w:rsidRPr="00CC39F9" w:rsidRDefault="00EA30EE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r w:rsidR="00406A42" w:rsidRPr="00255CBD">
              <w:rPr>
                <w:rFonts w:cs="Arial"/>
                <w:lang w:eastAsia="en-GB"/>
              </w:rPr>
              <w:t>fl_TC_8_1_1_4_1_TestBody</w:t>
            </w:r>
          </w:p>
        </w:tc>
      </w:tr>
      <w:tr w:rsidR="00240F86" w14:paraId="78F3EC39" w14:textId="77777777" w:rsidTr="00B112A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A1FE" w14:textId="77777777"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8E3A" w14:textId="77777777" w:rsidR="00FC0E55" w:rsidRDefault="00FC0E55" w:rsidP="00FC0E55">
            <w:pPr>
              <w:pStyle w:val="NormalWeb"/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At step 22A of the test case, Prach configuration index and RaResponse window in the system information are updated to 157 and sl40 respectively in case of TDD</w:t>
            </w:r>
          </w:p>
          <w:p w14:paraId="4E7711C6" w14:textId="77777777" w:rsidR="00FC0E55" w:rsidRDefault="00FC0E55" w:rsidP="00FC0E55">
            <w:pPr>
              <w:pStyle w:val="NormalWeb"/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1A1">
              <w:rPr>
                <w:rFonts w:ascii="Arial" w:hAnsi="Arial" w:cs="Arial"/>
                <w:color w:val="000000"/>
                <w:sz w:val="18"/>
                <w:szCs w:val="18"/>
              </w:rPr>
              <w:t>As per 38.331</w:t>
            </w:r>
            <w:r>
              <w:rPr>
                <w:rFonts w:cs="Arial"/>
                <w:lang w:eastAsia="en-GB"/>
              </w:rPr>
              <w:t xml:space="preserve"> : </w:t>
            </w:r>
            <w:r>
              <w:rPr>
                <w:rStyle w:val="Emphasis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ra-ResponseWindow</w:t>
            </w:r>
          </w:p>
          <w:p w14:paraId="48F1B671" w14:textId="77777777" w:rsidR="00FC0E55" w:rsidRDefault="00FC0E55" w:rsidP="00FC0E55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Msg2 (RAR) window length in number of slots. </w:t>
            </w:r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The network configures a value lower than or equal to 10 ms when Msg2 is transmitted in licensed spectrum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value lower than or equal to 40 ms when Msg2 is transmitted with shared spectrum channel access (see TS 38.321 [3], clause 5.1.4). UE ignores the field if included in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SCellConfig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 If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ra-ResponseWindow-v1610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 is signalled, UE shall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ignore the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(without suffix). The field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applicable to SCS 480 kHz and SCS 960 kHz.</w:t>
            </w:r>
          </w:p>
          <w:p w14:paraId="7BF0DAE6" w14:textId="77777777" w:rsidR="00FC0E55" w:rsidRPr="00442B1B" w:rsidRDefault="00FC0E55" w:rsidP="00FC0E55">
            <w:pPr>
              <w:pStyle w:val="NormalWeb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As per the above RRC specification </w:t>
            </w:r>
            <w:r w:rsidR="00B112AB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RaResponse window has to be limited to sl20.</w:t>
            </w:r>
          </w:p>
          <w:p w14:paraId="620A9F31" w14:textId="77777777" w:rsidR="00FC0E55" w:rsidRPr="0028507F" w:rsidRDefault="00FC0E55" w:rsidP="00FC0E55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22A</w:t>
            </w:r>
            <w:r w:rsidRPr="00D252AE">
              <w:t xml:space="preserve"> </w:t>
            </w:r>
            <w:r>
              <w:t xml:space="preserve"> </w:t>
            </w:r>
            <w:r w:rsidRPr="00D252AE">
              <w:t>prach-ConfigurationIndex</w:t>
            </w:r>
            <w:r>
              <w:t xml:space="preserve"> is set as 157 , for which P</w:t>
            </w:r>
            <w:r w:rsidRPr="00B107D2">
              <w:rPr>
                <w:noProof/>
              </w:rPr>
              <w:t xml:space="preserve">rach </w:t>
            </w:r>
            <w:r>
              <w:rPr>
                <w:noProof/>
              </w:rPr>
              <w:t>is</w:t>
            </w:r>
            <w:r w:rsidRPr="00B107D2">
              <w:rPr>
                <w:noProof/>
              </w:rPr>
              <w:t xml:space="preserve"> expected to be received in the subframe = 4 </w:t>
            </w:r>
            <w:r>
              <w:rPr>
                <w:noProof/>
              </w:rPr>
              <w:t>( every SFN ).</w:t>
            </w:r>
            <w:r>
              <w:t xml:space="preserve"> </w:t>
            </w:r>
          </w:p>
          <w:p w14:paraId="4C89FB88" w14:textId="77777777" w:rsidR="00FC0E55" w:rsidRDefault="00FC0E55" w:rsidP="00FC0E55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If Prach is received in Subframe =4 and slot = 1 </w:t>
            </w:r>
            <w:r w:rsidR="00612E53">
              <w:rPr>
                <w:noProof/>
              </w:rPr>
              <w:t xml:space="preserve">( </w:t>
            </w:r>
            <w:r>
              <w:rPr>
                <w:noProof/>
              </w:rPr>
              <w:t xml:space="preserve">on even SFN </w:t>
            </w:r>
            <w:r w:rsidR="00612E53">
              <w:rPr>
                <w:noProof/>
              </w:rPr>
              <w:t>)</w:t>
            </w:r>
            <w:r>
              <w:rPr>
                <w:noProof/>
              </w:rPr>
              <w:t>, no issue is observed as there is no interference from SSB in the next SFN ( sf = 0</w:t>
            </w:r>
            <w:r w:rsidR="003F5609">
              <w:rPr>
                <w:noProof/>
              </w:rPr>
              <w:t>,</w:t>
            </w:r>
            <w:r>
              <w:rPr>
                <w:noProof/>
              </w:rPr>
              <w:t xml:space="preserve"> slot = 0 )</w:t>
            </w:r>
          </w:p>
          <w:p w14:paraId="64837D5A" w14:textId="77777777" w:rsidR="00FC0E55" w:rsidRDefault="00FC0E55" w:rsidP="00FC0E55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 of Odd SFN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</w:t>
            </w:r>
          </w:p>
          <w:p w14:paraId="236CC395" w14:textId="77777777" w:rsidR="00FC0E55" w:rsidRDefault="00FC0E55" w:rsidP="00FC0E55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. </w:t>
            </w:r>
          </w:p>
          <w:p w14:paraId="1E97F576" w14:textId="77777777" w:rsidR="00FC0E55" w:rsidRPr="005649D7" w:rsidRDefault="00FC0E55" w:rsidP="00FC0E55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noProof/>
              </w:rPr>
              <w:t>To overcome this issue , it is proposed to make the prach-ConfigurationIndex as 91 for which Prach is expected to be received in the subframe = 8/9 ( every odd SFN ) and there is also no SSB interference during Rar transmission</w:t>
            </w:r>
          </w:p>
          <w:p w14:paraId="46B06A89" w14:textId="77777777" w:rsidR="00240F86" w:rsidRPr="00826B27" w:rsidRDefault="00240F86" w:rsidP="00D61D8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  <w:tr w:rsidR="008B6EA1" w14:paraId="4A0C0E62" w14:textId="77777777" w:rsidTr="00B112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3A79" w14:textId="77777777" w:rsidR="008B6EA1" w:rsidRDefault="008B6EA1" w:rsidP="008B6E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8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FFDC" w14:textId="77777777" w:rsidR="00880BAA" w:rsidRPr="005435A9" w:rsidRDefault="00880BAA" w:rsidP="00880BAA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en-GB"/>
              </w:rPr>
            </w:pPr>
            <w:r>
              <w:t xml:space="preserve">At Step 22A, </w:t>
            </w:r>
            <w:r w:rsidRPr="00D252AE">
              <w:t>ra-ResponseWindow</w:t>
            </w:r>
            <w:r>
              <w:t xml:space="preserve"> is set as sl20</w:t>
            </w:r>
          </w:p>
          <w:p w14:paraId="21A174D7" w14:textId="77777777" w:rsidR="008B6EA1" w:rsidRPr="001C574F" w:rsidRDefault="00880BAA" w:rsidP="00880BAA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Step 22A, prachConfigurationIndex is modified as 91 in case of TDD</w:t>
            </w:r>
          </w:p>
        </w:tc>
      </w:tr>
      <w:tr w:rsidR="008B6EA1" w14:paraId="539FEE44" w14:textId="77777777" w:rsidTr="00B112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9ADF" w14:textId="77777777" w:rsidR="008B6EA1" w:rsidRDefault="008B6EA1" w:rsidP="008B6E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2B9E" w14:textId="77777777" w:rsidR="008B6EA1" w:rsidRPr="00CC39F9" w:rsidRDefault="00EF52FE" w:rsidP="008B6EA1">
            <w:pPr>
              <w:spacing w:after="0"/>
              <w:rPr>
                <w:rFonts w:ascii="Arial" w:hAnsi="Arial" w:cs="Arial"/>
                <w:lang w:eastAsia="en-GB"/>
              </w:rPr>
            </w:pPr>
            <w:r w:rsidRPr="00EF52FE">
              <w:rPr>
                <w:rFonts w:ascii="Arial" w:hAnsi="Arial" w:cs="Arial"/>
                <w:lang w:eastAsia="en-GB"/>
              </w:rPr>
              <w:t>RRC_Resume_NR5GC.ttcn</w:t>
            </w:r>
          </w:p>
        </w:tc>
      </w:tr>
      <w:tr w:rsidR="008B6EA1" w14:paraId="56C69B53" w14:textId="77777777" w:rsidTr="00B112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8470" w14:textId="77777777" w:rsidR="008B6EA1" w:rsidRDefault="008B6EA1" w:rsidP="008B6EA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9F72" w14:textId="77777777" w:rsidR="008B6EA1" w:rsidRDefault="008B6EA1" w:rsidP="008B6EA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C41A0DD" w14:textId="77777777" w:rsidR="00240F86" w:rsidRDefault="00240F86" w:rsidP="00240F86">
      <w:pPr>
        <w:spacing w:after="0"/>
        <w:rPr>
          <w:rFonts w:ascii="Arial" w:hAnsi="Arial"/>
          <w:b/>
          <w:lang w:eastAsia="en-GB"/>
        </w:rPr>
      </w:pPr>
    </w:p>
    <w:p w14:paraId="1CC4EC5E" w14:textId="77777777" w:rsidR="00240F86" w:rsidRDefault="00240F86" w:rsidP="00240F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14:paraId="29CE0F79" w14:textId="77777777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A0D3" w14:textId="77777777" w:rsidR="00271975" w:rsidRPr="00271975" w:rsidRDefault="00074B68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271975" w:rsidRPr="00271975">
              <w:rPr>
                <w:rFonts w:ascii="Courier New" w:hAnsi="Courier New" w:cs="Courier New"/>
                <w:color w:val="000000"/>
                <w:lang w:eastAsia="de-DE"/>
              </w:rPr>
              <w:t>function fl_TC_8_1_1_4_1_TestBody() runs on NR5GC_PTC</w:t>
            </w:r>
          </w:p>
          <w:p w14:paraId="7EA28DD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D28BDC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R5-197053, R5-198912, R5s191051 sic@</w:t>
            </w:r>
          </w:p>
          <w:p w14:paraId="5F06915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v_PDUSessionInfo;</w:t>
            </w:r>
          </w:p>
          <w:p w14:paraId="1A02294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v_DRBId;</w:t>
            </w:r>
          </w:p>
          <w:p w14:paraId="5FF6092A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v_ModificationPeriodFrames;</w:t>
            </w:r>
          </w:p>
          <w:p w14:paraId="7CCA8CE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v_ModificationPeriod;</w:t>
            </w:r>
          </w:p>
          <w:p w14:paraId="018DB69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34A3A6B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NR_DownlinkBWP_Type v_NR_DownlinkBWP_Cell2; // @sic R5-204436 sic@</w:t>
            </w:r>
          </w:p>
          <w:p w14:paraId="05406440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PDSCH_Config v_PDSCH_Config; // @sic R5-204436 sic@</w:t>
            </w:r>
          </w:p>
          <w:p w14:paraId="1252A416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NR_BWP_DownlinkDedicated_PDSCH_Config_Type v_BWP_DownlinkDedicated_PDSCH_Config; // @sic R5-204436 sic@</w:t>
            </w:r>
          </w:p>
          <w:p w14:paraId="076D9E00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v_PrachConfigurationIndex; // @sic R5-213465 sic@</w:t>
            </w:r>
          </w:p>
          <w:p w14:paraId="1353121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v_PhysicalParameters; // @sic R5-213465 sic@</w:t>
            </w:r>
          </w:p>
          <w:p w14:paraId="74EA0BBA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v_SrbIndByRef := omit;    // not used (needed when other information of the RRC message needs to be access) // @sic R5-213465 sic@</w:t>
            </w:r>
          </w:p>
          <w:p w14:paraId="51D0E16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NR_SYSTEM_IND v_SysIndByRef := omit;        // to store SYSTEM_IND if it takes over the RRC message // @sic R5-213465 sic@</w:t>
            </w:r>
          </w:p>
          <w:p w14:paraId="55652F1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TimingInfo_Type v_TimingInfo; // @sic R5-213465 sic@</w:t>
            </w:r>
          </w:p>
          <w:p w14:paraId="25CDA343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t_WaitTime := 60.0;</w:t>
            </w:r>
          </w:p>
          <w:p w14:paraId="5CFD0380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7C2E3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4407248B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fullI-RNTI).</w:t>
            </w:r>
          </w:p>
          <w:p w14:paraId="6111B37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RRC_INACTIVE);</w:t>
            </w:r>
          </w:p>
          <w:p w14:paraId="7F20088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F3BA0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43352F3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RRCResumeRequest message by setting resumeIdentity to the stored shortI-RNTI value?</w:t>
            </w:r>
          </w:p>
          <w:p w14:paraId="6A60DDB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f_NR_RRC_ResumeRequest_Def(nr_Cell1, tsc_NR_ShortI_RNTI_Value1, mt_Access);</w:t>
            </w:r>
          </w:p>
          <w:p w14:paraId="2126B10A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2");</w:t>
            </w:r>
          </w:p>
          <w:p w14:paraId="64629443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DEC10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60A1137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RRCResume message.</w:t>
            </w:r>
          </w:p>
          <w:p w14:paraId="1E73E2B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f_NR_SendRRCResume_Def(nr_Cell1); // @sic R5-200256, R5-201212, R5-201646, R5-204436 sic@</w:t>
            </w:r>
          </w:p>
          <w:p w14:paraId="5ECC77D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1D6CC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34E2348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RRCResumeComplete message.</w:t>
            </w:r>
          </w:p>
          <w:p w14:paraId="6506080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f_NR_RRCResumeComplete_Def(nr_Cell1);</w:t>
            </w:r>
          </w:p>
          <w:p w14:paraId="336E6DA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715E3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4E38F0F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subclause 4.9.1 indicate that the UE is capable of exchanging IP data on DRB#n associated with default Internet PDU session?</w:t>
            </w:r>
          </w:p>
          <w:p w14:paraId="79815DB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//Get DRB Info for DRB associated with 1st Internet PDU session</w:t>
            </w:r>
          </w:p>
          <w:p w14:paraId="72F6215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v_DRBId := f_NR_GetDefaultDRB_ForFirstNonIMSPDUSession(); // @sic R5s201461 sic@</w:t>
            </w:r>
          </w:p>
          <w:p w14:paraId="6769958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v_PDUSessionInfo := f_Get_PDUSessionForDNNType(f_NR5GC_MobileInfo_GetSessionInfoList(), Internet_DNN); // @sic R5-200256 sic@</w:t>
            </w:r>
          </w:p>
          <w:p w14:paraId="5899C87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(isvalue(v_PDUSessionInfo)) { // @sic R5s200517 sic@</w:t>
            </w:r>
          </w:p>
          <w:p w14:paraId="1EAD2D9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f_NR5GC_CheckDataPath(nr_Cell1, f_NR5GC_GetPdnIndex(valueof(v_PDUSessionInfo)), dedicatedBearer, v_DRBId, "Step 5"); // @sic R5-200256 sic@</w:t>
            </w:r>
          </w:p>
          <w:p w14:paraId="74BACCF3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3D5570FA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"No Internet PDU Session");</w:t>
            </w:r>
          </w:p>
          <w:p w14:paraId="11DBF37A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E183BD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BC09C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14:paraId="42D1233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 including both fullI-RNTI and shortI-RNTI in suspendConfig.</w:t>
            </w:r>
          </w:p>
          <w:p w14:paraId="6C40C6BA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f_NR_RRC_InactiveDef(nr_Cell1);</w:t>
            </w:r>
          </w:p>
          <w:p w14:paraId="0C14ADE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614DB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7FEF3F8A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changes the SIB1 of NR Cell 1 to set the useFullResumeID to True.</w:t>
            </w:r>
          </w:p>
          <w:p w14:paraId="18659E13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f_NR_CellInfo_SetSIB1_UseFullResumeID(nr_Cell1, true_);</w:t>
            </w:r>
          </w:p>
          <w:p w14:paraId="0D6E0C0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CF58A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14:paraId="1A89EEA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Short message on PDCCH using P-RNTI indicating a systemInfoModification.</w:t>
            </w:r>
          </w:p>
          <w:p w14:paraId="3894E4D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f_NR_ModifySysinfo(nr_Cell1, true, RRC_INACTIVE);</w:t>
            </w:r>
          </w:p>
          <w:p w14:paraId="431BEF16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AFF6C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14:paraId="769C388A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second for the UE to receive new system information.</w:t>
            </w:r>
          </w:p>
          <w:p w14:paraId="62320210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v_ModificationPeriodFrames := f_NR_CalculateModificationPeriod(nr_Cell1);</w:t>
            </w:r>
          </w:p>
          <w:p w14:paraId="33860A70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v_ModificationPeriod := int2float(v_ModificationPeriodFrames)/100.0; //Modification period in seconds</w:t>
            </w:r>
          </w:p>
          <w:p w14:paraId="384B305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f_Delay(2.1 * v_ModificationPeriod);</w:t>
            </w:r>
          </w:p>
          <w:p w14:paraId="378B838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40C14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siclog@</w:t>
            </w:r>
          </w:p>
          <w:p w14:paraId="1543C3B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fullI-RNTI).</w:t>
            </w:r>
          </w:p>
          <w:p w14:paraId="63B743BA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RRC_INACTIVE);</w:t>
            </w:r>
          </w:p>
          <w:p w14:paraId="08AE1C0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75E9C6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siclog@</w:t>
            </w:r>
          </w:p>
          <w:p w14:paraId="3896115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RRCResumeRequest1 message by setting resumeIdentity to the stored fullI-RNTI value?</w:t>
            </w:r>
          </w:p>
          <w:p w14:paraId="7025251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SRB.receive(car_NR_SRB0_RrcPdu_IND1(nr_Cell1, cr_38508_RRCResumeRequest1(tsc_NR_I_RNTI_Value1)));</w:t>
            </w:r>
          </w:p>
          <w:p w14:paraId="5C0C599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10");</w:t>
            </w:r>
          </w:p>
          <w:p w14:paraId="60D6C4D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4B0A2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14:paraId="1BD273E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RRCResume message.</w:t>
            </w:r>
          </w:p>
          <w:p w14:paraId="73B4718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f_NR_SendRRCResume_Def(nr_Cell1); // @sic R5-201646, R5-204436 sic@</w:t>
            </w:r>
          </w:p>
          <w:p w14:paraId="6C742C5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D71AB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3A29C9F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RRCResumeComplete message.</w:t>
            </w:r>
          </w:p>
          <w:p w14:paraId="70359B2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f_NR_RRCResumeComplete_Def(nr_Cell1);</w:t>
            </w:r>
          </w:p>
          <w:p w14:paraId="538E67F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3709C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14:paraId="6F7F071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RRCResumeComplete message.</w:t>
            </w:r>
          </w:p>
          <w:p w14:paraId="773FB12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f_NR_RRC_InactiveDef(nr_Cell1, -, false);</w:t>
            </w:r>
          </w:p>
          <w:p w14:paraId="617B2C9B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f_NR_SS_AS_ActivateSecurity_Current(nr_Cell2 ,tsc_NR_38508_NextHopChainingCount);</w:t>
            </w:r>
          </w:p>
          <w:p w14:paraId="4D6B2C9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9BA256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14:paraId="24AF772A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adjusts cell levels according to row T1 of table 8.1.1.4.1.3.2-1 for FR1 and table 8.1.1.4.1.3.2-2 for FR2.</w:t>
            </w:r>
          </w:p>
          <w:p w14:paraId="7A7B496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f_NR_SetCellPower(nr_Cell1,  tsc_NR_NonSuitableOffCellSSS_EPRE, tsc_NR_NonSuitableOffCellSSS_EPRE);</w:t>
            </w:r>
          </w:p>
          <w:p w14:paraId="66BB77F0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F520B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14:paraId="16F49686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Does the UE transmit an RRCResumeRequest message with resumeCause set to rna-Update on NR Cell 2 within 60s?</w:t>
            </w:r>
          </w:p>
          <w:p w14:paraId="403F533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t_WaitTime.start;</w:t>
            </w:r>
          </w:p>
          <w:p w14:paraId="586767B3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1202234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SRB.receive(car_NR_SRB0_RrcPdu_IND(nr_Cell2, cr_38508_RRCResumeRequest(tsc_NR_ShortI_RNTI_Value1, rna_Update)))</w:t>
            </w:r>
          </w:p>
          <w:p w14:paraId="770F5DA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23890F90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 t_WaitTime.stop;</w:t>
            </w:r>
          </w:p>
          <w:p w14:paraId="5C26C1D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f_NR_PreliminaryPass (__FILE__, __LINE__, "Test Case 8.1.1.4.1 Step 16");</w:t>
            </w:r>
          </w:p>
          <w:p w14:paraId="55E6DCE6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4B53933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[] t_WaitTime.timeout</w:t>
            </w:r>
          </w:p>
          <w:p w14:paraId="0760249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0E69284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f_NR_SetVerdictFailOrInconc(__FILE__, __LINE__, "Test Case 8.1.1.4.1 Step 16");</w:t>
            </w:r>
          </w:p>
          <w:p w14:paraId="733BCB3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7EFF47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B8354D3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59EE5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14:paraId="5D18F7E3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RRCResume message</w:t>
            </w:r>
          </w:p>
          <w:p w14:paraId="21EAA47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R5-201646, R5-204436 sic@</w:t>
            </w:r>
          </w:p>
          <w:p w14:paraId="41B463B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v_NR_DownlinkBWP_Cell2 := f_NR_CellInfo_GetDownlinkBWP(nr_Cell2, tsc_NR_BWP_Id);</w:t>
            </w:r>
          </w:p>
          <w:p w14:paraId="406322D3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 := v_NR_DownlinkBWP_Cell2.Pdsch.ConfigDedicated.R15;</w:t>
            </w:r>
          </w:p>
          <w:p w14:paraId="363BD856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v_PDSCH_Config.dmrs_DownlinkForPDSCH_MappingTypeA := omit;</w:t>
            </w:r>
          </w:p>
          <w:p w14:paraId="30E7335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v_BWP_DownlinkDedicated_PDSCH_Config := {setup := v_PDSCH_Config};</w:t>
            </w:r>
          </w:p>
          <w:p w14:paraId="30AA1B4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f_NR_GetSCGConfigResume(nr_Cell2);</w:t>
            </w:r>
          </w:p>
          <w:p w14:paraId="08E537E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v_CellGroupConfig.spCellConfig.spCellConfigDedicated.initialDownlinkBWP := cs_BWP_DownlinkDedicated_Def(-, v_BWP_DownlinkDedicated_PDSCH_Config);</w:t>
            </w:r>
          </w:p>
          <w:p w14:paraId="5C9D785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f_NR_SendRRCResume_Def(nr_Cell2, -, -, v_CellGroupConfig);</w:t>
            </w:r>
          </w:p>
          <w:p w14:paraId="201EBE5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79829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14:paraId="0E9403B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RRCResumeComplete message to complete the resume procedure</w:t>
            </w:r>
          </w:p>
          <w:p w14:paraId="5F6079E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f_NR_RRCResumeComplete_Def(nr_Cell2);</w:t>
            </w:r>
          </w:p>
          <w:p w14:paraId="13313949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6F58F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siclog@</w:t>
            </w:r>
          </w:p>
          <w:p w14:paraId="64B6004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subclause 4.9.1 indicate that the UE is capable of exchanging IP data on DRB#n associated with default Internet PDU session?</w:t>
            </w:r>
          </w:p>
          <w:p w14:paraId="3536B01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f_NR5GC_CheckDataPath(nr_Cell2, f_NR5GC_GetPdnIndex(valueof(v_PDUSessionInfo)), dedicatedBearer, v_DRBId, "Step 19"); // @sic R5-200256, R5s200517 sic@</w:t>
            </w:r>
          </w:p>
          <w:p w14:paraId="0E0E309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6A8FE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siclog@</w:t>
            </w:r>
          </w:p>
          <w:p w14:paraId="001E9D1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 sic@</w:t>
            </w:r>
          </w:p>
          <w:p w14:paraId="317CE926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 including both fullI-RNTI and shortI-RNTI in suspendConfig.</w:t>
            </w:r>
          </w:p>
          <w:p w14:paraId="20092B54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f_NR_RRC_InactiveDef(nr_Cell2);</w:t>
            </w:r>
          </w:p>
          <w:p w14:paraId="1ACFF32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B1185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21 - 22" siclog@</w:t>
            </w:r>
          </w:p>
          <w:p w14:paraId="4300436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R5-214592 sic@</w:t>
            </w:r>
          </w:p>
          <w:p w14:paraId="7C27D42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1F022240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E8BB81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22A" siclog@</w:t>
            </w:r>
          </w:p>
          <w:p w14:paraId="0E6E1DE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R5-213465, R5-214592 sic@</w:t>
            </w:r>
          </w:p>
          <w:p w14:paraId="317EF3A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prach-ConfigurationIndex in the system information.</w:t>
            </w:r>
          </w:p>
          <w:p w14:paraId="6E5700DF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(f_NR_CellInfo_GetIsFR1(nr_Cell2)){</w:t>
            </w:r>
          </w:p>
          <w:p w14:paraId="1AC960BA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v_PrachConfigurationIndex := 157;</w:t>
            </w:r>
          </w:p>
          <w:p w14:paraId="3A9080D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FDD - As per 38.211 Table 6.3.3.2-2</w:t>
            </w:r>
          </w:p>
          <w:p w14:paraId="54AB4D3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TDD - As per 38.211 Table 6.3.3.2-3</w:t>
            </w:r>
          </w:p>
          <w:p w14:paraId="4ABED92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// nSFN mod 1 = 0=&gt; any SFN   Subframe 4</w:t>
            </w:r>
          </w:p>
          <w:p w14:paraId="169E802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 := cr_TimingInfo(?, (4));</w:t>
            </w:r>
          </w:p>
          <w:p w14:paraId="59A6DB63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FR2</w:t>
            </w:r>
          </w:p>
          <w:p w14:paraId="713B5DE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v_PrachConfigurationIndex := 156; // @sic R5-217275, R5s211579 sic@</w:t>
            </w:r>
          </w:p>
          <w:p w14:paraId="0D8E20D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// slots (19,39) in 60kHz - As per 38.211 Table 6.3.3.2-4</w:t>
            </w:r>
          </w:p>
          <w:p w14:paraId="208E9B52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// SCS RA = 120kHz, "Number of PRACH slots within a 60 kHz slot" in Table 6.3.3.2-4 is equal to 1, then nRAslot = 1</w:t>
            </w:r>
          </w:p>
          <w:p w14:paraId="19E949A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 := ( cr_TimingInfo(?, 4, -, cs_SlotTimingInfo_Numerology3(7)),  //Slot 39 in 120kHz</w:t>
            </w:r>
          </w:p>
          <w:p w14:paraId="25BB02E7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cr_TimingInfo(?, 9, -, cs_SlotTimingInfo_Numerology3(7))   //Slot 79 in 120kHz</w:t>
            </w:r>
          </w:p>
          <w:p w14:paraId="126B2818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);</w:t>
            </w:r>
          </w:p>
          <w:p w14:paraId="33EDE1D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7FD7C4C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//Set Prach configuration index in SIB1 and in Cell Array</w:t>
            </w:r>
          </w:p>
          <w:p w14:paraId="62965A3B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f_NR_CellInfo_SetPRACH_ConfigurationIndex(nr_Cell2, v_PrachConfigurationIndex);</w:t>
            </w:r>
          </w:p>
          <w:p w14:paraId="3D10757B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f_NR_CellInfo_SetRaResponseWindow(nr_Cell2, sl40); //@sic R5-221437, R5s220125 sic@</w:t>
            </w:r>
          </w:p>
          <w:p w14:paraId="3B77C6AD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new PRACH parameters</w:t>
            </w:r>
          </w:p>
          <w:p w14:paraId="7D0DB043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v_PhysicalParameters := f_NR_CellInfo_GetPhysicalParameters(nr_Cell2);</w:t>
            </w:r>
          </w:p>
          <w:p w14:paraId="112FFD3E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f_NR_SS_CommonCellConfig(nr_Cell2, cads_NR_CellConfigPhysicalLayerUplink(nr_Cell2, -, cs_NR_CellConfigPhysicalLayerUplink_Def(-,-,cs_NR_UplinkBWPs(v_PhysicalParameters.UL_BWPs))));</w:t>
            </w:r>
          </w:p>
          <w:p w14:paraId="7912F395" w14:textId="77777777"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to report PRACH preambles</w:t>
            </w:r>
          </w:p>
          <w:p w14:paraId="6717A6F1" w14:textId="77777777" w:rsidR="00B112AB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f_NR_SS_SystemIndCtrlConfig(nr_Cell2, cds_NR_SystemIndCtrl_RachPreamble(enable));</w:t>
            </w:r>
            <w:r w:rsidR="00074B68" w:rsidRPr="003A7CD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316D9F" w:rsidRPr="003A7CD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  <w:p w14:paraId="116C69A9" w14:textId="77777777" w:rsidR="00240F86" w:rsidRPr="003A7CD0" w:rsidRDefault="00316D9F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A7CD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071E2069" w14:textId="77777777" w:rsidR="00316D9F" w:rsidRPr="00411FB9" w:rsidRDefault="00316D9F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A5AC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613458B1" w14:textId="77777777"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</w:p>
    <w:p w14:paraId="303B5FEF" w14:textId="77777777"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14:paraId="6CD0DF8A" w14:textId="77777777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214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function fl_TC_8_1_1_4_1_TestBody() runs on NR5GC_PTC</w:t>
            </w:r>
          </w:p>
          <w:p w14:paraId="47F659C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0DEA97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R5-197053, R5-198912, R5s191051 sic@</w:t>
            </w:r>
          </w:p>
          <w:p w14:paraId="09181E5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v_PDUSessionInfo;</w:t>
            </w:r>
          </w:p>
          <w:p w14:paraId="7D50967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v_DRBId;</w:t>
            </w:r>
          </w:p>
          <w:p w14:paraId="17AA440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v_ModificationPeriodFrames;</w:t>
            </w:r>
          </w:p>
          <w:p w14:paraId="7A009BE1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float v_ModificationPeriod;</w:t>
            </w:r>
          </w:p>
          <w:p w14:paraId="0468F0B1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48E663C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NR_DownlinkBWP_Type v_NR_DownlinkBWP_Cell2; // @sic R5-204436 sic@</w:t>
            </w:r>
          </w:p>
          <w:p w14:paraId="498ED35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PDSCH_Config v_PDSCH_Config; // @sic R5-204436 sic@</w:t>
            </w:r>
          </w:p>
          <w:p w14:paraId="074D6DD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NR_BWP_DownlinkDedicated_PDSCH_Config_Type v_BWP_DownlinkDedicated_PDSCH_Config; // @sic R5-204436 sic@</w:t>
            </w:r>
          </w:p>
          <w:p w14:paraId="407CB44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v_PrachConfigurationIndex; // @sic R5-213465 sic@</w:t>
            </w:r>
          </w:p>
          <w:p w14:paraId="0B1C6DA6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v_PhysicalParameters; // @sic R5-213465 sic@</w:t>
            </w:r>
          </w:p>
          <w:p w14:paraId="5CA71DB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v_SrbIndByRef := omit;    // not used (needed when other information of the RRC message needs to be access) // @sic R5-213465 sic@</w:t>
            </w:r>
          </w:p>
          <w:p w14:paraId="122C005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v_SysIndByRef := omit;        // to store SYSTEM_IND if it takes over the RRC message // @sic R5-213465 sic@</w:t>
            </w:r>
          </w:p>
          <w:p w14:paraId="3D1539E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TimingInfo_Type v_TimingInfo; // @sic R5-213465 sic@</w:t>
            </w:r>
          </w:p>
          <w:p w14:paraId="725A62B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t_WaitTime := 60.0;</w:t>
            </w:r>
          </w:p>
          <w:p w14:paraId="108B3CD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A8C21E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0D2BC87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fullI-RNTI).</w:t>
            </w:r>
          </w:p>
          <w:p w14:paraId="63B6A00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RRC_INACTIVE);</w:t>
            </w:r>
          </w:p>
          <w:p w14:paraId="7026E13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9C158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64F2248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RRCResumeRequest message by setting resumeIdentity to the stored shortI-RNTI value?</w:t>
            </w:r>
          </w:p>
          <w:p w14:paraId="386FEBA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f_NR_RRC_ResumeRequest_Def(nr_Cell1, tsc_NR_ShortI_RNTI_Value1, mt_Access);</w:t>
            </w:r>
          </w:p>
          <w:p w14:paraId="38B0C16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2");</w:t>
            </w:r>
          </w:p>
          <w:p w14:paraId="6FF98FA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08A25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6A4948C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RRCResume message.</w:t>
            </w:r>
          </w:p>
          <w:p w14:paraId="187B1F8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f_NR_SendRRCResume_Def(nr_Cell1); // @sic R5-200256, R5-201212, R5-201646, R5-204436 sic@</w:t>
            </w:r>
          </w:p>
          <w:p w14:paraId="4675D20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06B7F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69CCA11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RRCResumeComplete message.</w:t>
            </w:r>
          </w:p>
          <w:p w14:paraId="6A4D2D8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f_NR_RRCResumeComplete_Def(nr_Cell1);</w:t>
            </w:r>
          </w:p>
          <w:p w14:paraId="2DD847A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424AB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5339B91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subclause 4.9.1 indicate that the UE is capable of exchanging IP data on DRB#n associated with default Internet PDU session?</w:t>
            </w:r>
          </w:p>
          <w:p w14:paraId="687E299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//Get DRB Info for DRB associated with 1st Internet PDU session</w:t>
            </w:r>
          </w:p>
          <w:p w14:paraId="4B0EE40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v_DRBId := f_NR_GetDefaultDRB_ForFirstNonIMSPDUSession(); // @sic R5s201461 sic@</w:t>
            </w:r>
          </w:p>
          <w:p w14:paraId="154E5CF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v_PDUSessionInfo := f_Get_PDUSessionForDNNType(f_NR5GC_MobileInfo_GetSessionInfoList(), Internet_DNN); // @sic R5-200256 sic@</w:t>
            </w:r>
          </w:p>
          <w:p w14:paraId="7A50948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(isvalue(v_PDUSessionInfo)) { // @sic R5s200517 sic@</w:t>
            </w:r>
          </w:p>
          <w:p w14:paraId="005F702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f_NR5GC_CheckDataPath(nr_Cell1, f_NR5GC_GetPdnIndex(valueof(v_PDUSessionInfo)), dedicatedBearer, v_DRBId, "Step 5"); // @sic R5-200256 sic@</w:t>
            </w:r>
          </w:p>
          <w:p w14:paraId="685EC2D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664915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"No Internet PDU Session");</w:t>
            </w:r>
          </w:p>
          <w:p w14:paraId="2B27739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38962C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9F7C1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14:paraId="4967FAE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 including both fullI-RNTI and shortI-RNTI in suspendConfig.</w:t>
            </w:r>
          </w:p>
          <w:p w14:paraId="351188D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f_NR_RRC_InactiveDef(nr_Cell1);</w:t>
            </w:r>
          </w:p>
          <w:p w14:paraId="7CBBBC41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31F82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1D09073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of NR Cell 1 to set the useFullResumeID to True.</w:t>
            </w:r>
          </w:p>
          <w:p w14:paraId="7E65D0A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f_NR_CellInfo_SetSIB1_UseFullResumeID(nr_Cell1, true_);</w:t>
            </w:r>
          </w:p>
          <w:p w14:paraId="23022EB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C72E86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14:paraId="655090D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Short message on PDCCH using P-RNTI indicating a systemInfoModification.</w:t>
            </w:r>
          </w:p>
          <w:p w14:paraId="5ED0560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f_NR_ModifySysinfo(nr_Cell1, true, RRC_INACTIVE);</w:t>
            </w:r>
          </w:p>
          <w:p w14:paraId="7980210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80F4D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14:paraId="453EE04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second for the UE to receive new system information.</w:t>
            </w:r>
          </w:p>
          <w:p w14:paraId="1830139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v_ModificationPeriodFrames := f_NR_CalculateModificationPeriod(nr_Cell1);</w:t>
            </w:r>
          </w:p>
          <w:p w14:paraId="076D2A8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v_ModificationPeriod := int2float(v_ModificationPeriodFrames)/100.0; //Modification period in seconds</w:t>
            </w:r>
          </w:p>
          <w:p w14:paraId="020460B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f_Delay(2.1 * v_ModificationPeriod);</w:t>
            </w:r>
          </w:p>
          <w:p w14:paraId="7D00369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3BD37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siclog@</w:t>
            </w:r>
          </w:p>
          <w:p w14:paraId="6E2D6B0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fullI-RNTI).</w:t>
            </w:r>
          </w:p>
          <w:p w14:paraId="5F6EE43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RRC_INACTIVE);</w:t>
            </w:r>
          </w:p>
          <w:p w14:paraId="3C36370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EAA71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siclog@</w:t>
            </w:r>
          </w:p>
          <w:p w14:paraId="731A08F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RRCResumeRequest1 message by setting resumeIdentity to the stored fullI-RNTI value?</w:t>
            </w:r>
          </w:p>
          <w:p w14:paraId="48D7724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SRB.receive(car_NR_SRB0_RrcPdu_IND1(nr_Cell1, cr_38508_RRCResumeRequest1(tsc_NR_I_RNTI_Value1)));</w:t>
            </w:r>
          </w:p>
          <w:p w14:paraId="0C47F99E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10");</w:t>
            </w:r>
          </w:p>
          <w:p w14:paraId="403FE47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2D4AD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14:paraId="5A9C826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RRCResume message.</w:t>
            </w:r>
          </w:p>
          <w:p w14:paraId="4144808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f_NR_SendRRCResume_Def(nr_Cell1); // @sic R5-201646, R5-204436 sic@</w:t>
            </w:r>
          </w:p>
          <w:p w14:paraId="7C031786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AA6C2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2E034951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RRCResumeComplete message.</w:t>
            </w:r>
          </w:p>
          <w:p w14:paraId="4F2070A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f_NR_RRCResumeComplete_Def(nr_Cell1);</w:t>
            </w:r>
          </w:p>
          <w:p w14:paraId="2A8EBAC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9FD3F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14" siclog@</w:t>
            </w:r>
          </w:p>
          <w:p w14:paraId="4E93474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RRCResumeComplete message.</w:t>
            </w:r>
          </w:p>
          <w:p w14:paraId="03225081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f_NR_RRC_InactiveDef(nr_Cell1, -, false);</w:t>
            </w:r>
          </w:p>
          <w:p w14:paraId="567712F1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f_NR_SS_AS_ActivateSecurity_Current(nr_Cell2 ,tsc_NR_38508_NextHopChainingCount);</w:t>
            </w:r>
          </w:p>
          <w:p w14:paraId="311E9C9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6A330E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14:paraId="4B3596F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adjusts cell levels according to row T1 of table 8.1.1.4.1.3.2-1 for FR1 and table 8.1.1.4.1.3.2-2 for FR2.</w:t>
            </w:r>
          </w:p>
          <w:p w14:paraId="61EE98A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f_NR_SetCellPower(nr_Cell1,  tsc_NR_NonSuitableOffCellSSS_EPRE, tsc_NR_NonSuitableOffCellSSS_EPRE);</w:t>
            </w:r>
          </w:p>
          <w:p w14:paraId="19639E6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C0BDC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14:paraId="063DEF9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RRCResumeRequest message with resumeCause set to rna-Update on NR Cell 2 within 60s?</w:t>
            </w:r>
          </w:p>
          <w:p w14:paraId="111C207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t_WaitTime.start;</w:t>
            </w:r>
          </w:p>
          <w:p w14:paraId="7F16FF3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304A272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SRB.receive(car_NR_SRB0_RrcPdu_IND(nr_Cell2, cr_38508_RRCResumeRequest(tsc_NR_ShortI_RNTI_Value1, rna_Update)))</w:t>
            </w:r>
          </w:p>
          <w:p w14:paraId="27CD610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0D104388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 t_WaitTime.stop;</w:t>
            </w:r>
          </w:p>
          <w:p w14:paraId="43FB60C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f_NR_PreliminaryPass (__FILE__, __LINE__, "Test Case 8.1.1.4.1 Step 16");</w:t>
            </w:r>
          </w:p>
          <w:p w14:paraId="1DBD21E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BCAE37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[] t_WaitTime.timeout</w:t>
            </w:r>
          </w:p>
          <w:p w14:paraId="31868902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1142CD99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f_NR_SetVerdictFailOrInconc(__FILE__, __LINE__, "Test Case 8.1.1.4.1 Step 16");</w:t>
            </w:r>
          </w:p>
          <w:p w14:paraId="4AD61F1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3731A76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1CACC5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0D737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14:paraId="4B13FBA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RRCResume message</w:t>
            </w:r>
          </w:p>
          <w:p w14:paraId="58AA9B9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R5-201646, R5-204436 sic@</w:t>
            </w:r>
          </w:p>
          <w:p w14:paraId="24210E1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v_NR_DownlinkBWP_Cell2 := f_NR_CellInfo_GetDownlinkBWP(nr_Cell2, tsc_NR_BWP_Id);</w:t>
            </w:r>
          </w:p>
          <w:p w14:paraId="2325337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 := v_NR_DownlinkBWP_Cell2.Pdsch.ConfigDedicated.R15;</w:t>
            </w:r>
          </w:p>
          <w:p w14:paraId="6534F44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v_PDSCH_Config.dmrs_DownlinkForPDSCH_MappingTypeA := omit;</w:t>
            </w:r>
          </w:p>
          <w:p w14:paraId="3B8D79D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v_BWP_DownlinkDedicated_PDSCH_Config := {setup := v_PDSCH_Config};</w:t>
            </w:r>
          </w:p>
          <w:p w14:paraId="3D88836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f_NR_GetSCGConfigResume(nr_Cell2);</w:t>
            </w:r>
          </w:p>
          <w:p w14:paraId="3925CCC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v_CellGroupConfig.spCellConfig.spCellConfigDedicated.initialDownlinkBWP := cs_BWP_DownlinkDedicated_Def(-, v_BWP_DownlinkDedicated_PDSCH_Config);</w:t>
            </w:r>
          </w:p>
          <w:p w14:paraId="7A2DB74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f_NR_SendRRCResume_Def(nr_Cell2, -, -, v_CellGroupConfig);</w:t>
            </w:r>
          </w:p>
          <w:p w14:paraId="46DCCF1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02B83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14:paraId="2363168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RRCResumeComplete message to complete the resume procedure</w:t>
            </w:r>
          </w:p>
          <w:p w14:paraId="2B63805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f_NR_RRCResumeComplete_Def(nr_Cell2);</w:t>
            </w:r>
          </w:p>
          <w:p w14:paraId="233EB6B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F5282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siclog@</w:t>
            </w:r>
          </w:p>
          <w:p w14:paraId="53135D6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subclause 4.9.1 indicate that the UE is capable of exchanging IP data on DRB#n associated with default Internet PDU session?</w:t>
            </w:r>
          </w:p>
          <w:p w14:paraId="28F3197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f_NR5GC_CheckDataPath(nr_Cell2, f_NR5GC_GetPdnIndex(valueof(v_PDUSessionInfo)), dedicatedBearer, v_DRBId, "Step 19"); // @sic R5-200256, R5s200517 sic@</w:t>
            </w:r>
          </w:p>
          <w:p w14:paraId="1124333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CE523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siclog@</w:t>
            </w:r>
          </w:p>
          <w:p w14:paraId="6A343A5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 sic@</w:t>
            </w:r>
          </w:p>
          <w:p w14:paraId="70AF880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 including both fullI-RNTI and shortI-RNTI in suspendConfig.</w:t>
            </w:r>
          </w:p>
          <w:p w14:paraId="19016B21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f_NR_RRC_InactiveDef(nr_Cell2);</w:t>
            </w:r>
          </w:p>
          <w:p w14:paraId="66777FA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69A32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21 - 22" siclog@</w:t>
            </w:r>
          </w:p>
          <w:p w14:paraId="1CA5F04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R5-214592 sic@</w:t>
            </w:r>
          </w:p>
          <w:p w14:paraId="2500BCF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285D7D3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9A412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22A" siclog@</w:t>
            </w:r>
          </w:p>
          <w:p w14:paraId="29C29DFC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R5-213465, R5-214592 sic@</w:t>
            </w:r>
          </w:p>
          <w:p w14:paraId="2A33891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prach-ConfigurationIndex in the system information.</w:t>
            </w:r>
          </w:p>
          <w:p w14:paraId="161F0835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(f_NR_CellInfo_GetIsFR1(nr_Cell2)){</w:t>
            </w:r>
          </w:p>
          <w:p w14:paraId="3F8A8C5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v_PrachConfigurationIndex := 91;  //WA#WI=984105</w:t>
            </w:r>
          </w:p>
          <w:p w14:paraId="41375441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FDD - As per 38.211 Table 6.3.3.2-2</w:t>
            </w:r>
          </w:p>
          <w:p w14:paraId="02A80940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TDD - As per 38.211 Table 6.3.3.2-3</w:t>
            </w:r>
          </w:p>
          <w:p w14:paraId="0377823E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// nSFN mod 1 = 0=&gt; any SFN   Subframe 4</w:t>
            </w:r>
          </w:p>
          <w:p w14:paraId="1ACC3B87" w14:textId="77777777" w:rsidR="005C6979" w:rsidRPr="002A0AEF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 := ( cr_TimingInfo(?, (8)), //WA#WI=984105</w:t>
            </w:r>
          </w:p>
          <w:p w14:paraId="28145A9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cr_TimingInfo(?, (9)));  //WA#WI=984105</w:t>
            </w:r>
          </w:p>
          <w:p w14:paraId="2FE4120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FR2</w:t>
            </w:r>
          </w:p>
          <w:p w14:paraId="5B95984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v_PrachConfigurationIndex := 156; // @sic R5-217275, R5s211579 sic@</w:t>
            </w:r>
          </w:p>
          <w:p w14:paraId="15010281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// slots (19,39) in 60kHz - As per 38.211 Table 6.3.3.2-4</w:t>
            </w:r>
          </w:p>
          <w:p w14:paraId="62C9CAF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// SCS RA = 120kHz, "Number of PRACH slots within a 60 kHz slot" in Table 6.3.3.2-4 is equal to 1, then nRAslot = 1</w:t>
            </w:r>
          </w:p>
          <w:p w14:paraId="727BE667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 := ( cr_TimingInfo(?, 4, -, cs_SlotTimingInfo_Numerology3(7)),  //Slot 39 in 120kHz</w:t>
            </w:r>
          </w:p>
          <w:p w14:paraId="1642EF9D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cr_TimingInfo(?, 9, -, cs_SlotTimingInfo_Numerology3(7))   //Slot 79 in 120kHz</w:t>
            </w:r>
          </w:p>
          <w:p w14:paraId="20EF069F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);</w:t>
            </w:r>
          </w:p>
          <w:p w14:paraId="0CDDB82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0EED1C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//Set Prach configuration index in SIB1 and in Cell Array</w:t>
            </w:r>
          </w:p>
          <w:p w14:paraId="54F30481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f_NR_CellInfo_SetPRACH_ConfigurationIndex(nr_Cell2, v_PrachConfigurationIndex);</w:t>
            </w:r>
          </w:p>
          <w:p w14:paraId="0A00A5B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//f_NR_CellInfo_SetRaResponseWindow(nr_Cell2, sl40); //@sic R5-221437, R5s220125 sic@ //WA#WI=984105</w:t>
            </w:r>
          </w:p>
          <w:p w14:paraId="55E19FE3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new PRACH parameters</w:t>
            </w:r>
          </w:p>
          <w:p w14:paraId="4BBFBBD4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v_PhysicalParameters := f_NR_CellInfo_GetPhysicalParameters(nr_Cell2);</w:t>
            </w:r>
          </w:p>
          <w:p w14:paraId="1595913B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f_NR_SS_CommonCellConfig(nr_Cell2, cads_NR_CellConfigPhysicalLayerUplink(nr_Cell2, -, cs_NR_CellConfigPhysicalLayerUplink_Def(-,-,cs_NR_UplinkBWPs(v_PhysicalParameters.UL_BWPs))));</w:t>
            </w:r>
          </w:p>
          <w:p w14:paraId="25F1366A" w14:textId="77777777"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//Reconfigure SS to report PRACH preambles</w:t>
            </w:r>
          </w:p>
          <w:p w14:paraId="31C139E7" w14:textId="77777777" w:rsidR="00C91E03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f_NR_SS_SystemIndCtrlConfig(nr_Cell2, cds_NR_SystemIndCtrl_RachPreamble(enable));</w:t>
            </w:r>
          </w:p>
          <w:p w14:paraId="5CD73200" w14:textId="77777777" w:rsidR="00163987" w:rsidRPr="00025084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2508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46A61718" w14:textId="77777777" w:rsidR="00163987" w:rsidRPr="00DA356D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241C9996" w14:textId="77777777" w:rsidR="00240F86" w:rsidRDefault="00240F86" w:rsidP="00240F86">
      <w:pPr>
        <w:rPr>
          <w:lang w:eastAsia="en-GB"/>
        </w:rPr>
      </w:pPr>
    </w:p>
    <w:p w14:paraId="783CCB0F" w14:textId="77777777" w:rsidR="00240F86" w:rsidRDefault="00240F86" w:rsidP="00240F86">
      <w:pPr>
        <w:rPr>
          <w:lang w:eastAsia="en-GB"/>
        </w:rPr>
      </w:pPr>
    </w:p>
    <w:p w14:paraId="4F46E7CC" w14:textId="77777777" w:rsidR="00295CE5" w:rsidRDefault="00295CE5" w:rsidP="006E7773">
      <w:pPr>
        <w:rPr>
          <w:lang w:eastAsia="en-GB"/>
        </w:rPr>
      </w:pPr>
    </w:p>
    <w:p w14:paraId="6E3765EE" w14:textId="77777777"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14:paraId="5E4E6015" w14:textId="77777777"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14:paraId="7FC8F2F2" w14:textId="77777777"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14:paraId="5B1D2EA4" w14:textId="77777777"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99FFC" w14:textId="77777777" w:rsidR="00371130" w:rsidRDefault="00371130">
      <w:r>
        <w:separator/>
      </w:r>
    </w:p>
  </w:endnote>
  <w:endnote w:type="continuationSeparator" w:id="0">
    <w:p w14:paraId="77AB3CDE" w14:textId="77777777" w:rsidR="00371130" w:rsidRDefault="00371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D0A7D" w14:textId="77777777" w:rsidR="006325AB" w:rsidRDefault="006325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70BC1" w14:textId="77777777" w:rsidR="006325AB" w:rsidRDefault="006325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F09F2" w14:textId="77777777" w:rsidR="006325AB" w:rsidRDefault="006325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B0471" w14:textId="77777777" w:rsidR="00371130" w:rsidRDefault="00371130">
      <w:r>
        <w:separator/>
      </w:r>
    </w:p>
  </w:footnote>
  <w:footnote w:type="continuationSeparator" w:id="0">
    <w:p w14:paraId="7CE61CBE" w14:textId="77777777" w:rsidR="00371130" w:rsidRDefault="00371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A0068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A6797F9" w14:textId="77777777" w:rsidR="00AD129C" w:rsidRPr="00A11327" w:rsidRDefault="00B112A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A6797F9" w14:textId="77777777"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79AB2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6228F8B" w14:textId="77777777" w:rsidR="00AD129C" w:rsidRPr="00A11327" w:rsidRDefault="00B112A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6228F8B" w14:textId="77777777"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FD165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30D3DEC" w14:textId="77777777" w:rsidR="00AD129C" w:rsidRPr="00A11327" w:rsidRDefault="00B112A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30D3DEC" w14:textId="77777777"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E8D67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B211BC" w14:textId="77777777" w:rsidR="00AD129C" w:rsidRPr="00A11327" w:rsidRDefault="00B112A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B211BC" w14:textId="77777777"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3C2D7" w14:textId="77777777" w:rsidR="00D10CAD" w:rsidRDefault="00D10CAD">
    <w:pPr>
      <w:pStyle w:val="Header"/>
      <w:tabs>
        <w:tab w:val="right" w:pos="9639"/>
      </w:tabs>
    </w:pPr>
    <w:r>
      <w:tab/>
    </w:r>
    <w:r w:rsidR="00AD129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47477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1D4381" w14:textId="77777777" w:rsidR="00AD129C" w:rsidRPr="00A11327" w:rsidRDefault="00B112A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47477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1D4381" w14:textId="77777777"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A31CB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6A28CA9" w14:textId="77777777" w:rsidR="00AD129C" w:rsidRPr="00A11327" w:rsidRDefault="00B112A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6A28CA9" w14:textId="77777777"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85E7A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213E8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F41BE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E6485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E03B7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E2142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3C0BB0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F91A6A"/>
    <w:multiLevelType w:val="hybridMultilevel"/>
    <w:tmpl w:val="C0C27D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F8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75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148526">
    <w:abstractNumId w:val="2"/>
  </w:num>
  <w:num w:numId="3" w16cid:durableId="212162798">
    <w:abstractNumId w:val="9"/>
  </w:num>
  <w:num w:numId="4" w16cid:durableId="480392604">
    <w:abstractNumId w:val="0"/>
  </w:num>
  <w:num w:numId="5" w16cid:durableId="1914200399">
    <w:abstractNumId w:val="1"/>
  </w:num>
  <w:num w:numId="6" w16cid:durableId="442531683">
    <w:abstractNumId w:val="7"/>
  </w:num>
  <w:num w:numId="7" w16cid:durableId="1165588749">
    <w:abstractNumId w:val="3"/>
  </w:num>
  <w:num w:numId="8" w16cid:durableId="389960139">
    <w:abstractNumId w:val="6"/>
  </w:num>
  <w:num w:numId="9" w16cid:durableId="1854563960">
    <w:abstractNumId w:val="4"/>
  </w:num>
  <w:num w:numId="10" w16cid:durableId="181751137">
    <w:abstractNumId w:val="8"/>
  </w:num>
  <w:num w:numId="11" w16cid:durableId="18194096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4465"/>
    <w:rsid w:val="00005833"/>
    <w:rsid w:val="0000678D"/>
    <w:rsid w:val="000070D8"/>
    <w:rsid w:val="00007575"/>
    <w:rsid w:val="00011C14"/>
    <w:rsid w:val="00022E4A"/>
    <w:rsid w:val="00023F30"/>
    <w:rsid w:val="00024866"/>
    <w:rsid w:val="00025084"/>
    <w:rsid w:val="00031A80"/>
    <w:rsid w:val="000322B4"/>
    <w:rsid w:val="00032D0C"/>
    <w:rsid w:val="0003629C"/>
    <w:rsid w:val="00036FE7"/>
    <w:rsid w:val="00046592"/>
    <w:rsid w:val="00053290"/>
    <w:rsid w:val="00054E62"/>
    <w:rsid w:val="00057DBD"/>
    <w:rsid w:val="000607F3"/>
    <w:rsid w:val="000614B3"/>
    <w:rsid w:val="0006562C"/>
    <w:rsid w:val="000665CE"/>
    <w:rsid w:val="000731C4"/>
    <w:rsid w:val="00073E12"/>
    <w:rsid w:val="000749BF"/>
    <w:rsid w:val="00074B68"/>
    <w:rsid w:val="00085D06"/>
    <w:rsid w:val="0008604A"/>
    <w:rsid w:val="000922C2"/>
    <w:rsid w:val="00094367"/>
    <w:rsid w:val="00094981"/>
    <w:rsid w:val="0009581D"/>
    <w:rsid w:val="00096F61"/>
    <w:rsid w:val="00097354"/>
    <w:rsid w:val="000A1153"/>
    <w:rsid w:val="000A1C38"/>
    <w:rsid w:val="000A30FB"/>
    <w:rsid w:val="000A3894"/>
    <w:rsid w:val="000A4903"/>
    <w:rsid w:val="000A4AB6"/>
    <w:rsid w:val="000A55CC"/>
    <w:rsid w:val="000A6394"/>
    <w:rsid w:val="000A7D1D"/>
    <w:rsid w:val="000A7FC6"/>
    <w:rsid w:val="000B3353"/>
    <w:rsid w:val="000B39D2"/>
    <w:rsid w:val="000B70AF"/>
    <w:rsid w:val="000B7FED"/>
    <w:rsid w:val="000C038A"/>
    <w:rsid w:val="000C104F"/>
    <w:rsid w:val="000C610A"/>
    <w:rsid w:val="000C6598"/>
    <w:rsid w:val="000D40AB"/>
    <w:rsid w:val="000D4D79"/>
    <w:rsid w:val="000E4CEB"/>
    <w:rsid w:val="000F119F"/>
    <w:rsid w:val="000F140E"/>
    <w:rsid w:val="000F34D6"/>
    <w:rsid w:val="0010027D"/>
    <w:rsid w:val="001109AC"/>
    <w:rsid w:val="00110BB9"/>
    <w:rsid w:val="00112785"/>
    <w:rsid w:val="0011415B"/>
    <w:rsid w:val="001179E4"/>
    <w:rsid w:val="00120725"/>
    <w:rsid w:val="001209DE"/>
    <w:rsid w:val="0012136E"/>
    <w:rsid w:val="00124630"/>
    <w:rsid w:val="00124AD4"/>
    <w:rsid w:val="00126237"/>
    <w:rsid w:val="001302CE"/>
    <w:rsid w:val="001302E3"/>
    <w:rsid w:val="00134670"/>
    <w:rsid w:val="001373AB"/>
    <w:rsid w:val="00140CD8"/>
    <w:rsid w:val="0014339B"/>
    <w:rsid w:val="001441A1"/>
    <w:rsid w:val="00145D43"/>
    <w:rsid w:val="00146DCF"/>
    <w:rsid w:val="00150A0C"/>
    <w:rsid w:val="00151A19"/>
    <w:rsid w:val="00163547"/>
    <w:rsid w:val="00163987"/>
    <w:rsid w:val="00164CFC"/>
    <w:rsid w:val="00167A31"/>
    <w:rsid w:val="00171E2E"/>
    <w:rsid w:val="00173835"/>
    <w:rsid w:val="0017632B"/>
    <w:rsid w:val="00177487"/>
    <w:rsid w:val="0018198A"/>
    <w:rsid w:val="00186753"/>
    <w:rsid w:val="001901A2"/>
    <w:rsid w:val="00192C46"/>
    <w:rsid w:val="001A08B3"/>
    <w:rsid w:val="001A0D31"/>
    <w:rsid w:val="001A3E07"/>
    <w:rsid w:val="001A709A"/>
    <w:rsid w:val="001A75C1"/>
    <w:rsid w:val="001A7B60"/>
    <w:rsid w:val="001B180E"/>
    <w:rsid w:val="001B3FE8"/>
    <w:rsid w:val="001B52F0"/>
    <w:rsid w:val="001B7A65"/>
    <w:rsid w:val="001C084D"/>
    <w:rsid w:val="001C43A0"/>
    <w:rsid w:val="001C574F"/>
    <w:rsid w:val="001C5C2A"/>
    <w:rsid w:val="001C770C"/>
    <w:rsid w:val="001D0F4F"/>
    <w:rsid w:val="001D36F6"/>
    <w:rsid w:val="001D584B"/>
    <w:rsid w:val="001E3D37"/>
    <w:rsid w:val="001E41F3"/>
    <w:rsid w:val="001E7215"/>
    <w:rsid w:val="001F0D28"/>
    <w:rsid w:val="001F1817"/>
    <w:rsid w:val="001F406A"/>
    <w:rsid w:val="001F4FC5"/>
    <w:rsid w:val="001F5134"/>
    <w:rsid w:val="001F6A59"/>
    <w:rsid w:val="001F6C5D"/>
    <w:rsid w:val="002040A1"/>
    <w:rsid w:val="00205A6F"/>
    <w:rsid w:val="00206ADE"/>
    <w:rsid w:val="00214573"/>
    <w:rsid w:val="00220349"/>
    <w:rsid w:val="00221C5A"/>
    <w:rsid w:val="002231E3"/>
    <w:rsid w:val="0022339A"/>
    <w:rsid w:val="00223B81"/>
    <w:rsid w:val="002245A4"/>
    <w:rsid w:val="00234682"/>
    <w:rsid w:val="00234F88"/>
    <w:rsid w:val="00240F86"/>
    <w:rsid w:val="00241A66"/>
    <w:rsid w:val="00245CA4"/>
    <w:rsid w:val="00246C61"/>
    <w:rsid w:val="00255CBD"/>
    <w:rsid w:val="002564C6"/>
    <w:rsid w:val="002568BA"/>
    <w:rsid w:val="002570D2"/>
    <w:rsid w:val="0026004D"/>
    <w:rsid w:val="0026151F"/>
    <w:rsid w:val="00263668"/>
    <w:rsid w:val="002640DD"/>
    <w:rsid w:val="00271975"/>
    <w:rsid w:val="0027410A"/>
    <w:rsid w:val="00275D12"/>
    <w:rsid w:val="00277097"/>
    <w:rsid w:val="00284FEB"/>
    <w:rsid w:val="0028507F"/>
    <w:rsid w:val="00285D56"/>
    <w:rsid w:val="002860C4"/>
    <w:rsid w:val="0028779A"/>
    <w:rsid w:val="002901A3"/>
    <w:rsid w:val="00290606"/>
    <w:rsid w:val="00295CE5"/>
    <w:rsid w:val="002A0AEF"/>
    <w:rsid w:val="002A4DCB"/>
    <w:rsid w:val="002B14D3"/>
    <w:rsid w:val="002B5741"/>
    <w:rsid w:val="002C55E0"/>
    <w:rsid w:val="002C7E01"/>
    <w:rsid w:val="002D1FEA"/>
    <w:rsid w:val="002D6876"/>
    <w:rsid w:val="002E008A"/>
    <w:rsid w:val="002E0D93"/>
    <w:rsid w:val="002E4F13"/>
    <w:rsid w:val="002F02D4"/>
    <w:rsid w:val="002F45F1"/>
    <w:rsid w:val="002F5F47"/>
    <w:rsid w:val="002F710F"/>
    <w:rsid w:val="002F7D40"/>
    <w:rsid w:val="00303926"/>
    <w:rsid w:val="00305409"/>
    <w:rsid w:val="00305B7A"/>
    <w:rsid w:val="00310217"/>
    <w:rsid w:val="0031061D"/>
    <w:rsid w:val="00315C52"/>
    <w:rsid w:val="00316D9F"/>
    <w:rsid w:val="00316F13"/>
    <w:rsid w:val="003216F1"/>
    <w:rsid w:val="00322277"/>
    <w:rsid w:val="003222CB"/>
    <w:rsid w:val="00322D46"/>
    <w:rsid w:val="003237E0"/>
    <w:rsid w:val="00327558"/>
    <w:rsid w:val="00330E8B"/>
    <w:rsid w:val="0033204C"/>
    <w:rsid w:val="0033294A"/>
    <w:rsid w:val="0033554F"/>
    <w:rsid w:val="003415B4"/>
    <w:rsid w:val="00341F6F"/>
    <w:rsid w:val="00342D98"/>
    <w:rsid w:val="00343CD7"/>
    <w:rsid w:val="00345383"/>
    <w:rsid w:val="00346D77"/>
    <w:rsid w:val="00347E24"/>
    <w:rsid w:val="003556DC"/>
    <w:rsid w:val="00355C23"/>
    <w:rsid w:val="003609EF"/>
    <w:rsid w:val="0036231A"/>
    <w:rsid w:val="00371130"/>
    <w:rsid w:val="00374009"/>
    <w:rsid w:val="00374DD4"/>
    <w:rsid w:val="003750CA"/>
    <w:rsid w:val="00375BB0"/>
    <w:rsid w:val="003764EC"/>
    <w:rsid w:val="003806A7"/>
    <w:rsid w:val="003838C8"/>
    <w:rsid w:val="00383C3D"/>
    <w:rsid w:val="00384373"/>
    <w:rsid w:val="00384985"/>
    <w:rsid w:val="003858C9"/>
    <w:rsid w:val="003859DF"/>
    <w:rsid w:val="00387792"/>
    <w:rsid w:val="003904E3"/>
    <w:rsid w:val="003920A8"/>
    <w:rsid w:val="003926A3"/>
    <w:rsid w:val="00393BCA"/>
    <w:rsid w:val="003A40B6"/>
    <w:rsid w:val="003A5AC9"/>
    <w:rsid w:val="003A677A"/>
    <w:rsid w:val="003A74CB"/>
    <w:rsid w:val="003A7CD0"/>
    <w:rsid w:val="003B2CB3"/>
    <w:rsid w:val="003B511E"/>
    <w:rsid w:val="003B51F6"/>
    <w:rsid w:val="003B5C09"/>
    <w:rsid w:val="003C2766"/>
    <w:rsid w:val="003C2F42"/>
    <w:rsid w:val="003C3B4C"/>
    <w:rsid w:val="003C78DB"/>
    <w:rsid w:val="003D1466"/>
    <w:rsid w:val="003D1BC0"/>
    <w:rsid w:val="003D2D47"/>
    <w:rsid w:val="003D660C"/>
    <w:rsid w:val="003E0B29"/>
    <w:rsid w:val="003E1A36"/>
    <w:rsid w:val="003E24D9"/>
    <w:rsid w:val="003E51C2"/>
    <w:rsid w:val="003F0DB3"/>
    <w:rsid w:val="003F3287"/>
    <w:rsid w:val="003F432E"/>
    <w:rsid w:val="003F5609"/>
    <w:rsid w:val="003F6288"/>
    <w:rsid w:val="003F62FD"/>
    <w:rsid w:val="004007F2"/>
    <w:rsid w:val="00406A42"/>
    <w:rsid w:val="00406AD3"/>
    <w:rsid w:val="00410371"/>
    <w:rsid w:val="00411482"/>
    <w:rsid w:val="00411FB9"/>
    <w:rsid w:val="00412379"/>
    <w:rsid w:val="0041243D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688"/>
    <w:rsid w:val="00426761"/>
    <w:rsid w:val="0043163D"/>
    <w:rsid w:val="0043219B"/>
    <w:rsid w:val="00433730"/>
    <w:rsid w:val="00437076"/>
    <w:rsid w:val="00440313"/>
    <w:rsid w:val="004403D7"/>
    <w:rsid w:val="0044047D"/>
    <w:rsid w:val="00440D0A"/>
    <w:rsid w:val="00442B1B"/>
    <w:rsid w:val="004438DB"/>
    <w:rsid w:val="00446488"/>
    <w:rsid w:val="00451E8D"/>
    <w:rsid w:val="004545A7"/>
    <w:rsid w:val="0045643A"/>
    <w:rsid w:val="00456ECE"/>
    <w:rsid w:val="00457E6A"/>
    <w:rsid w:val="00460215"/>
    <w:rsid w:val="00461008"/>
    <w:rsid w:val="00461F12"/>
    <w:rsid w:val="00461F9C"/>
    <w:rsid w:val="004635E5"/>
    <w:rsid w:val="0046421D"/>
    <w:rsid w:val="004717EA"/>
    <w:rsid w:val="00482B43"/>
    <w:rsid w:val="00495060"/>
    <w:rsid w:val="004976F0"/>
    <w:rsid w:val="004A0763"/>
    <w:rsid w:val="004A2AED"/>
    <w:rsid w:val="004A2F28"/>
    <w:rsid w:val="004A6131"/>
    <w:rsid w:val="004A7876"/>
    <w:rsid w:val="004A7C08"/>
    <w:rsid w:val="004B01A5"/>
    <w:rsid w:val="004B2C2D"/>
    <w:rsid w:val="004B2E8A"/>
    <w:rsid w:val="004B526E"/>
    <w:rsid w:val="004B75B7"/>
    <w:rsid w:val="004C252A"/>
    <w:rsid w:val="004C60EB"/>
    <w:rsid w:val="004D455F"/>
    <w:rsid w:val="004D5164"/>
    <w:rsid w:val="004D6098"/>
    <w:rsid w:val="004E1CA1"/>
    <w:rsid w:val="004E22D8"/>
    <w:rsid w:val="004E386F"/>
    <w:rsid w:val="004E4136"/>
    <w:rsid w:val="004F40C4"/>
    <w:rsid w:val="004F49AF"/>
    <w:rsid w:val="004F642B"/>
    <w:rsid w:val="004F661B"/>
    <w:rsid w:val="005045C7"/>
    <w:rsid w:val="005075C0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1CDB"/>
    <w:rsid w:val="00543471"/>
    <w:rsid w:val="005435A9"/>
    <w:rsid w:val="00547111"/>
    <w:rsid w:val="00550D59"/>
    <w:rsid w:val="0055251B"/>
    <w:rsid w:val="00553B03"/>
    <w:rsid w:val="00554485"/>
    <w:rsid w:val="0055765A"/>
    <w:rsid w:val="005649D7"/>
    <w:rsid w:val="00564EDF"/>
    <w:rsid w:val="005663EF"/>
    <w:rsid w:val="0056673A"/>
    <w:rsid w:val="00566F6F"/>
    <w:rsid w:val="0058168B"/>
    <w:rsid w:val="0058240F"/>
    <w:rsid w:val="00583778"/>
    <w:rsid w:val="00583784"/>
    <w:rsid w:val="00587046"/>
    <w:rsid w:val="00587F6A"/>
    <w:rsid w:val="00592D74"/>
    <w:rsid w:val="00596753"/>
    <w:rsid w:val="005A0764"/>
    <w:rsid w:val="005A2FDD"/>
    <w:rsid w:val="005A3293"/>
    <w:rsid w:val="005A3F42"/>
    <w:rsid w:val="005A7C8E"/>
    <w:rsid w:val="005B0875"/>
    <w:rsid w:val="005B379D"/>
    <w:rsid w:val="005B4127"/>
    <w:rsid w:val="005B5DDE"/>
    <w:rsid w:val="005B5EBA"/>
    <w:rsid w:val="005C1313"/>
    <w:rsid w:val="005C6979"/>
    <w:rsid w:val="005D27CA"/>
    <w:rsid w:val="005D4FB3"/>
    <w:rsid w:val="005E18C6"/>
    <w:rsid w:val="005E2C44"/>
    <w:rsid w:val="005E42FB"/>
    <w:rsid w:val="005E4350"/>
    <w:rsid w:val="005E53B1"/>
    <w:rsid w:val="005F08D8"/>
    <w:rsid w:val="005F12D6"/>
    <w:rsid w:val="005F391D"/>
    <w:rsid w:val="005F740E"/>
    <w:rsid w:val="006006C1"/>
    <w:rsid w:val="006024E7"/>
    <w:rsid w:val="00602F42"/>
    <w:rsid w:val="00605F71"/>
    <w:rsid w:val="00610C5B"/>
    <w:rsid w:val="00610F63"/>
    <w:rsid w:val="00611D08"/>
    <w:rsid w:val="006125D9"/>
    <w:rsid w:val="00612E53"/>
    <w:rsid w:val="00613CB4"/>
    <w:rsid w:val="00613D6B"/>
    <w:rsid w:val="00614602"/>
    <w:rsid w:val="00614A48"/>
    <w:rsid w:val="006154AD"/>
    <w:rsid w:val="00617D68"/>
    <w:rsid w:val="00620F69"/>
    <w:rsid w:val="00621188"/>
    <w:rsid w:val="0062384F"/>
    <w:rsid w:val="006257ED"/>
    <w:rsid w:val="00625935"/>
    <w:rsid w:val="006316B2"/>
    <w:rsid w:val="006325AB"/>
    <w:rsid w:val="00635375"/>
    <w:rsid w:val="00636DEB"/>
    <w:rsid w:val="00642CCB"/>
    <w:rsid w:val="00642D47"/>
    <w:rsid w:val="00642F91"/>
    <w:rsid w:val="00644586"/>
    <w:rsid w:val="00652A36"/>
    <w:rsid w:val="0065364E"/>
    <w:rsid w:val="006537B5"/>
    <w:rsid w:val="0065613F"/>
    <w:rsid w:val="00661E2C"/>
    <w:rsid w:val="00662F93"/>
    <w:rsid w:val="00663ADF"/>
    <w:rsid w:val="00666EE9"/>
    <w:rsid w:val="00667016"/>
    <w:rsid w:val="006723CA"/>
    <w:rsid w:val="00676A56"/>
    <w:rsid w:val="0068444E"/>
    <w:rsid w:val="00686F06"/>
    <w:rsid w:val="0068799C"/>
    <w:rsid w:val="00690904"/>
    <w:rsid w:val="006911B1"/>
    <w:rsid w:val="00693944"/>
    <w:rsid w:val="00695808"/>
    <w:rsid w:val="00696273"/>
    <w:rsid w:val="006A1D20"/>
    <w:rsid w:val="006A2B0D"/>
    <w:rsid w:val="006A5853"/>
    <w:rsid w:val="006A6982"/>
    <w:rsid w:val="006A737E"/>
    <w:rsid w:val="006A7A80"/>
    <w:rsid w:val="006B46FB"/>
    <w:rsid w:val="006B695E"/>
    <w:rsid w:val="006B7B2F"/>
    <w:rsid w:val="006B7F1F"/>
    <w:rsid w:val="006C1422"/>
    <w:rsid w:val="006D0191"/>
    <w:rsid w:val="006D0515"/>
    <w:rsid w:val="006E21FB"/>
    <w:rsid w:val="006E4465"/>
    <w:rsid w:val="006E5627"/>
    <w:rsid w:val="006E5664"/>
    <w:rsid w:val="006E623A"/>
    <w:rsid w:val="006E7773"/>
    <w:rsid w:val="006F0958"/>
    <w:rsid w:val="006F0E88"/>
    <w:rsid w:val="006F39D5"/>
    <w:rsid w:val="006F3B55"/>
    <w:rsid w:val="006F59B0"/>
    <w:rsid w:val="006F6B99"/>
    <w:rsid w:val="006F7389"/>
    <w:rsid w:val="006F7B09"/>
    <w:rsid w:val="0070056D"/>
    <w:rsid w:val="00704829"/>
    <w:rsid w:val="00707080"/>
    <w:rsid w:val="007071DA"/>
    <w:rsid w:val="007101FB"/>
    <w:rsid w:val="007233AD"/>
    <w:rsid w:val="0072421A"/>
    <w:rsid w:val="0072522A"/>
    <w:rsid w:val="00725650"/>
    <w:rsid w:val="0073208D"/>
    <w:rsid w:val="007324C2"/>
    <w:rsid w:val="00733998"/>
    <w:rsid w:val="0073742E"/>
    <w:rsid w:val="0073773F"/>
    <w:rsid w:val="0074238E"/>
    <w:rsid w:val="00742A5D"/>
    <w:rsid w:val="00743FF6"/>
    <w:rsid w:val="00751FE3"/>
    <w:rsid w:val="00752111"/>
    <w:rsid w:val="00755C92"/>
    <w:rsid w:val="00762213"/>
    <w:rsid w:val="00762268"/>
    <w:rsid w:val="007638B3"/>
    <w:rsid w:val="00763BA2"/>
    <w:rsid w:val="007656FE"/>
    <w:rsid w:val="007658A5"/>
    <w:rsid w:val="007728D7"/>
    <w:rsid w:val="00772A07"/>
    <w:rsid w:val="00773E5C"/>
    <w:rsid w:val="007821CB"/>
    <w:rsid w:val="00784FE8"/>
    <w:rsid w:val="0078731E"/>
    <w:rsid w:val="00792342"/>
    <w:rsid w:val="00792398"/>
    <w:rsid w:val="00793772"/>
    <w:rsid w:val="007977A8"/>
    <w:rsid w:val="007A0D37"/>
    <w:rsid w:val="007A73E5"/>
    <w:rsid w:val="007B512A"/>
    <w:rsid w:val="007B6D3A"/>
    <w:rsid w:val="007C13F4"/>
    <w:rsid w:val="007C2097"/>
    <w:rsid w:val="007C28A7"/>
    <w:rsid w:val="007C4D50"/>
    <w:rsid w:val="007C5350"/>
    <w:rsid w:val="007D4F07"/>
    <w:rsid w:val="007D6A07"/>
    <w:rsid w:val="007D6DB1"/>
    <w:rsid w:val="007D7566"/>
    <w:rsid w:val="007D7F98"/>
    <w:rsid w:val="007E622D"/>
    <w:rsid w:val="007E64BC"/>
    <w:rsid w:val="007E7324"/>
    <w:rsid w:val="007F0389"/>
    <w:rsid w:val="007F3701"/>
    <w:rsid w:val="007F7259"/>
    <w:rsid w:val="00800A71"/>
    <w:rsid w:val="00801700"/>
    <w:rsid w:val="00801CF0"/>
    <w:rsid w:val="00802269"/>
    <w:rsid w:val="008040A8"/>
    <w:rsid w:val="008058E1"/>
    <w:rsid w:val="00810CF1"/>
    <w:rsid w:val="00811595"/>
    <w:rsid w:val="0081160A"/>
    <w:rsid w:val="00824C2C"/>
    <w:rsid w:val="00825391"/>
    <w:rsid w:val="00825C07"/>
    <w:rsid w:val="00826B27"/>
    <w:rsid w:val="008279FA"/>
    <w:rsid w:val="00831012"/>
    <w:rsid w:val="008343E6"/>
    <w:rsid w:val="00837970"/>
    <w:rsid w:val="00837EA9"/>
    <w:rsid w:val="00837ECB"/>
    <w:rsid w:val="00841A50"/>
    <w:rsid w:val="00842653"/>
    <w:rsid w:val="00842AC6"/>
    <w:rsid w:val="008445AF"/>
    <w:rsid w:val="00846433"/>
    <w:rsid w:val="00846A0E"/>
    <w:rsid w:val="00850679"/>
    <w:rsid w:val="00853843"/>
    <w:rsid w:val="0085441A"/>
    <w:rsid w:val="00857495"/>
    <w:rsid w:val="008626E7"/>
    <w:rsid w:val="00864317"/>
    <w:rsid w:val="008653B9"/>
    <w:rsid w:val="00865FF1"/>
    <w:rsid w:val="00870EE7"/>
    <w:rsid w:val="008716D8"/>
    <w:rsid w:val="0087510D"/>
    <w:rsid w:val="00875543"/>
    <w:rsid w:val="00875564"/>
    <w:rsid w:val="00880BAA"/>
    <w:rsid w:val="00880F55"/>
    <w:rsid w:val="00883A39"/>
    <w:rsid w:val="008863B9"/>
    <w:rsid w:val="0089088C"/>
    <w:rsid w:val="0089338A"/>
    <w:rsid w:val="008940E9"/>
    <w:rsid w:val="00895087"/>
    <w:rsid w:val="008A2B56"/>
    <w:rsid w:val="008A45A6"/>
    <w:rsid w:val="008B2743"/>
    <w:rsid w:val="008B2A57"/>
    <w:rsid w:val="008B6EA1"/>
    <w:rsid w:val="008C1EC6"/>
    <w:rsid w:val="008C5B5C"/>
    <w:rsid w:val="008D4141"/>
    <w:rsid w:val="008D687E"/>
    <w:rsid w:val="008E6471"/>
    <w:rsid w:val="008E6B1F"/>
    <w:rsid w:val="008F686C"/>
    <w:rsid w:val="00900B0A"/>
    <w:rsid w:val="00901400"/>
    <w:rsid w:val="00901DDD"/>
    <w:rsid w:val="00904EBA"/>
    <w:rsid w:val="00907B05"/>
    <w:rsid w:val="0091261A"/>
    <w:rsid w:val="00913E0B"/>
    <w:rsid w:val="009148DE"/>
    <w:rsid w:val="00916386"/>
    <w:rsid w:val="00916895"/>
    <w:rsid w:val="009179C3"/>
    <w:rsid w:val="00921812"/>
    <w:rsid w:val="00926DCD"/>
    <w:rsid w:val="0092709E"/>
    <w:rsid w:val="009309A3"/>
    <w:rsid w:val="00934F8D"/>
    <w:rsid w:val="00935DEC"/>
    <w:rsid w:val="00937210"/>
    <w:rsid w:val="009418D9"/>
    <w:rsid w:val="00941E30"/>
    <w:rsid w:val="00943B96"/>
    <w:rsid w:val="00944CB3"/>
    <w:rsid w:val="00946424"/>
    <w:rsid w:val="00946B50"/>
    <w:rsid w:val="009478EE"/>
    <w:rsid w:val="00947AAA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0103"/>
    <w:rsid w:val="00991B88"/>
    <w:rsid w:val="0099544D"/>
    <w:rsid w:val="00997041"/>
    <w:rsid w:val="00997094"/>
    <w:rsid w:val="0099750A"/>
    <w:rsid w:val="0099778E"/>
    <w:rsid w:val="00997ACF"/>
    <w:rsid w:val="009A07BF"/>
    <w:rsid w:val="009A4E04"/>
    <w:rsid w:val="009A4E0F"/>
    <w:rsid w:val="009A5255"/>
    <w:rsid w:val="009A5753"/>
    <w:rsid w:val="009A579D"/>
    <w:rsid w:val="009A768F"/>
    <w:rsid w:val="009B0B50"/>
    <w:rsid w:val="009B206A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746C"/>
    <w:rsid w:val="00A103CE"/>
    <w:rsid w:val="00A13FEA"/>
    <w:rsid w:val="00A158BB"/>
    <w:rsid w:val="00A16089"/>
    <w:rsid w:val="00A21A05"/>
    <w:rsid w:val="00A230E4"/>
    <w:rsid w:val="00A246B6"/>
    <w:rsid w:val="00A25A1D"/>
    <w:rsid w:val="00A3630F"/>
    <w:rsid w:val="00A40634"/>
    <w:rsid w:val="00A42151"/>
    <w:rsid w:val="00A429D7"/>
    <w:rsid w:val="00A47E70"/>
    <w:rsid w:val="00A50CF0"/>
    <w:rsid w:val="00A52B35"/>
    <w:rsid w:val="00A52F6F"/>
    <w:rsid w:val="00A57528"/>
    <w:rsid w:val="00A601CD"/>
    <w:rsid w:val="00A63670"/>
    <w:rsid w:val="00A66C63"/>
    <w:rsid w:val="00A678A8"/>
    <w:rsid w:val="00A70BC7"/>
    <w:rsid w:val="00A71769"/>
    <w:rsid w:val="00A72118"/>
    <w:rsid w:val="00A72665"/>
    <w:rsid w:val="00A7410A"/>
    <w:rsid w:val="00A74B7D"/>
    <w:rsid w:val="00A7583C"/>
    <w:rsid w:val="00A7671C"/>
    <w:rsid w:val="00A8049F"/>
    <w:rsid w:val="00A81EA3"/>
    <w:rsid w:val="00A82817"/>
    <w:rsid w:val="00A834B9"/>
    <w:rsid w:val="00A83C85"/>
    <w:rsid w:val="00A84550"/>
    <w:rsid w:val="00A878A3"/>
    <w:rsid w:val="00A90724"/>
    <w:rsid w:val="00A916D2"/>
    <w:rsid w:val="00A91947"/>
    <w:rsid w:val="00A971DA"/>
    <w:rsid w:val="00AA0376"/>
    <w:rsid w:val="00AA0E4C"/>
    <w:rsid w:val="00AA2892"/>
    <w:rsid w:val="00AA2CBC"/>
    <w:rsid w:val="00AA49EB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4EF7"/>
    <w:rsid w:val="00AD7555"/>
    <w:rsid w:val="00AE78D5"/>
    <w:rsid w:val="00AF590B"/>
    <w:rsid w:val="00AF7562"/>
    <w:rsid w:val="00B010C6"/>
    <w:rsid w:val="00B017A9"/>
    <w:rsid w:val="00B022E3"/>
    <w:rsid w:val="00B04ADC"/>
    <w:rsid w:val="00B05D84"/>
    <w:rsid w:val="00B10E9C"/>
    <w:rsid w:val="00B112AB"/>
    <w:rsid w:val="00B16127"/>
    <w:rsid w:val="00B17EC1"/>
    <w:rsid w:val="00B2531E"/>
    <w:rsid w:val="00B258BB"/>
    <w:rsid w:val="00B26407"/>
    <w:rsid w:val="00B3074E"/>
    <w:rsid w:val="00B40FAD"/>
    <w:rsid w:val="00B44EDD"/>
    <w:rsid w:val="00B44F0F"/>
    <w:rsid w:val="00B454F7"/>
    <w:rsid w:val="00B51BA6"/>
    <w:rsid w:val="00B52828"/>
    <w:rsid w:val="00B54720"/>
    <w:rsid w:val="00B5725C"/>
    <w:rsid w:val="00B57F15"/>
    <w:rsid w:val="00B67B97"/>
    <w:rsid w:val="00B7292D"/>
    <w:rsid w:val="00B7315D"/>
    <w:rsid w:val="00B75E77"/>
    <w:rsid w:val="00B7624F"/>
    <w:rsid w:val="00B76E16"/>
    <w:rsid w:val="00B76EA2"/>
    <w:rsid w:val="00B84F41"/>
    <w:rsid w:val="00B87AE1"/>
    <w:rsid w:val="00B918AC"/>
    <w:rsid w:val="00B91C30"/>
    <w:rsid w:val="00B9335B"/>
    <w:rsid w:val="00B93A96"/>
    <w:rsid w:val="00B968C8"/>
    <w:rsid w:val="00BA048E"/>
    <w:rsid w:val="00BA1D8C"/>
    <w:rsid w:val="00BA2B11"/>
    <w:rsid w:val="00BA2CD7"/>
    <w:rsid w:val="00BA3EC5"/>
    <w:rsid w:val="00BA51D9"/>
    <w:rsid w:val="00BA5851"/>
    <w:rsid w:val="00BB1BF6"/>
    <w:rsid w:val="00BB5645"/>
    <w:rsid w:val="00BB5DFC"/>
    <w:rsid w:val="00BC00D3"/>
    <w:rsid w:val="00BC40B1"/>
    <w:rsid w:val="00BC67ED"/>
    <w:rsid w:val="00BD160F"/>
    <w:rsid w:val="00BD279D"/>
    <w:rsid w:val="00BD542D"/>
    <w:rsid w:val="00BD5479"/>
    <w:rsid w:val="00BD6BB8"/>
    <w:rsid w:val="00BE2720"/>
    <w:rsid w:val="00BE47A2"/>
    <w:rsid w:val="00BE4DD2"/>
    <w:rsid w:val="00BF1721"/>
    <w:rsid w:val="00BF53F2"/>
    <w:rsid w:val="00BF60DF"/>
    <w:rsid w:val="00C0055E"/>
    <w:rsid w:val="00C0114B"/>
    <w:rsid w:val="00C01A4C"/>
    <w:rsid w:val="00C04A35"/>
    <w:rsid w:val="00C05BAF"/>
    <w:rsid w:val="00C07A7D"/>
    <w:rsid w:val="00C1082F"/>
    <w:rsid w:val="00C10D23"/>
    <w:rsid w:val="00C139B8"/>
    <w:rsid w:val="00C13D0C"/>
    <w:rsid w:val="00C2142E"/>
    <w:rsid w:val="00C23C46"/>
    <w:rsid w:val="00C24B27"/>
    <w:rsid w:val="00C259BF"/>
    <w:rsid w:val="00C27B36"/>
    <w:rsid w:val="00C30684"/>
    <w:rsid w:val="00C30A15"/>
    <w:rsid w:val="00C33357"/>
    <w:rsid w:val="00C33450"/>
    <w:rsid w:val="00C34763"/>
    <w:rsid w:val="00C358F6"/>
    <w:rsid w:val="00C412B7"/>
    <w:rsid w:val="00C41AB6"/>
    <w:rsid w:val="00C4494A"/>
    <w:rsid w:val="00C471F1"/>
    <w:rsid w:val="00C47F3E"/>
    <w:rsid w:val="00C51E37"/>
    <w:rsid w:val="00C53AC6"/>
    <w:rsid w:val="00C56A9B"/>
    <w:rsid w:val="00C5769D"/>
    <w:rsid w:val="00C57B17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1E03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67B1"/>
    <w:rsid w:val="00CE0184"/>
    <w:rsid w:val="00CE0B19"/>
    <w:rsid w:val="00CE0BFA"/>
    <w:rsid w:val="00CE3B53"/>
    <w:rsid w:val="00CE5930"/>
    <w:rsid w:val="00CE7AF9"/>
    <w:rsid w:val="00CF00A3"/>
    <w:rsid w:val="00CF1024"/>
    <w:rsid w:val="00CF2063"/>
    <w:rsid w:val="00CF39F2"/>
    <w:rsid w:val="00CF3AF4"/>
    <w:rsid w:val="00CF3F92"/>
    <w:rsid w:val="00CF4FC5"/>
    <w:rsid w:val="00D00537"/>
    <w:rsid w:val="00D00957"/>
    <w:rsid w:val="00D03582"/>
    <w:rsid w:val="00D03F9A"/>
    <w:rsid w:val="00D04A2E"/>
    <w:rsid w:val="00D05437"/>
    <w:rsid w:val="00D06BBD"/>
    <w:rsid w:val="00D06D51"/>
    <w:rsid w:val="00D10CAD"/>
    <w:rsid w:val="00D11AE7"/>
    <w:rsid w:val="00D15B17"/>
    <w:rsid w:val="00D17487"/>
    <w:rsid w:val="00D235D8"/>
    <w:rsid w:val="00D2426A"/>
    <w:rsid w:val="00D24991"/>
    <w:rsid w:val="00D2583A"/>
    <w:rsid w:val="00D25A5F"/>
    <w:rsid w:val="00D25EEA"/>
    <w:rsid w:val="00D308C2"/>
    <w:rsid w:val="00D30F61"/>
    <w:rsid w:val="00D32B66"/>
    <w:rsid w:val="00D34E67"/>
    <w:rsid w:val="00D50255"/>
    <w:rsid w:val="00D52BD7"/>
    <w:rsid w:val="00D53F3A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5A61"/>
    <w:rsid w:val="00DA6F00"/>
    <w:rsid w:val="00DB3570"/>
    <w:rsid w:val="00DB3586"/>
    <w:rsid w:val="00DB440E"/>
    <w:rsid w:val="00DC0D26"/>
    <w:rsid w:val="00DC3B85"/>
    <w:rsid w:val="00DD0F43"/>
    <w:rsid w:val="00DD11FD"/>
    <w:rsid w:val="00DD1A6E"/>
    <w:rsid w:val="00DD2D99"/>
    <w:rsid w:val="00DD53E1"/>
    <w:rsid w:val="00DD6978"/>
    <w:rsid w:val="00DD7F13"/>
    <w:rsid w:val="00DE237C"/>
    <w:rsid w:val="00DE252A"/>
    <w:rsid w:val="00DE34CF"/>
    <w:rsid w:val="00DE477E"/>
    <w:rsid w:val="00DE67FB"/>
    <w:rsid w:val="00DE768F"/>
    <w:rsid w:val="00DF0F1D"/>
    <w:rsid w:val="00DF0FB2"/>
    <w:rsid w:val="00DF343E"/>
    <w:rsid w:val="00DF68D2"/>
    <w:rsid w:val="00DF69F6"/>
    <w:rsid w:val="00DF6E9B"/>
    <w:rsid w:val="00DF799A"/>
    <w:rsid w:val="00E03645"/>
    <w:rsid w:val="00E136D6"/>
    <w:rsid w:val="00E13F3D"/>
    <w:rsid w:val="00E14D7D"/>
    <w:rsid w:val="00E1748E"/>
    <w:rsid w:val="00E20322"/>
    <w:rsid w:val="00E2067E"/>
    <w:rsid w:val="00E22530"/>
    <w:rsid w:val="00E31E12"/>
    <w:rsid w:val="00E32E48"/>
    <w:rsid w:val="00E33640"/>
    <w:rsid w:val="00E34898"/>
    <w:rsid w:val="00E35995"/>
    <w:rsid w:val="00E37029"/>
    <w:rsid w:val="00E37D16"/>
    <w:rsid w:val="00E37FB0"/>
    <w:rsid w:val="00E40F6C"/>
    <w:rsid w:val="00E41660"/>
    <w:rsid w:val="00E41712"/>
    <w:rsid w:val="00E531DF"/>
    <w:rsid w:val="00E541FB"/>
    <w:rsid w:val="00E5624B"/>
    <w:rsid w:val="00E57B51"/>
    <w:rsid w:val="00E61068"/>
    <w:rsid w:val="00E61DC5"/>
    <w:rsid w:val="00E65DC4"/>
    <w:rsid w:val="00E6656B"/>
    <w:rsid w:val="00E70482"/>
    <w:rsid w:val="00E716C1"/>
    <w:rsid w:val="00E717C5"/>
    <w:rsid w:val="00E768F6"/>
    <w:rsid w:val="00E769F3"/>
    <w:rsid w:val="00E77217"/>
    <w:rsid w:val="00E777D7"/>
    <w:rsid w:val="00E77B87"/>
    <w:rsid w:val="00E80FBB"/>
    <w:rsid w:val="00E81386"/>
    <w:rsid w:val="00E814FE"/>
    <w:rsid w:val="00E83DFE"/>
    <w:rsid w:val="00E852E7"/>
    <w:rsid w:val="00E86031"/>
    <w:rsid w:val="00E8742B"/>
    <w:rsid w:val="00E909C3"/>
    <w:rsid w:val="00E90A41"/>
    <w:rsid w:val="00E9504A"/>
    <w:rsid w:val="00EA0458"/>
    <w:rsid w:val="00EA18C5"/>
    <w:rsid w:val="00EA30EE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08AF"/>
    <w:rsid w:val="00EE16C4"/>
    <w:rsid w:val="00EE4118"/>
    <w:rsid w:val="00EE7D7C"/>
    <w:rsid w:val="00EF2028"/>
    <w:rsid w:val="00EF52FE"/>
    <w:rsid w:val="00F0098D"/>
    <w:rsid w:val="00F11469"/>
    <w:rsid w:val="00F12DFD"/>
    <w:rsid w:val="00F173A4"/>
    <w:rsid w:val="00F17EFD"/>
    <w:rsid w:val="00F22BA9"/>
    <w:rsid w:val="00F244C0"/>
    <w:rsid w:val="00F25D98"/>
    <w:rsid w:val="00F26417"/>
    <w:rsid w:val="00F300FB"/>
    <w:rsid w:val="00F42504"/>
    <w:rsid w:val="00F4269D"/>
    <w:rsid w:val="00F43CDC"/>
    <w:rsid w:val="00F45029"/>
    <w:rsid w:val="00F45D31"/>
    <w:rsid w:val="00F510C9"/>
    <w:rsid w:val="00F5279F"/>
    <w:rsid w:val="00F5365A"/>
    <w:rsid w:val="00F543DE"/>
    <w:rsid w:val="00F5509A"/>
    <w:rsid w:val="00F60DF0"/>
    <w:rsid w:val="00F637A3"/>
    <w:rsid w:val="00F649A6"/>
    <w:rsid w:val="00F65966"/>
    <w:rsid w:val="00F65E51"/>
    <w:rsid w:val="00F705BD"/>
    <w:rsid w:val="00F73479"/>
    <w:rsid w:val="00F75DFD"/>
    <w:rsid w:val="00F76F15"/>
    <w:rsid w:val="00F770AB"/>
    <w:rsid w:val="00F8051F"/>
    <w:rsid w:val="00F811A6"/>
    <w:rsid w:val="00F83E9A"/>
    <w:rsid w:val="00F8408F"/>
    <w:rsid w:val="00F9565F"/>
    <w:rsid w:val="00F95DCB"/>
    <w:rsid w:val="00FA1F4E"/>
    <w:rsid w:val="00FA2C28"/>
    <w:rsid w:val="00FA4588"/>
    <w:rsid w:val="00FA485A"/>
    <w:rsid w:val="00FA4D48"/>
    <w:rsid w:val="00FB4454"/>
    <w:rsid w:val="00FB4F2E"/>
    <w:rsid w:val="00FB598F"/>
    <w:rsid w:val="00FB5B73"/>
    <w:rsid w:val="00FB6386"/>
    <w:rsid w:val="00FB79F3"/>
    <w:rsid w:val="00FC0E55"/>
    <w:rsid w:val="00FC3E53"/>
    <w:rsid w:val="00FC5432"/>
    <w:rsid w:val="00FC75B0"/>
    <w:rsid w:val="00FD22E5"/>
    <w:rsid w:val="00FD2E17"/>
    <w:rsid w:val="00FD44EF"/>
    <w:rsid w:val="00FD6E6C"/>
    <w:rsid w:val="00FD7BE3"/>
    <w:rsid w:val="00FE05DB"/>
    <w:rsid w:val="00FE3228"/>
    <w:rsid w:val="00FE668F"/>
    <w:rsid w:val="00FE746E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EFCCF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NormalWeb">
    <w:name w:val="Normal (Web)"/>
    <w:basedOn w:val="Normal"/>
    <w:uiPriority w:val="99"/>
    <w:unhideWhenUsed/>
    <w:rsid w:val="000465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B112A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962-BD81-4E03-A146-60A63940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2673</Words>
  <Characters>21505</Characters>
  <Application>Microsoft Office Word</Application>
  <DocSecurity>0</DocSecurity>
  <Lines>179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24130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2022-07-19T10:03:00Z</dcterms:created>
  <dcterms:modified xsi:type="dcterms:W3CDTF">2022-11-11T11:41:00Z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2022-07-19T09:56:21Z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634009cd-48b8-46ec-9990-d165ac2793e7</vt:lpwstr>
  </property>
  <property fmtid="{D5CDD505-2E9C-101B-9397-08002B2CF9AE}" pid="27" name="MSIP_Label_9764cdcd-3664-4d05-9615-7cbf65a4f0a8_ContentBits">
    <vt:lpwstr>0</vt:lpwstr>
  </property>
</Properties>
</file>