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A6982" w14:textId="1F743630" w:rsidR="00176BE5" w:rsidRDefault="00176BE5" w:rsidP="00176BE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w:t>
        </w:r>
        <w:r w:rsidR="00711AF2">
          <w:rPr>
            <w:b/>
            <w:i/>
            <w:noProof/>
            <w:sz w:val="28"/>
          </w:rPr>
          <w:t>1273</w:t>
        </w:r>
      </w:fldSimple>
    </w:p>
    <w:p w14:paraId="4C5E7738" w14:textId="77777777" w:rsidR="00176BE5" w:rsidRDefault="00176BE5" w:rsidP="00176BE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6BE5" w14:paraId="155C3961" w14:textId="77777777" w:rsidTr="00F01A84">
        <w:tc>
          <w:tcPr>
            <w:tcW w:w="9641" w:type="dxa"/>
            <w:gridSpan w:val="9"/>
            <w:tcBorders>
              <w:top w:val="single" w:sz="4" w:space="0" w:color="auto"/>
              <w:left w:val="single" w:sz="4" w:space="0" w:color="auto"/>
              <w:right w:val="single" w:sz="4" w:space="0" w:color="auto"/>
            </w:tcBorders>
          </w:tcPr>
          <w:p w14:paraId="5F1074C3" w14:textId="77777777" w:rsidR="00176BE5" w:rsidRDefault="00176BE5" w:rsidP="00F01A84">
            <w:pPr>
              <w:pStyle w:val="CRCoverPage"/>
              <w:spacing w:after="0"/>
              <w:jc w:val="right"/>
              <w:rPr>
                <w:i/>
                <w:noProof/>
              </w:rPr>
            </w:pPr>
            <w:r>
              <w:rPr>
                <w:i/>
                <w:noProof/>
                <w:sz w:val="14"/>
              </w:rPr>
              <w:t>CR-Form-v12.2</w:t>
            </w:r>
          </w:p>
        </w:tc>
      </w:tr>
      <w:tr w:rsidR="00176BE5" w14:paraId="6352D58E" w14:textId="77777777" w:rsidTr="00F01A84">
        <w:tc>
          <w:tcPr>
            <w:tcW w:w="9641" w:type="dxa"/>
            <w:gridSpan w:val="9"/>
            <w:tcBorders>
              <w:left w:val="single" w:sz="4" w:space="0" w:color="auto"/>
              <w:right w:val="single" w:sz="4" w:space="0" w:color="auto"/>
            </w:tcBorders>
          </w:tcPr>
          <w:p w14:paraId="0E11FE3B" w14:textId="77777777" w:rsidR="00176BE5" w:rsidRDefault="00176BE5" w:rsidP="00F01A84">
            <w:pPr>
              <w:pStyle w:val="CRCoverPage"/>
              <w:spacing w:after="0"/>
              <w:jc w:val="center"/>
              <w:rPr>
                <w:noProof/>
              </w:rPr>
            </w:pPr>
            <w:r>
              <w:rPr>
                <w:b/>
                <w:noProof/>
                <w:sz w:val="32"/>
              </w:rPr>
              <w:t>CHANGE REQUEST</w:t>
            </w:r>
          </w:p>
        </w:tc>
      </w:tr>
      <w:tr w:rsidR="00176BE5" w14:paraId="15FB3E0A" w14:textId="77777777" w:rsidTr="00F01A84">
        <w:tc>
          <w:tcPr>
            <w:tcW w:w="9641" w:type="dxa"/>
            <w:gridSpan w:val="9"/>
            <w:tcBorders>
              <w:left w:val="single" w:sz="4" w:space="0" w:color="auto"/>
              <w:right w:val="single" w:sz="4" w:space="0" w:color="auto"/>
            </w:tcBorders>
          </w:tcPr>
          <w:p w14:paraId="7BD7844B" w14:textId="77777777" w:rsidR="00176BE5" w:rsidRDefault="00176BE5" w:rsidP="00F01A84">
            <w:pPr>
              <w:pStyle w:val="CRCoverPage"/>
              <w:spacing w:after="0"/>
              <w:rPr>
                <w:noProof/>
                <w:sz w:val="8"/>
                <w:szCs w:val="8"/>
              </w:rPr>
            </w:pPr>
          </w:p>
        </w:tc>
      </w:tr>
      <w:tr w:rsidR="00176BE5" w14:paraId="3F70F183" w14:textId="77777777" w:rsidTr="00F01A84">
        <w:tc>
          <w:tcPr>
            <w:tcW w:w="142" w:type="dxa"/>
            <w:tcBorders>
              <w:left w:val="single" w:sz="4" w:space="0" w:color="auto"/>
            </w:tcBorders>
          </w:tcPr>
          <w:p w14:paraId="6287C4CC" w14:textId="77777777" w:rsidR="00176BE5" w:rsidRDefault="00176BE5" w:rsidP="00F01A84">
            <w:pPr>
              <w:pStyle w:val="CRCoverPage"/>
              <w:spacing w:after="0"/>
              <w:jc w:val="right"/>
              <w:rPr>
                <w:noProof/>
              </w:rPr>
            </w:pPr>
          </w:p>
        </w:tc>
        <w:tc>
          <w:tcPr>
            <w:tcW w:w="1559" w:type="dxa"/>
            <w:shd w:val="pct30" w:color="FFFF00" w:fill="auto"/>
          </w:tcPr>
          <w:p w14:paraId="0D95A4AC" w14:textId="77777777" w:rsidR="00176BE5" w:rsidRPr="00410371" w:rsidRDefault="00176BE5" w:rsidP="00F01A84">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40DB16CD" w14:textId="77777777" w:rsidR="00176BE5" w:rsidRDefault="00176BE5" w:rsidP="00F01A84">
            <w:pPr>
              <w:pStyle w:val="CRCoverPage"/>
              <w:spacing w:after="0"/>
              <w:jc w:val="center"/>
              <w:rPr>
                <w:noProof/>
              </w:rPr>
            </w:pPr>
            <w:r>
              <w:rPr>
                <w:b/>
                <w:noProof/>
                <w:sz w:val="28"/>
              </w:rPr>
              <w:t>CR</w:t>
            </w:r>
          </w:p>
        </w:tc>
        <w:tc>
          <w:tcPr>
            <w:tcW w:w="1276" w:type="dxa"/>
            <w:shd w:val="pct30" w:color="FFFF00" w:fill="auto"/>
          </w:tcPr>
          <w:p w14:paraId="300698C8" w14:textId="77777777" w:rsidR="00176BE5" w:rsidRPr="00410371" w:rsidRDefault="00176BE5" w:rsidP="00F01A84">
            <w:pPr>
              <w:pStyle w:val="CRCoverPage"/>
              <w:spacing w:after="0"/>
              <w:rPr>
                <w:noProof/>
              </w:rPr>
            </w:pPr>
            <w:fldSimple w:instr=" DOCPROPERTY  Cr#  \* MERGEFORMAT ">
              <w:r w:rsidRPr="00410371">
                <w:rPr>
                  <w:b/>
                  <w:noProof/>
                  <w:sz w:val="28"/>
                </w:rPr>
                <w:t>0845</w:t>
              </w:r>
            </w:fldSimple>
          </w:p>
        </w:tc>
        <w:tc>
          <w:tcPr>
            <w:tcW w:w="709" w:type="dxa"/>
          </w:tcPr>
          <w:p w14:paraId="081FF020" w14:textId="77777777" w:rsidR="00176BE5" w:rsidRDefault="00176BE5" w:rsidP="00F01A84">
            <w:pPr>
              <w:pStyle w:val="CRCoverPage"/>
              <w:tabs>
                <w:tab w:val="right" w:pos="625"/>
              </w:tabs>
              <w:spacing w:after="0"/>
              <w:jc w:val="center"/>
              <w:rPr>
                <w:noProof/>
              </w:rPr>
            </w:pPr>
            <w:r>
              <w:rPr>
                <w:b/>
                <w:bCs/>
                <w:noProof/>
                <w:sz w:val="28"/>
              </w:rPr>
              <w:t>rev</w:t>
            </w:r>
          </w:p>
        </w:tc>
        <w:tc>
          <w:tcPr>
            <w:tcW w:w="992" w:type="dxa"/>
            <w:shd w:val="pct30" w:color="FFFF00" w:fill="auto"/>
          </w:tcPr>
          <w:p w14:paraId="4C4BA955" w14:textId="30971790" w:rsidR="00176BE5" w:rsidRPr="00410371" w:rsidRDefault="00711AF2" w:rsidP="00F01A84">
            <w:pPr>
              <w:pStyle w:val="CRCoverPage"/>
              <w:spacing w:after="0"/>
              <w:jc w:val="center"/>
              <w:rPr>
                <w:b/>
                <w:noProof/>
              </w:rPr>
            </w:pPr>
            <w:r>
              <w:t>1</w:t>
            </w:r>
          </w:p>
        </w:tc>
        <w:tc>
          <w:tcPr>
            <w:tcW w:w="2410" w:type="dxa"/>
          </w:tcPr>
          <w:p w14:paraId="0DABF414" w14:textId="77777777" w:rsidR="00176BE5" w:rsidRDefault="00176BE5" w:rsidP="00F01A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BF60B6" w14:textId="6F6D845D" w:rsidR="00176BE5" w:rsidRPr="00410371" w:rsidRDefault="00176BE5" w:rsidP="00F01A84">
            <w:pPr>
              <w:pStyle w:val="CRCoverPage"/>
              <w:spacing w:after="0"/>
              <w:jc w:val="center"/>
              <w:rPr>
                <w:noProof/>
                <w:sz w:val="28"/>
              </w:rPr>
            </w:pPr>
            <w:fldSimple w:instr=" DOCPROPERTY  Version  \* MERGEFORMAT ">
              <w:r w:rsidRPr="00410371">
                <w:rPr>
                  <w:b/>
                  <w:noProof/>
                  <w:sz w:val="28"/>
                </w:rPr>
                <w:t>16.</w:t>
              </w:r>
              <w:r w:rsidR="00711AF2">
                <w:rPr>
                  <w:b/>
                  <w:noProof/>
                  <w:sz w:val="28"/>
                </w:rPr>
                <w:t>7</w:t>
              </w:r>
              <w:r w:rsidRPr="00410371">
                <w:rPr>
                  <w:b/>
                  <w:noProof/>
                  <w:sz w:val="28"/>
                </w:rPr>
                <w:t>.0</w:t>
              </w:r>
            </w:fldSimple>
          </w:p>
        </w:tc>
        <w:tc>
          <w:tcPr>
            <w:tcW w:w="143" w:type="dxa"/>
            <w:tcBorders>
              <w:right w:val="single" w:sz="4" w:space="0" w:color="auto"/>
            </w:tcBorders>
          </w:tcPr>
          <w:p w14:paraId="00EDD780" w14:textId="77777777" w:rsidR="00176BE5" w:rsidRDefault="00176BE5" w:rsidP="00F01A84">
            <w:pPr>
              <w:pStyle w:val="CRCoverPage"/>
              <w:spacing w:after="0"/>
              <w:rPr>
                <w:noProof/>
              </w:rPr>
            </w:pPr>
          </w:p>
        </w:tc>
      </w:tr>
      <w:tr w:rsidR="00176BE5" w14:paraId="48C0815B" w14:textId="77777777" w:rsidTr="00F01A84">
        <w:tc>
          <w:tcPr>
            <w:tcW w:w="9641" w:type="dxa"/>
            <w:gridSpan w:val="9"/>
            <w:tcBorders>
              <w:left w:val="single" w:sz="4" w:space="0" w:color="auto"/>
              <w:right w:val="single" w:sz="4" w:space="0" w:color="auto"/>
            </w:tcBorders>
          </w:tcPr>
          <w:p w14:paraId="6AEE0847" w14:textId="77777777" w:rsidR="00176BE5" w:rsidRDefault="00176BE5" w:rsidP="00F01A84">
            <w:pPr>
              <w:pStyle w:val="CRCoverPage"/>
              <w:spacing w:after="0"/>
              <w:rPr>
                <w:noProof/>
              </w:rPr>
            </w:pPr>
          </w:p>
        </w:tc>
      </w:tr>
      <w:tr w:rsidR="00176BE5" w14:paraId="5F92DE7C" w14:textId="77777777" w:rsidTr="00F01A84">
        <w:tc>
          <w:tcPr>
            <w:tcW w:w="9641" w:type="dxa"/>
            <w:gridSpan w:val="9"/>
            <w:tcBorders>
              <w:top w:val="single" w:sz="4" w:space="0" w:color="auto"/>
            </w:tcBorders>
          </w:tcPr>
          <w:p w14:paraId="1C2F59C0" w14:textId="77777777" w:rsidR="00176BE5" w:rsidRPr="00F25D98" w:rsidRDefault="00176BE5" w:rsidP="00F01A8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76BE5" w14:paraId="3B4F0CB0" w14:textId="77777777" w:rsidTr="00F01A84">
        <w:tc>
          <w:tcPr>
            <w:tcW w:w="9641" w:type="dxa"/>
            <w:gridSpan w:val="9"/>
          </w:tcPr>
          <w:p w14:paraId="206E1CAE" w14:textId="77777777" w:rsidR="00176BE5" w:rsidRDefault="00176BE5" w:rsidP="00F01A84">
            <w:pPr>
              <w:pStyle w:val="CRCoverPage"/>
              <w:spacing w:after="0"/>
              <w:rPr>
                <w:noProof/>
                <w:sz w:val="8"/>
                <w:szCs w:val="8"/>
              </w:rPr>
            </w:pPr>
          </w:p>
        </w:tc>
      </w:tr>
    </w:tbl>
    <w:p w14:paraId="62A68EBB" w14:textId="77777777" w:rsidR="00176BE5" w:rsidRDefault="00176BE5" w:rsidP="00176B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6BE5" w14:paraId="7BFFBE8E" w14:textId="77777777" w:rsidTr="00F01A84">
        <w:tc>
          <w:tcPr>
            <w:tcW w:w="2835" w:type="dxa"/>
          </w:tcPr>
          <w:p w14:paraId="2ABE9120" w14:textId="77777777" w:rsidR="00176BE5" w:rsidRDefault="00176BE5" w:rsidP="00F01A84">
            <w:pPr>
              <w:pStyle w:val="CRCoverPage"/>
              <w:tabs>
                <w:tab w:val="right" w:pos="2751"/>
              </w:tabs>
              <w:spacing w:after="0"/>
              <w:rPr>
                <w:b/>
                <w:i/>
                <w:noProof/>
              </w:rPr>
            </w:pPr>
            <w:r>
              <w:rPr>
                <w:b/>
                <w:i/>
                <w:noProof/>
              </w:rPr>
              <w:t>Proposed change affects:</w:t>
            </w:r>
          </w:p>
        </w:tc>
        <w:tc>
          <w:tcPr>
            <w:tcW w:w="1418" w:type="dxa"/>
          </w:tcPr>
          <w:p w14:paraId="6BD22F65" w14:textId="77777777" w:rsidR="00176BE5" w:rsidRDefault="00176BE5" w:rsidP="00F01A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712D6C" w14:textId="77777777" w:rsidR="00176BE5" w:rsidRDefault="00176BE5" w:rsidP="00F01A84">
            <w:pPr>
              <w:pStyle w:val="CRCoverPage"/>
              <w:spacing w:after="0"/>
              <w:jc w:val="center"/>
              <w:rPr>
                <w:b/>
                <w:caps/>
                <w:noProof/>
              </w:rPr>
            </w:pPr>
          </w:p>
        </w:tc>
        <w:tc>
          <w:tcPr>
            <w:tcW w:w="709" w:type="dxa"/>
            <w:tcBorders>
              <w:left w:val="single" w:sz="4" w:space="0" w:color="auto"/>
            </w:tcBorders>
          </w:tcPr>
          <w:p w14:paraId="05E892A1" w14:textId="77777777" w:rsidR="00176BE5" w:rsidRDefault="00176BE5" w:rsidP="00F01A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4DF0D9" w14:textId="77777777" w:rsidR="00176BE5" w:rsidRDefault="00176BE5" w:rsidP="00F01A84">
            <w:pPr>
              <w:pStyle w:val="CRCoverPage"/>
              <w:spacing w:after="0"/>
              <w:jc w:val="center"/>
              <w:rPr>
                <w:b/>
                <w:caps/>
                <w:noProof/>
              </w:rPr>
            </w:pPr>
          </w:p>
        </w:tc>
        <w:tc>
          <w:tcPr>
            <w:tcW w:w="2126" w:type="dxa"/>
          </w:tcPr>
          <w:p w14:paraId="371D7DD0" w14:textId="77777777" w:rsidR="00176BE5" w:rsidRDefault="00176BE5" w:rsidP="00F01A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06B42" w14:textId="77777777" w:rsidR="00176BE5" w:rsidRDefault="00176BE5" w:rsidP="00F01A84">
            <w:pPr>
              <w:pStyle w:val="CRCoverPage"/>
              <w:spacing w:after="0"/>
              <w:jc w:val="center"/>
              <w:rPr>
                <w:b/>
                <w:caps/>
                <w:noProof/>
              </w:rPr>
            </w:pPr>
          </w:p>
        </w:tc>
        <w:tc>
          <w:tcPr>
            <w:tcW w:w="1418" w:type="dxa"/>
            <w:tcBorders>
              <w:left w:val="nil"/>
            </w:tcBorders>
          </w:tcPr>
          <w:p w14:paraId="50CF7C85" w14:textId="77777777" w:rsidR="00176BE5" w:rsidRDefault="00176BE5" w:rsidP="00F01A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E8E757" w14:textId="77777777" w:rsidR="00176BE5" w:rsidRDefault="00176BE5" w:rsidP="00F01A84">
            <w:pPr>
              <w:pStyle w:val="CRCoverPage"/>
              <w:spacing w:after="0"/>
              <w:jc w:val="center"/>
              <w:rPr>
                <w:b/>
                <w:bCs/>
                <w:caps/>
                <w:noProof/>
              </w:rPr>
            </w:pPr>
          </w:p>
        </w:tc>
      </w:tr>
    </w:tbl>
    <w:p w14:paraId="1D3E5881" w14:textId="77777777" w:rsidR="00176BE5" w:rsidRDefault="00176BE5" w:rsidP="00176B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6BE5" w14:paraId="603EA894" w14:textId="77777777" w:rsidTr="00F01A84">
        <w:tc>
          <w:tcPr>
            <w:tcW w:w="9640" w:type="dxa"/>
            <w:gridSpan w:val="11"/>
          </w:tcPr>
          <w:p w14:paraId="7BD61DB5" w14:textId="77777777" w:rsidR="00176BE5" w:rsidRDefault="00176BE5" w:rsidP="00F01A84">
            <w:pPr>
              <w:pStyle w:val="CRCoverPage"/>
              <w:spacing w:after="0"/>
              <w:rPr>
                <w:noProof/>
                <w:sz w:val="8"/>
                <w:szCs w:val="8"/>
              </w:rPr>
            </w:pPr>
          </w:p>
        </w:tc>
      </w:tr>
      <w:tr w:rsidR="00176BE5" w14:paraId="35643327" w14:textId="77777777" w:rsidTr="00F01A84">
        <w:tc>
          <w:tcPr>
            <w:tcW w:w="1843" w:type="dxa"/>
            <w:tcBorders>
              <w:top w:val="single" w:sz="4" w:space="0" w:color="auto"/>
              <w:left w:val="single" w:sz="4" w:space="0" w:color="auto"/>
            </w:tcBorders>
          </w:tcPr>
          <w:p w14:paraId="5ED63178" w14:textId="77777777" w:rsidR="00176BE5" w:rsidRDefault="00176BE5" w:rsidP="00F01A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34C486" w14:textId="77777777" w:rsidR="00176BE5" w:rsidRDefault="00176BE5" w:rsidP="00F01A84">
            <w:pPr>
              <w:pStyle w:val="CRCoverPage"/>
              <w:spacing w:after="0"/>
              <w:ind w:left="100"/>
              <w:rPr>
                <w:noProof/>
              </w:rPr>
            </w:pPr>
            <w:fldSimple w:instr=" DOCPROPERTY  CrTitle  \* MERGEFORMAT ">
              <w:r>
                <w:t>Correction to NR XCAP test cases</w:t>
              </w:r>
            </w:fldSimple>
          </w:p>
        </w:tc>
      </w:tr>
      <w:tr w:rsidR="00176BE5" w14:paraId="27E65D37" w14:textId="77777777" w:rsidTr="00F01A84">
        <w:tc>
          <w:tcPr>
            <w:tcW w:w="1843" w:type="dxa"/>
            <w:tcBorders>
              <w:left w:val="single" w:sz="4" w:space="0" w:color="auto"/>
            </w:tcBorders>
          </w:tcPr>
          <w:p w14:paraId="600B3D47" w14:textId="77777777" w:rsidR="00176BE5" w:rsidRDefault="00176BE5" w:rsidP="00F01A84">
            <w:pPr>
              <w:pStyle w:val="CRCoverPage"/>
              <w:spacing w:after="0"/>
              <w:rPr>
                <w:b/>
                <w:i/>
                <w:noProof/>
                <w:sz w:val="8"/>
                <w:szCs w:val="8"/>
              </w:rPr>
            </w:pPr>
          </w:p>
        </w:tc>
        <w:tc>
          <w:tcPr>
            <w:tcW w:w="7797" w:type="dxa"/>
            <w:gridSpan w:val="10"/>
            <w:tcBorders>
              <w:right w:val="single" w:sz="4" w:space="0" w:color="auto"/>
            </w:tcBorders>
          </w:tcPr>
          <w:p w14:paraId="2A3AAC07" w14:textId="77777777" w:rsidR="00176BE5" w:rsidRDefault="00176BE5" w:rsidP="00F01A84">
            <w:pPr>
              <w:pStyle w:val="CRCoverPage"/>
              <w:spacing w:after="0"/>
              <w:rPr>
                <w:noProof/>
                <w:sz w:val="8"/>
                <w:szCs w:val="8"/>
              </w:rPr>
            </w:pPr>
          </w:p>
        </w:tc>
      </w:tr>
      <w:tr w:rsidR="00176BE5" w14:paraId="65BE1985" w14:textId="77777777" w:rsidTr="00F01A84">
        <w:tc>
          <w:tcPr>
            <w:tcW w:w="1843" w:type="dxa"/>
            <w:tcBorders>
              <w:left w:val="single" w:sz="4" w:space="0" w:color="auto"/>
            </w:tcBorders>
          </w:tcPr>
          <w:p w14:paraId="4B92C432" w14:textId="77777777" w:rsidR="00176BE5" w:rsidRDefault="00176BE5" w:rsidP="00F01A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7D9B5D" w14:textId="77777777" w:rsidR="00176BE5" w:rsidRDefault="00176BE5" w:rsidP="00F01A84">
            <w:pPr>
              <w:pStyle w:val="CRCoverPage"/>
              <w:spacing w:after="0"/>
              <w:ind w:left="100"/>
              <w:rPr>
                <w:noProof/>
              </w:rPr>
            </w:pPr>
            <w:fldSimple w:instr=" DOCPROPERTY  SourceIfWg  \* MERGEFORMAT ">
              <w:r>
                <w:rPr>
                  <w:noProof/>
                </w:rPr>
                <w:t>ROHDE &amp; SCHWARZ</w:t>
              </w:r>
            </w:fldSimple>
          </w:p>
        </w:tc>
      </w:tr>
      <w:tr w:rsidR="00176BE5" w14:paraId="49947928" w14:textId="77777777" w:rsidTr="00F01A84">
        <w:tc>
          <w:tcPr>
            <w:tcW w:w="1843" w:type="dxa"/>
            <w:tcBorders>
              <w:left w:val="single" w:sz="4" w:space="0" w:color="auto"/>
            </w:tcBorders>
          </w:tcPr>
          <w:p w14:paraId="48E6023F" w14:textId="77777777" w:rsidR="00176BE5" w:rsidRDefault="00176BE5" w:rsidP="00F01A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F0F930" w14:textId="1924F2A4" w:rsidR="00176BE5" w:rsidRDefault="00176BE5" w:rsidP="00F01A84">
            <w:pPr>
              <w:pStyle w:val="CRCoverPage"/>
              <w:spacing w:after="0"/>
              <w:ind w:left="100"/>
              <w:rPr>
                <w:noProof/>
              </w:rPr>
            </w:pPr>
            <w:r>
              <w:t>R5</w:t>
            </w:r>
            <w:r>
              <w:fldChar w:fldCharType="begin"/>
            </w:r>
            <w:r>
              <w:instrText xml:space="preserve"> DOCPROPERTY  SourceIfTsg  \* MERGEFORMAT </w:instrText>
            </w:r>
            <w:r>
              <w:fldChar w:fldCharType="end"/>
            </w:r>
          </w:p>
        </w:tc>
      </w:tr>
      <w:tr w:rsidR="00176BE5" w14:paraId="1F7E71BA" w14:textId="77777777" w:rsidTr="00F01A84">
        <w:tc>
          <w:tcPr>
            <w:tcW w:w="1843" w:type="dxa"/>
            <w:tcBorders>
              <w:left w:val="single" w:sz="4" w:space="0" w:color="auto"/>
            </w:tcBorders>
          </w:tcPr>
          <w:p w14:paraId="5FF8E1C0" w14:textId="77777777" w:rsidR="00176BE5" w:rsidRDefault="00176BE5" w:rsidP="00F01A84">
            <w:pPr>
              <w:pStyle w:val="CRCoverPage"/>
              <w:spacing w:after="0"/>
              <w:rPr>
                <w:b/>
                <w:i/>
                <w:noProof/>
                <w:sz w:val="8"/>
                <w:szCs w:val="8"/>
              </w:rPr>
            </w:pPr>
          </w:p>
        </w:tc>
        <w:tc>
          <w:tcPr>
            <w:tcW w:w="7797" w:type="dxa"/>
            <w:gridSpan w:val="10"/>
            <w:tcBorders>
              <w:right w:val="single" w:sz="4" w:space="0" w:color="auto"/>
            </w:tcBorders>
          </w:tcPr>
          <w:p w14:paraId="69F96401" w14:textId="77777777" w:rsidR="00176BE5" w:rsidRDefault="00176BE5" w:rsidP="00F01A84">
            <w:pPr>
              <w:pStyle w:val="CRCoverPage"/>
              <w:spacing w:after="0"/>
              <w:rPr>
                <w:noProof/>
                <w:sz w:val="8"/>
                <w:szCs w:val="8"/>
              </w:rPr>
            </w:pPr>
          </w:p>
        </w:tc>
      </w:tr>
      <w:tr w:rsidR="00176BE5" w14:paraId="00873E2F" w14:textId="77777777" w:rsidTr="00F01A84">
        <w:tc>
          <w:tcPr>
            <w:tcW w:w="1843" w:type="dxa"/>
            <w:tcBorders>
              <w:left w:val="single" w:sz="4" w:space="0" w:color="auto"/>
            </w:tcBorders>
          </w:tcPr>
          <w:p w14:paraId="50DDAD9B" w14:textId="77777777" w:rsidR="00176BE5" w:rsidRDefault="00176BE5" w:rsidP="00F01A84">
            <w:pPr>
              <w:pStyle w:val="CRCoverPage"/>
              <w:tabs>
                <w:tab w:val="right" w:pos="1759"/>
              </w:tabs>
              <w:spacing w:after="0"/>
              <w:rPr>
                <w:b/>
                <w:i/>
                <w:noProof/>
              </w:rPr>
            </w:pPr>
            <w:r>
              <w:rPr>
                <w:b/>
                <w:i/>
                <w:noProof/>
              </w:rPr>
              <w:t>Work item code:</w:t>
            </w:r>
          </w:p>
        </w:tc>
        <w:tc>
          <w:tcPr>
            <w:tcW w:w="3686" w:type="dxa"/>
            <w:gridSpan w:val="5"/>
            <w:shd w:val="pct30" w:color="FFFF00" w:fill="auto"/>
          </w:tcPr>
          <w:p w14:paraId="635A069F" w14:textId="77777777" w:rsidR="00176BE5" w:rsidRDefault="00176BE5" w:rsidP="00F01A84">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0FBCF082" w14:textId="77777777" w:rsidR="00176BE5" w:rsidRDefault="00176BE5" w:rsidP="00F01A84">
            <w:pPr>
              <w:pStyle w:val="CRCoverPage"/>
              <w:spacing w:after="0"/>
              <w:ind w:right="100"/>
              <w:rPr>
                <w:noProof/>
              </w:rPr>
            </w:pPr>
          </w:p>
        </w:tc>
        <w:tc>
          <w:tcPr>
            <w:tcW w:w="1417" w:type="dxa"/>
            <w:gridSpan w:val="3"/>
            <w:tcBorders>
              <w:left w:val="nil"/>
            </w:tcBorders>
          </w:tcPr>
          <w:p w14:paraId="5E637089" w14:textId="77777777" w:rsidR="00176BE5" w:rsidRDefault="00176BE5" w:rsidP="00F01A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E11249" w14:textId="77777777" w:rsidR="00176BE5" w:rsidRDefault="00176BE5" w:rsidP="00F01A84">
            <w:pPr>
              <w:pStyle w:val="CRCoverPage"/>
              <w:spacing w:after="0"/>
              <w:ind w:left="100"/>
              <w:rPr>
                <w:noProof/>
              </w:rPr>
            </w:pPr>
            <w:fldSimple w:instr=" DOCPROPERTY  ResDate  \* MERGEFORMAT ">
              <w:r>
                <w:rPr>
                  <w:noProof/>
                </w:rPr>
                <w:t>2022-06-29</w:t>
              </w:r>
            </w:fldSimple>
          </w:p>
        </w:tc>
      </w:tr>
      <w:tr w:rsidR="00176BE5" w14:paraId="79FEC688" w14:textId="77777777" w:rsidTr="00F01A84">
        <w:tc>
          <w:tcPr>
            <w:tcW w:w="1843" w:type="dxa"/>
            <w:tcBorders>
              <w:left w:val="single" w:sz="4" w:space="0" w:color="auto"/>
            </w:tcBorders>
          </w:tcPr>
          <w:p w14:paraId="5F69455F" w14:textId="77777777" w:rsidR="00176BE5" w:rsidRDefault="00176BE5" w:rsidP="00F01A84">
            <w:pPr>
              <w:pStyle w:val="CRCoverPage"/>
              <w:spacing w:after="0"/>
              <w:rPr>
                <w:b/>
                <w:i/>
                <w:noProof/>
                <w:sz w:val="8"/>
                <w:szCs w:val="8"/>
              </w:rPr>
            </w:pPr>
          </w:p>
        </w:tc>
        <w:tc>
          <w:tcPr>
            <w:tcW w:w="1986" w:type="dxa"/>
            <w:gridSpan w:val="4"/>
          </w:tcPr>
          <w:p w14:paraId="64974579" w14:textId="77777777" w:rsidR="00176BE5" w:rsidRDefault="00176BE5" w:rsidP="00F01A84">
            <w:pPr>
              <w:pStyle w:val="CRCoverPage"/>
              <w:spacing w:after="0"/>
              <w:rPr>
                <w:noProof/>
                <w:sz w:val="8"/>
                <w:szCs w:val="8"/>
              </w:rPr>
            </w:pPr>
          </w:p>
        </w:tc>
        <w:tc>
          <w:tcPr>
            <w:tcW w:w="2267" w:type="dxa"/>
            <w:gridSpan w:val="2"/>
          </w:tcPr>
          <w:p w14:paraId="1A5110D8" w14:textId="77777777" w:rsidR="00176BE5" w:rsidRDefault="00176BE5" w:rsidP="00F01A84">
            <w:pPr>
              <w:pStyle w:val="CRCoverPage"/>
              <w:spacing w:after="0"/>
              <w:rPr>
                <w:noProof/>
                <w:sz w:val="8"/>
                <w:szCs w:val="8"/>
              </w:rPr>
            </w:pPr>
          </w:p>
        </w:tc>
        <w:tc>
          <w:tcPr>
            <w:tcW w:w="1417" w:type="dxa"/>
            <w:gridSpan w:val="3"/>
          </w:tcPr>
          <w:p w14:paraId="32FFF8CC" w14:textId="77777777" w:rsidR="00176BE5" w:rsidRDefault="00176BE5" w:rsidP="00F01A84">
            <w:pPr>
              <w:pStyle w:val="CRCoverPage"/>
              <w:spacing w:after="0"/>
              <w:rPr>
                <w:noProof/>
                <w:sz w:val="8"/>
                <w:szCs w:val="8"/>
              </w:rPr>
            </w:pPr>
          </w:p>
        </w:tc>
        <w:tc>
          <w:tcPr>
            <w:tcW w:w="2127" w:type="dxa"/>
            <w:tcBorders>
              <w:right w:val="single" w:sz="4" w:space="0" w:color="auto"/>
            </w:tcBorders>
          </w:tcPr>
          <w:p w14:paraId="20F88B25" w14:textId="77777777" w:rsidR="00176BE5" w:rsidRDefault="00176BE5" w:rsidP="00F01A84">
            <w:pPr>
              <w:pStyle w:val="CRCoverPage"/>
              <w:spacing w:after="0"/>
              <w:rPr>
                <w:noProof/>
                <w:sz w:val="8"/>
                <w:szCs w:val="8"/>
              </w:rPr>
            </w:pPr>
          </w:p>
        </w:tc>
      </w:tr>
      <w:tr w:rsidR="00176BE5" w14:paraId="500CAD53" w14:textId="77777777" w:rsidTr="00F01A84">
        <w:trPr>
          <w:cantSplit/>
        </w:trPr>
        <w:tc>
          <w:tcPr>
            <w:tcW w:w="1843" w:type="dxa"/>
            <w:tcBorders>
              <w:left w:val="single" w:sz="4" w:space="0" w:color="auto"/>
            </w:tcBorders>
          </w:tcPr>
          <w:p w14:paraId="3E13432C" w14:textId="77777777" w:rsidR="00176BE5" w:rsidRDefault="00176BE5" w:rsidP="00F01A84">
            <w:pPr>
              <w:pStyle w:val="CRCoverPage"/>
              <w:tabs>
                <w:tab w:val="right" w:pos="1759"/>
              </w:tabs>
              <w:spacing w:after="0"/>
              <w:rPr>
                <w:b/>
                <w:i/>
                <w:noProof/>
              </w:rPr>
            </w:pPr>
            <w:r>
              <w:rPr>
                <w:b/>
                <w:i/>
                <w:noProof/>
              </w:rPr>
              <w:t>Category:</w:t>
            </w:r>
          </w:p>
        </w:tc>
        <w:tc>
          <w:tcPr>
            <w:tcW w:w="851" w:type="dxa"/>
            <w:shd w:val="pct30" w:color="FFFF00" w:fill="auto"/>
          </w:tcPr>
          <w:p w14:paraId="0404BAE4" w14:textId="77777777" w:rsidR="00176BE5" w:rsidRDefault="00176BE5" w:rsidP="00F01A8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4827061" w14:textId="77777777" w:rsidR="00176BE5" w:rsidRDefault="00176BE5" w:rsidP="00F01A84">
            <w:pPr>
              <w:pStyle w:val="CRCoverPage"/>
              <w:spacing w:after="0"/>
              <w:rPr>
                <w:noProof/>
              </w:rPr>
            </w:pPr>
          </w:p>
        </w:tc>
        <w:tc>
          <w:tcPr>
            <w:tcW w:w="1417" w:type="dxa"/>
            <w:gridSpan w:val="3"/>
            <w:tcBorders>
              <w:left w:val="nil"/>
            </w:tcBorders>
          </w:tcPr>
          <w:p w14:paraId="5B1E11E1" w14:textId="77777777" w:rsidR="00176BE5" w:rsidRDefault="00176BE5" w:rsidP="00F01A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0BA02" w14:textId="77777777" w:rsidR="00176BE5" w:rsidRDefault="00176BE5" w:rsidP="00F01A84">
            <w:pPr>
              <w:pStyle w:val="CRCoverPage"/>
              <w:spacing w:after="0"/>
              <w:ind w:left="100"/>
              <w:rPr>
                <w:noProof/>
              </w:rPr>
            </w:pPr>
            <w:fldSimple w:instr=" DOCPROPERTY  Release  \* MERGEFORMAT ">
              <w:r>
                <w:rPr>
                  <w:noProof/>
                </w:rPr>
                <w:t>Rel-16</w:t>
              </w:r>
            </w:fldSimple>
          </w:p>
        </w:tc>
      </w:tr>
      <w:tr w:rsidR="00176BE5" w14:paraId="28502924" w14:textId="77777777" w:rsidTr="00F01A84">
        <w:tc>
          <w:tcPr>
            <w:tcW w:w="1843" w:type="dxa"/>
            <w:tcBorders>
              <w:left w:val="single" w:sz="4" w:space="0" w:color="auto"/>
              <w:bottom w:val="single" w:sz="4" w:space="0" w:color="auto"/>
            </w:tcBorders>
          </w:tcPr>
          <w:p w14:paraId="116237C0" w14:textId="77777777" w:rsidR="00176BE5" w:rsidRDefault="00176BE5" w:rsidP="00F01A84">
            <w:pPr>
              <w:pStyle w:val="CRCoverPage"/>
              <w:spacing w:after="0"/>
              <w:rPr>
                <w:b/>
                <w:i/>
                <w:noProof/>
              </w:rPr>
            </w:pPr>
          </w:p>
        </w:tc>
        <w:tc>
          <w:tcPr>
            <w:tcW w:w="4677" w:type="dxa"/>
            <w:gridSpan w:val="8"/>
            <w:tcBorders>
              <w:bottom w:val="single" w:sz="4" w:space="0" w:color="auto"/>
            </w:tcBorders>
          </w:tcPr>
          <w:p w14:paraId="00017820" w14:textId="77777777" w:rsidR="00176BE5" w:rsidRDefault="00176BE5" w:rsidP="00F01A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A2004" w14:textId="77777777" w:rsidR="00176BE5" w:rsidRDefault="00176BE5" w:rsidP="00F01A8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5B22BB" w14:textId="77777777" w:rsidR="00176BE5" w:rsidRPr="007C2097" w:rsidRDefault="00176BE5" w:rsidP="00F01A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6BE5" w14:paraId="56E57F74" w14:textId="77777777" w:rsidTr="00F01A84">
        <w:tc>
          <w:tcPr>
            <w:tcW w:w="1843" w:type="dxa"/>
          </w:tcPr>
          <w:p w14:paraId="26470F50" w14:textId="77777777" w:rsidR="00176BE5" w:rsidRDefault="00176BE5" w:rsidP="00F01A84">
            <w:pPr>
              <w:pStyle w:val="CRCoverPage"/>
              <w:spacing w:after="0"/>
              <w:rPr>
                <w:b/>
                <w:i/>
                <w:noProof/>
                <w:sz w:val="8"/>
                <w:szCs w:val="8"/>
              </w:rPr>
            </w:pPr>
          </w:p>
        </w:tc>
        <w:tc>
          <w:tcPr>
            <w:tcW w:w="7797" w:type="dxa"/>
            <w:gridSpan w:val="10"/>
          </w:tcPr>
          <w:p w14:paraId="0F23439C" w14:textId="77777777" w:rsidR="00176BE5" w:rsidRDefault="00176BE5" w:rsidP="00F01A84">
            <w:pPr>
              <w:pStyle w:val="CRCoverPage"/>
              <w:spacing w:after="0"/>
              <w:rPr>
                <w:noProof/>
                <w:sz w:val="8"/>
                <w:szCs w:val="8"/>
              </w:rPr>
            </w:pPr>
          </w:p>
        </w:tc>
      </w:tr>
      <w:tr w:rsidR="00176BE5" w14:paraId="5A78EA4A" w14:textId="77777777" w:rsidTr="00F01A84">
        <w:tc>
          <w:tcPr>
            <w:tcW w:w="2694" w:type="dxa"/>
            <w:gridSpan w:val="2"/>
            <w:tcBorders>
              <w:top w:val="single" w:sz="4" w:space="0" w:color="auto"/>
              <w:left w:val="single" w:sz="4" w:space="0" w:color="auto"/>
            </w:tcBorders>
          </w:tcPr>
          <w:p w14:paraId="3D575F6E" w14:textId="77777777" w:rsidR="00176BE5" w:rsidRDefault="00176BE5" w:rsidP="00176B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21651B" w14:textId="77777777" w:rsidR="00176BE5" w:rsidRDefault="00176BE5" w:rsidP="00176BE5">
            <w:pPr>
              <w:pStyle w:val="CRCoverPage"/>
              <w:spacing w:after="0"/>
              <w:rPr>
                <w:noProof/>
              </w:rPr>
            </w:pPr>
            <w:r>
              <w:rPr>
                <w:noProof/>
              </w:rPr>
              <w:t>XCAP test cases, depending on UE, as said in test case preamble:</w:t>
            </w:r>
          </w:p>
          <w:p w14:paraId="37309F31" w14:textId="77777777" w:rsidR="00176BE5" w:rsidRDefault="00176BE5" w:rsidP="00176BE5">
            <w:pPr>
              <w:pStyle w:val="CRCoverPage"/>
              <w:spacing w:after="0"/>
              <w:rPr>
                <w:noProof/>
              </w:rPr>
            </w:pPr>
          </w:p>
          <w:p w14:paraId="5F57E13B" w14:textId="77777777" w:rsidR="00176BE5" w:rsidRPr="00D0479B" w:rsidRDefault="00176BE5" w:rsidP="00176BE5">
            <w:pPr>
              <w:pStyle w:val="B1"/>
            </w:pPr>
            <w:r w:rsidRPr="00D0479B">
              <w:t>-</w:t>
            </w:r>
            <w:r w:rsidRPr="00D0479B">
              <w:tab/>
              <w:t>The steps 0a and 0b of Annex A.21 have been executed</w:t>
            </w:r>
          </w:p>
          <w:p w14:paraId="49688ABF" w14:textId="77777777" w:rsidR="00176BE5" w:rsidRPr="00CD03F3" w:rsidRDefault="00176BE5" w:rsidP="00176BE5">
            <w:pPr>
              <w:pStyle w:val="B1"/>
            </w:pPr>
            <w:r w:rsidRPr="00CD03F3">
              <w:t>-</w:t>
            </w:r>
            <w:r w:rsidRPr="00CD03F3">
              <w:tab/>
              <w:t xml:space="preserve">During these procedures the </w:t>
            </w:r>
            <w:r w:rsidRPr="00BF7CAD">
              <w:rPr>
                <w:b/>
              </w:rPr>
              <w:t>UE may request a DNS server address via NAS signalling</w:t>
            </w:r>
            <w:r w:rsidRPr="00CD03F3">
              <w:t xml:space="preserve"> and as parallel behaviour the UE may resolve the IP address </w:t>
            </w:r>
            <w:r w:rsidRPr="00CD03F3">
              <w:rPr>
                <w:snapToGrid w:val="0"/>
              </w:rPr>
              <w:t xml:space="preserve">of the XCAP server </w:t>
            </w:r>
            <w:r w:rsidRPr="00CD03F3">
              <w:t>via DNS.</w:t>
            </w:r>
          </w:p>
          <w:p w14:paraId="4A9F93F5" w14:textId="77777777" w:rsidR="00176BE5" w:rsidRDefault="00176BE5" w:rsidP="00176BE5">
            <w:pPr>
              <w:pStyle w:val="CRCoverPage"/>
              <w:spacing w:after="0"/>
              <w:rPr>
                <w:noProof/>
              </w:rPr>
            </w:pPr>
            <w:r>
              <w:rPr>
                <w:noProof/>
              </w:rPr>
              <w:t>Current implementation does not contemplate the inclusion of DNS server addresses if requested by UE in PDU Session Establishment Request, this will not allow the UE to resolve the IP address of the XCAP server and not able to start the HTTP transaction.</w:t>
            </w:r>
          </w:p>
          <w:p w14:paraId="66FBFE49" w14:textId="77777777" w:rsidR="00176BE5" w:rsidRDefault="00176BE5" w:rsidP="00176BE5">
            <w:pPr>
              <w:pStyle w:val="CRCoverPage"/>
              <w:spacing w:after="0"/>
            </w:pPr>
          </w:p>
          <w:p w14:paraId="6C572004" w14:textId="77777777" w:rsidR="00176BE5" w:rsidRDefault="00176BE5" w:rsidP="00176BE5">
            <w:pPr>
              <w:pStyle w:val="CRCoverPage"/>
              <w:spacing w:after="0"/>
            </w:pPr>
            <w:r>
              <w:t>This can be solved implementing the inclusion of DNS server addresses in PDU Session Complete if requested by the UE.</w:t>
            </w:r>
          </w:p>
          <w:p w14:paraId="65743010" w14:textId="77777777" w:rsidR="00176BE5" w:rsidRDefault="00176BE5" w:rsidP="00176BE5">
            <w:pPr>
              <w:pStyle w:val="CRCoverPage"/>
              <w:spacing w:after="0"/>
            </w:pPr>
          </w:p>
          <w:p w14:paraId="5BF4D414" w14:textId="3564C455" w:rsidR="00176BE5" w:rsidRDefault="00176BE5" w:rsidP="00176BE5">
            <w:pPr>
              <w:pStyle w:val="CRCoverPage"/>
              <w:spacing w:after="0"/>
              <w:ind w:left="100"/>
              <w:rPr>
                <w:noProof/>
              </w:rPr>
            </w:pPr>
            <w:r>
              <w:t>Note: the solution proposed, in order to avoid not required DNS queries which may populate the logs, aims only to add DNS address information in PCO for internet PDU.</w:t>
            </w:r>
          </w:p>
        </w:tc>
      </w:tr>
      <w:tr w:rsidR="00176BE5" w14:paraId="4CFEC8E4" w14:textId="77777777" w:rsidTr="00F01A84">
        <w:tc>
          <w:tcPr>
            <w:tcW w:w="2694" w:type="dxa"/>
            <w:gridSpan w:val="2"/>
            <w:tcBorders>
              <w:left w:val="single" w:sz="4" w:space="0" w:color="auto"/>
            </w:tcBorders>
          </w:tcPr>
          <w:p w14:paraId="6BC10FB7" w14:textId="77777777" w:rsidR="00176BE5" w:rsidRDefault="00176BE5" w:rsidP="00176BE5">
            <w:pPr>
              <w:pStyle w:val="CRCoverPage"/>
              <w:spacing w:after="0"/>
              <w:rPr>
                <w:b/>
                <w:i/>
                <w:noProof/>
                <w:sz w:val="8"/>
                <w:szCs w:val="8"/>
              </w:rPr>
            </w:pPr>
          </w:p>
        </w:tc>
        <w:tc>
          <w:tcPr>
            <w:tcW w:w="6946" w:type="dxa"/>
            <w:gridSpan w:val="9"/>
            <w:tcBorders>
              <w:right w:val="single" w:sz="4" w:space="0" w:color="auto"/>
            </w:tcBorders>
          </w:tcPr>
          <w:p w14:paraId="6884E2D4" w14:textId="77777777" w:rsidR="00176BE5" w:rsidRDefault="00176BE5" w:rsidP="00176BE5">
            <w:pPr>
              <w:pStyle w:val="CRCoverPage"/>
              <w:spacing w:after="0"/>
              <w:rPr>
                <w:noProof/>
                <w:sz w:val="8"/>
                <w:szCs w:val="8"/>
              </w:rPr>
            </w:pPr>
          </w:p>
        </w:tc>
      </w:tr>
      <w:tr w:rsidR="00176BE5" w14:paraId="39DDFB45" w14:textId="77777777" w:rsidTr="00F01A84">
        <w:tc>
          <w:tcPr>
            <w:tcW w:w="2694" w:type="dxa"/>
            <w:gridSpan w:val="2"/>
            <w:tcBorders>
              <w:left w:val="single" w:sz="4" w:space="0" w:color="auto"/>
            </w:tcBorders>
          </w:tcPr>
          <w:p w14:paraId="656D9F8E" w14:textId="77777777" w:rsidR="00176BE5" w:rsidRDefault="00176BE5" w:rsidP="00176B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8EE46D" w14:textId="75CCC7A5" w:rsidR="00176BE5" w:rsidRDefault="00176BE5" w:rsidP="00176BE5">
            <w:pPr>
              <w:pStyle w:val="CRCoverPage"/>
              <w:spacing w:after="0"/>
              <w:ind w:left="100"/>
              <w:rPr>
                <w:noProof/>
              </w:rPr>
            </w:pPr>
            <w:r>
              <w:rPr>
                <w:noProof/>
              </w:rPr>
              <w:t>Included DNS server address in PDU Session Complete if requested by UE in PDU Session Establishment Request.</w:t>
            </w:r>
          </w:p>
        </w:tc>
      </w:tr>
      <w:tr w:rsidR="00176BE5" w14:paraId="1804A6B0" w14:textId="77777777" w:rsidTr="00F01A84">
        <w:tc>
          <w:tcPr>
            <w:tcW w:w="2694" w:type="dxa"/>
            <w:gridSpan w:val="2"/>
            <w:tcBorders>
              <w:left w:val="single" w:sz="4" w:space="0" w:color="auto"/>
            </w:tcBorders>
          </w:tcPr>
          <w:p w14:paraId="13FD5F75" w14:textId="77777777" w:rsidR="00176BE5" w:rsidRDefault="00176BE5" w:rsidP="00176BE5">
            <w:pPr>
              <w:pStyle w:val="CRCoverPage"/>
              <w:spacing w:after="0"/>
              <w:rPr>
                <w:b/>
                <w:i/>
                <w:noProof/>
                <w:sz w:val="8"/>
                <w:szCs w:val="8"/>
              </w:rPr>
            </w:pPr>
          </w:p>
        </w:tc>
        <w:tc>
          <w:tcPr>
            <w:tcW w:w="6946" w:type="dxa"/>
            <w:gridSpan w:val="9"/>
            <w:tcBorders>
              <w:right w:val="single" w:sz="4" w:space="0" w:color="auto"/>
            </w:tcBorders>
          </w:tcPr>
          <w:p w14:paraId="7A43D9BA" w14:textId="77777777" w:rsidR="00176BE5" w:rsidRDefault="00176BE5" w:rsidP="00176BE5">
            <w:pPr>
              <w:pStyle w:val="CRCoverPage"/>
              <w:spacing w:after="0"/>
              <w:rPr>
                <w:noProof/>
                <w:sz w:val="8"/>
                <w:szCs w:val="8"/>
              </w:rPr>
            </w:pPr>
          </w:p>
        </w:tc>
      </w:tr>
      <w:tr w:rsidR="00176BE5" w14:paraId="44ECF73D" w14:textId="77777777" w:rsidTr="00F01A84">
        <w:tc>
          <w:tcPr>
            <w:tcW w:w="2694" w:type="dxa"/>
            <w:gridSpan w:val="2"/>
            <w:tcBorders>
              <w:left w:val="single" w:sz="4" w:space="0" w:color="auto"/>
              <w:bottom w:val="single" w:sz="4" w:space="0" w:color="auto"/>
            </w:tcBorders>
          </w:tcPr>
          <w:p w14:paraId="057B79FE" w14:textId="77777777" w:rsidR="00176BE5" w:rsidRDefault="00176BE5" w:rsidP="00176B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03C6C2" w14:textId="4C13EBD1" w:rsidR="00176BE5" w:rsidRDefault="00176BE5" w:rsidP="00176BE5">
            <w:pPr>
              <w:pStyle w:val="CRCoverPage"/>
              <w:spacing w:after="0"/>
              <w:ind w:left="100"/>
              <w:rPr>
                <w:noProof/>
              </w:rPr>
            </w:pPr>
            <w:r>
              <w:rPr>
                <w:noProof/>
              </w:rPr>
              <w:t>A conformant UE may fail the test case.</w:t>
            </w:r>
          </w:p>
        </w:tc>
      </w:tr>
      <w:tr w:rsidR="00176BE5" w14:paraId="5D771F57" w14:textId="77777777" w:rsidTr="00F01A84">
        <w:tc>
          <w:tcPr>
            <w:tcW w:w="2694" w:type="dxa"/>
            <w:gridSpan w:val="2"/>
          </w:tcPr>
          <w:p w14:paraId="51D5B541" w14:textId="77777777" w:rsidR="00176BE5" w:rsidRDefault="00176BE5" w:rsidP="00176BE5">
            <w:pPr>
              <w:pStyle w:val="CRCoverPage"/>
              <w:spacing w:after="0"/>
              <w:rPr>
                <w:b/>
                <w:i/>
                <w:noProof/>
                <w:sz w:val="8"/>
                <w:szCs w:val="8"/>
              </w:rPr>
            </w:pPr>
          </w:p>
        </w:tc>
        <w:tc>
          <w:tcPr>
            <w:tcW w:w="6946" w:type="dxa"/>
            <w:gridSpan w:val="9"/>
          </w:tcPr>
          <w:p w14:paraId="0E974D24" w14:textId="77777777" w:rsidR="00176BE5" w:rsidRDefault="00176BE5" w:rsidP="00176BE5">
            <w:pPr>
              <w:pStyle w:val="CRCoverPage"/>
              <w:spacing w:after="0"/>
              <w:rPr>
                <w:noProof/>
                <w:sz w:val="8"/>
                <w:szCs w:val="8"/>
              </w:rPr>
            </w:pPr>
          </w:p>
        </w:tc>
      </w:tr>
      <w:tr w:rsidR="00176BE5" w14:paraId="2E1B28AF" w14:textId="77777777" w:rsidTr="00F01A84">
        <w:tc>
          <w:tcPr>
            <w:tcW w:w="2694" w:type="dxa"/>
            <w:gridSpan w:val="2"/>
            <w:tcBorders>
              <w:top w:val="single" w:sz="4" w:space="0" w:color="auto"/>
              <w:left w:val="single" w:sz="4" w:space="0" w:color="auto"/>
            </w:tcBorders>
          </w:tcPr>
          <w:p w14:paraId="3DFA2E76" w14:textId="77777777" w:rsidR="00176BE5" w:rsidRDefault="00176BE5" w:rsidP="00176B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D54740" w14:textId="334A99E7" w:rsidR="00176BE5" w:rsidRDefault="00176BE5" w:rsidP="00176BE5">
            <w:pPr>
              <w:pStyle w:val="CRCoverPage"/>
              <w:spacing w:after="0"/>
              <w:ind w:left="100"/>
              <w:rPr>
                <w:noProof/>
              </w:rPr>
            </w:pPr>
            <w:r>
              <w:rPr>
                <w:noProof/>
              </w:rPr>
              <w:t>NR XCAP test cases</w:t>
            </w:r>
          </w:p>
        </w:tc>
      </w:tr>
      <w:tr w:rsidR="00176BE5" w14:paraId="48673B88" w14:textId="77777777" w:rsidTr="00F01A84">
        <w:tc>
          <w:tcPr>
            <w:tcW w:w="2694" w:type="dxa"/>
            <w:gridSpan w:val="2"/>
            <w:tcBorders>
              <w:left w:val="single" w:sz="4" w:space="0" w:color="auto"/>
            </w:tcBorders>
          </w:tcPr>
          <w:p w14:paraId="62F49185" w14:textId="77777777" w:rsidR="00176BE5" w:rsidRDefault="00176BE5" w:rsidP="00176BE5">
            <w:pPr>
              <w:pStyle w:val="CRCoverPage"/>
              <w:spacing w:after="0"/>
              <w:rPr>
                <w:b/>
                <w:i/>
                <w:noProof/>
                <w:sz w:val="8"/>
                <w:szCs w:val="8"/>
              </w:rPr>
            </w:pPr>
          </w:p>
        </w:tc>
        <w:tc>
          <w:tcPr>
            <w:tcW w:w="6946" w:type="dxa"/>
            <w:gridSpan w:val="9"/>
            <w:tcBorders>
              <w:right w:val="single" w:sz="4" w:space="0" w:color="auto"/>
            </w:tcBorders>
          </w:tcPr>
          <w:p w14:paraId="5B7F9440" w14:textId="77777777" w:rsidR="00176BE5" w:rsidRDefault="00176BE5" w:rsidP="00176BE5">
            <w:pPr>
              <w:pStyle w:val="CRCoverPage"/>
              <w:spacing w:after="0"/>
              <w:rPr>
                <w:noProof/>
                <w:sz w:val="8"/>
                <w:szCs w:val="8"/>
              </w:rPr>
            </w:pPr>
          </w:p>
        </w:tc>
      </w:tr>
      <w:tr w:rsidR="00176BE5" w14:paraId="3782488F" w14:textId="77777777" w:rsidTr="00F01A84">
        <w:tc>
          <w:tcPr>
            <w:tcW w:w="2694" w:type="dxa"/>
            <w:gridSpan w:val="2"/>
            <w:tcBorders>
              <w:left w:val="single" w:sz="4" w:space="0" w:color="auto"/>
            </w:tcBorders>
          </w:tcPr>
          <w:p w14:paraId="3B63B9E8" w14:textId="77777777" w:rsidR="00176BE5" w:rsidRDefault="00176BE5" w:rsidP="00176B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FC987" w14:textId="77777777" w:rsidR="00176BE5" w:rsidRDefault="00176BE5" w:rsidP="00176B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32E7D" w14:textId="77777777" w:rsidR="00176BE5" w:rsidRDefault="00176BE5" w:rsidP="00176BE5">
            <w:pPr>
              <w:pStyle w:val="CRCoverPage"/>
              <w:spacing w:after="0"/>
              <w:jc w:val="center"/>
              <w:rPr>
                <w:b/>
                <w:caps/>
                <w:noProof/>
              </w:rPr>
            </w:pPr>
            <w:r>
              <w:rPr>
                <w:b/>
                <w:caps/>
                <w:noProof/>
              </w:rPr>
              <w:t>N</w:t>
            </w:r>
          </w:p>
        </w:tc>
        <w:tc>
          <w:tcPr>
            <w:tcW w:w="2977" w:type="dxa"/>
            <w:gridSpan w:val="4"/>
          </w:tcPr>
          <w:p w14:paraId="535B415C" w14:textId="77777777" w:rsidR="00176BE5" w:rsidRDefault="00176BE5" w:rsidP="00176B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E738FE" w14:textId="77777777" w:rsidR="00176BE5" w:rsidRDefault="00176BE5" w:rsidP="00176BE5">
            <w:pPr>
              <w:pStyle w:val="CRCoverPage"/>
              <w:spacing w:after="0"/>
              <w:ind w:left="99"/>
              <w:rPr>
                <w:noProof/>
              </w:rPr>
            </w:pPr>
          </w:p>
        </w:tc>
      </w:tr>
      <w:tr w:rsidR="00176BE5" w14:paraId="03B2DD45" w14:textId="77777777" w:rsidTr="00F01A84">
        <w:tc>
          <w:tcPr>
            <w:tcW w:w="2694" w:type="dxa"/>
            <w:gridSpan w:val="2"/>
            <w:tcBorders>
              <w:left w:val="single" w:sz="4" w:space="0" w:color="auto"/>
            </w:tcBorders>
          </w:tcPr>
          <w:p w14:paraId="1C26592A" w14:textId="77777777" w:rsidR="00176BE5" w:rsidRDefault="00176BE5" w:rsidP="00176B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37511D" w14:textId="77777777" w:rsidR="00176BE5" w:rsidRDefault="00176BE5" w:rsidP="00176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F8980" w14:textId="397D4C07" w:rsidR="00176BE5" w:rsidRDefault="00176BE5" w:rsidP="00176BE5">
            <w:pPr>
              <w:pStyle w:val="CRCoverPage"/>
              <w:spacing w:after="0"/>
              <w:jc w:val="center"/>
              <w:rPr>
                <w:b/>
                <w:caps/>
                <w:noProof/>
              </w:rPr>
            </w:pPr>
            <w:r>
              <w:rPr>
                <w:b/>
                <w:caps/>
                <w:noProof/>
              </w:rPr>
              <w:t>x</w:t>
            </w:r>
          </w:p>
        </w:tc>
        <w:tc>
          <w:tcPr>
            <w:tcW w:w="2977" w:type="dxa"/>
            <w:gridSpan w:val="4"/>
          </w:tcPr>
          <w:p w14:paraId="21BA9D50" w14:textId="77777777" w:rsidR="00176BE5" w:rsidRDefault="00176BE5" w:rsidP="00176B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31C72E" w14:textId="7DCCE9DE" w:rsidR="00176BE5" w:rsidRDefault="00176BE5" w:rsidP="00176BE5">
            <w:pPr>
              <w:pStyle w:val="CRCoverPage"/>
              <w:spacing w:after="0"/>
              <w:ind w:left="99"/>
              <w:rPr>
                <w:noProof/>
              </w:rPr>
            </w:pPr>
          </w:p>
        </w:tc>
      </w:tr>
      <w:tr w:rsidR="00176BE5" w14:paraId="34038C23" w14:textId="77777777" w:rsidTr="00F01A84">
        <w:tc>
          <w:tcPr>
            <w:tcW w:w="2694" w:type="dxa"/>
            <w:gridSpan w:val="2"/>
            <w:tcBorders>
              <w:left w:val="single" w:sz="4" w:space="0" w:color="auto"/>
            </w:tcBorders>
          </w:tcPr>
          <w:p w14:paraId="7FDF6453" w14:textId="77777777" w:rsidR="00176BE5" w:rsidRDefault="00176BE5" w:rsidP="00176B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18B033" w14:textId="77777777" w:rsidR="00176BE5" w:rsidRDefault="00176BE5" w:rsidP="00176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C6BAC" w14:textId="16DA8934" w:rsidR="00176BE5" w:rsidRDefault="00176BE5" w:rsidP="00176BE5">
            <w:pPr>
              <w:pStyle w:val="CRCoverPage"/>
              <w:spacing w:after="0"/>
              <w:jc w:val="center"/>
              <w:rPr>
                <w:b/>
                <w:caps/>
                <w:noProof/>
              </w:rPr>
            </w:pPr>
            <w:r>
              <w:rPr>
                <w:b/>
                <w:caps/>
                <w:noProof/>
              </w:rPr>
              <w:t>x</w:t>
            </w:r>
          </w:p>
        </w:tc>
        <w:tc>
          <w:tcPr>
            <w:tcW w:w="2977" w:type="dxa"/>
            <w:gridSpan w:val="4"/>
          </w:tcPr>
          <w:p w14:paraId="112B627B" w14:textId="77777777" w:rsidR="00176BE5" w:rsidRDefault="00176BE5" w:rsidP="00176B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6DB69D" w14:textId="3934D9F7" w:rsidR="00176BE5" w:rsidRDefault="00176BE5" w:rsidP="00176BE5">
            <w:pPr>
              <w:pStyle w:val="CRCoverPage"/>
              <w:spacing w:after="0"/>
              <w:ind w:left="99"/>
              <w:rPr>
                <w:noProof/>
              </w:rPr>
            </w:pPr>
          </w:p>
        </w:tc>
      </w:tr>
      <w:tr w:rsidR="00176BE5" w14:paraId="1AF94776" w14:textId="77777777" w:rsidTr="00F01A84">
        <w:tc>
          <w:tcPr>
            <w:tcW w:w="2694" w:type="dxa"/>
            <w:gridSpan w:val="2"/>
            <w:tcBorders>
              <w:left w:val="single" w:sz="4" w:space="0" w:color="auto"/>
            </w:tcBorders>
          </w:tcPr>
          <w:p w14:paraId="0723F229" w14:textId="77777777" w:rsidR="00176BE5" w:rsidRDefault="00176BE5" w:rsidP="00176B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0DC166" w14:textId="77777777" w:rsidR="00176BE5" w:rsidRDefault="00176BE5" w:rsidP="00176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29DD" w14:textId="58CE4F81" w:rsidR="00176BE5" w:rsidRDefault="00176BE5" w:rsidP="00176BE5">
            <w:pPr>
              <w:pStyle w:val="CRCoverPage"/>
              <w:spacing w:after="0"/>
              <w:jc w:val="center"/>
              <w:rPr>
                <w:b/>
                <w:caps/>
                <w:noProof/>
              </w:rPr>
            </w:pPr>
            <w:r>
              <w:rPr>
                <w:b/>
                <w:caps/>
                <w:noProof/>
              </w:rPr>
              <w:t>x</w:t>
            </w:r>
          </w:p>
        </w:tc>
        <w:tc>
          <w:tcPr>
            <w:tcW w:w="2977" w:type="dxa"/>
            <w:gridSpan w:val="4"/>
          </w:tcPr>
          <w:p w14:paraId="606FEBE2" w14:textId="77777777" w:rsidR="00176BE5" w:rsidRDefault="00176BE5" w:rsidP="00176B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B92CD2" w14:textId="3B9ABD5C" w:rsidR="00176BE5" w:rsidRDefault="00176BE5" w:rsidP="00176BE5">
            <w:pPr>
              <w:pStyle w:val="CRCoverPage"/>
              <w:spacing w:after="0"/>
              <w:ind w:left="99"/>
              <w:rPr>
                <w:noProof/>
              </w:rPr>
            </w:pPr>
          </w:p>
        </w:tc>
      </w:tr>
      <w:tr w:rsidR="00176BE5" w14:paraId="6DC0A832" w14:textId="77777777" w:rsidTr="00F01A84">
        <w:tc>
          <w:tcPr>
            <w:tcW w:w="2694" w:type="dxa"/>
            <w:gridSpan w:val="2"/>
            <w:tcBorders>
              <w:left w:val="single" w:sz="4" w:space="0" w:color="auto"/>
            </w:tcBorders>
          </w:tcPr>
          <w:p w14:paraId="6837452B" w14:textId="77777777" w:rsidR="00176BE5" w:rsidRDefault="00176BE5" w:rsidP="00176BE5">
            <w:pPr>
              <w:pStyle w:val="CRCoverPage"/>
              <w:spacing w:after="0"/>
              <w:rPr>
                <w:b/>
                <w:i/>
                <w:noProof/>
              </w:rPr>
            </w:pPr>
          </w:p>
        </w:tc>
        <w:tc>
          <w:tcPr>
            <w:tcW w:w="6946" w:type="dxa"/>
            <w:gridSpan w:val="9"/>
            <w:tcBorders>
              <w:right w:val="single" w:sz="4" w:space="0" w:color="auto"/>
            </w:tcBorders>
          </w:tcPr>
          <w:p w14:paraId="2B657184" w14:textId="77777777" w:rsidR="00176BE5" w:rsidRDefault="00176BE5" w:rsidP="00176BE5">
            <w:pPr>
              <w:pStyle w:val="CRCoverPage"/>
              <w:spacing w:after="0"/>
              <w:rPr>
                <w:noProof/>
              </w:rPr>
            </w:pPr>
          </w:p>
        </w:tc>
      </w:tr>
      <w:tr w:rsidR="00176BE5" w14:paraId="769A6B76" w14:textId="77777777" w:rsidTr="00F01A84">
        <w:tc>
          <w:tcPr>
            <w:tcW w:w="2694" w:type="dxa"/>
            <w:gridSpan w:val="2"/>
            <w:tcBorders>
              <w:left w:val="single" w:sz="4" w:space="0" w:color="auto"/>
              <w:bottom w:val="single" w:sz="4" w:space="0" w:color="auto"/>
            </w:tcBorders>
          </w:tcPr>
          <w:p w14:paraId="13017ECD" w14:textId="77777777" w:rsidR="00176BE5" w:rsidRDefault="00176BE5" w:rsidP="00176BE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B6A4308" w14:textId="77777777" w:rsidR="00176BE5" w:rsidRDefault="00176BE5" w:rsidP="00176BE5">
            <w:pPr>
              <w:pStyle w:val="CRCoverPage"/>
              <w:spacing w:after="0"/>
              <w:ind w:left="100"/>
              <w:rPr>
                <w:noProof/>
              </w:rPr>
            </w:pPr>
          </w:p>
        </w:tc>
      </w:tr>
      <w:tr w:rsidR="00176BE5" w:rsidRPr="008863B9" w14:paraId="43428B16" w14:textId="77777777" w:rsidTr="00F01A84">
        <w:tc>
          <w:tcPr>
            <w:tcW w:w="2694" w:type="dxa"/>
            <w:gridSpan w:val="2"/>
            <w:tcBorders>
              <w:top w:val="single" w:sz="4" w:space="0" w:color="auto"/>
              <w:bottom w:val="single" w:sz="4" w:space="0" w:color="auto"/>
            </w:tcBorders>
          </w:tcPr>
          <w:p w14:paraId="1D197ABE" w14:textId="77777777" w:rsidR="00176BE5" w:rsidRPr="008863B9" w:rsidRDefault="00176BE5" w:rsidP="00176B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67BA6" w14:textId="77777777" w:rsidR="00176BE5" w:rsidRPr="008863B9" w:rsidRDefault="00176BE5" w:rsidP="00176BE5">
            <w:pPr>
              <w:pStyle w:val="CRCoverPage"/>
              <w:spacing w:after="0"/>
              <w:ind w:left="100"/>
              <w:rPr>
                <w:noProof/>
                <w:sz w:val="8"/>
                <w:szCs w:val="8"/>
              </w:rPr>
            </w:pPr>
          </w:p>
        </w:tc>
      </w:tr>
      <w:tr w:rsidR="00176BE5" w14:paraId="44271D53" w14:textId="77777777" w:rsidTr="00F01A84">
        <w:tc>
          <w:tcPr>
            <w:tcW w:w="2694" w:type="dxa"/>
            <w:gridSpan w:val="2"/>
            <w:tcBorders>
              <w:top w:val="single" w:sz="4" w:space="0" w:color="auto"/>
              <w:left w:val="single" w:sz="4" w:space="0" w:color="auto"/>
              <w:bottom w:val="single" w:sz="4" w:space="0" w:color="auto"/>
            </w:tcBorders>
          </w:tcPr>
          <w:p w14:paraId="6ADEA787" w14:textId="77777777" w:rsidR="00176BE5" w:rsidRDefault="00176BE5" w:rsidP="00176B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CDCC64" w14:textId="77777777" w:rsidR="00176BE5" w:rsidRDefault="00176BE5" w:rsidP="00176BE5">
            <w:pPr>
              <w:pStyle w:val="CRCoverPage"/>
              <w:spacing w:after="0"/>
              <w:ind w:left="100"/>
              <w:rPr>
                <w:noProof/>
              </w:rPr>
            </w:pPr>
          </w:p>
        </w:tc>
      </w:tr>
    </w:tbl>
    <w:p w14:paraId="2B9CE2E1" w14:textId="77777777" w:rsidR="00176BE5" w:rsidRDefault="00176BE5" w:rsidP="00176BE5">
      <w:pPr>
        <w:pStyle w:val="CRCoverPage"/>
        <w:spacing w:after="0"/>
        <w:rPr>
          <w:noProof/>
          <w:sz w:val="8"/>
          <w:szCs w:val="8"/>
        </w:rPr>
      </w:pPr>
    </w:p>
    <w:p w14:paraId="0F8D6D21" w14:textId="77777777" w:rsidR="00176BE5" w:rsidRDefault="00176BE5" w:rsidP="00176BE5">
      <w:pPr>
        <w:rPr>
          <w:noProof/>
        </w:rPr>
      </w:pPr>
    </w:p>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D07BC3" w14:textId="77777777" w:rsidR="00647F8D" w:rsidRDefault="00647F8D" w:rsidP="00647F8D">
      <w:pPr>
        <w:pStyle w:val="Title"/>
        <w:jc w:val="left"/>
        <w:rPr>
          <w:rStyle w:val="Emphasis"/>
          <w:rFonts w:ascii="Arial" w:hAnsi="Arial" w:cs="Arial"/>
          <w:i w:val="0"/>
          <w:lang w:eastAsia="en-GB"/>
        </w:rPr>
      </w:pPr>
      <w:bookmarkStart w:id="0" w:name="_Toc107402408"/>
      <w:r>
        <w:rPr>
          <w:rStyle w:val="Emphasis"/>
          <w:rFonts w:ascii="Arial" w:hAnsi="Arial" w:cs="Arial"/>
        </w:rPr>
        <w:lastRenderedPageBreak/>
        <w:t>Table of Contents</w:t>
      </w:r>
      <w:bookmarkEnd w:id="0"/>
    </w:p>
    <w:p w14:paraId="19347399" w14:textId="0BDB585A" w:rsidR="00176BE5" w:rsidRDefault="00647F8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176BE5" w:rsidRPr="00415643">
        <w:rPr>
          <w:rFonts w:ascii="Arial" w:hAnsi="Arial" w:cs="Arial"/>
          <w:i/>
          <w:iCs/>
        </w:rPr>
        <w:t>Table of Contents</w:t>
      </w:r>
      <w:r w:rsidR="00176BE5">
        <w:tab/>
      </w:r>
      <w:r w:rsidR="00176BE5">
        <w:fldChar w:fldCharType="begin"/>
      </w:r>
      <w:r w:rsidR="00176BE5">
        <w:instrText xml:space="preserve"> PAGEREF _Toc107402408 \h </w:instrText>
      </w:r>
      <w:r w:rsidR="00176BE5">
        <w:fldChar w:fldCharType="separate"/>
      </w:r>
      <w:r w:rsidR="00176BE5">
        <w:t>3</w:t>
      </w:r>
      <w:r w:rsidR="00176BE5">
        <w:fldChar w:fldCharType="end"/>
      </w:r>
    </w:p>
    <w:p w14:paraId="0C4375EC" w14:textId="48635132" w:rsidR="00176BE5" w:rsidRDefault="00176BE5">
      <w:pPr>
        <w:pStyle w:val="TOC1"/>
        <w:rPr>
          <w:rFonts w:asciiTheme="minorHAnsi" w:eastAsiaTheme="minorEastAsia" w:hAnsiTheme="minorHAnsi" w:cstheme="minorBidi"/>
          <w:szCs w:val="22"/>
          <w:lang w:eastAsia="en-GB"/>
        </w:rPr>
      </w:pPr>
      <w:r w:rsidRPr="00415643">
        <w:rPr>
          <w:b/>
          <w:lang w:eastAsia="ja-JP"/>
        </w:rPr>
        <w:t>1</w:t>
      </w:r>
      <w:r>
        <w:rPr>
          <w:rFonts w:asciiTheme="minorHAnsi" w:eastAsiaTheme="minorEastAsia" w:hAnsiTheme="minorHAnsi" w:cstheme="minorBidi"/>
          <w:szCs w:val="22"/>
          <w:lang w:eastAsia="en-GB"/>
        </w:rPr>
        <w:tab/>
      </w:r>
      <w:r w:rsidRPr="00415643">
        <w:rPr>
          <w:b/>
          <w:lang w:eastAsia="ja-JP"/>
        </w:rPr>
        <w:t>Overview</w:t>
      </w:r>
      <w:r>
        <w:tab/>
      </w:r>
      <w:r>
        <w:fldChar w:fldCharType="begin"/>
      </w:r>
      <w:r>
        <w:instrText xml:space="preserve"> PAGEREF _Toc107402409 \h </w:instrText>
      </w:r>
      <w:r>
        <w:fldChar w:fldCharType="separate"/>
      </w:r>
      <w:r>
        <w:t>3</w:t>
      </w:r>
      <w:r>
        <w:fldChar w:fldCharType="end"/>
      </w:r>
    </w:p>
    <w:p w14:paraId="130FA133" w14:textId="725CCEF3" w:rsidR="00176BE5" w:rsidRDefault="00176BE5">
      <w:pPr>
        <w:pStyle w:val="TOC1"/>
        <w:rPr>
          <w:rFonts w:asciiTheme="minorHAnsi" w:eastAsiaTheme="minorEastAsia" w:hAnsiTheme="minorHAnsi" w:cstheme="minorBidi"/>
          <w:szCs w:val="22"/>
          <w:lang w:eastAsia="en-GB"/>
        </w:rPr>
      </w:pPr>
      <w:r w:rsidRPr="00415643">
        <w:rPr>
          <w:b/>
        </w:rPr>
        <w:t>2</w:t>
      </w:r>
      <w:r>
        <w:rPr>
          <w:rFonts w:asciiTheme="minorHAnsi" w:eastAsiaTheme="minorEastAsia" w:hAnsiTheme="minorHAnsi" w:cstheme="minorBidi"/>
          <w:szCs w:val="22"/>
          <w:lang w:eastAsia="en-GB"/>
        </w:rPr>
        <w:tab/>
      </w:r>
      <w:r w:rsidRPr="00415643">
        <w:rPr>
          <w:b/>
        </w:rPr>
        <w:t>Corrections required</w:t>
      </w:r>
      <w:r>
        <w:tab/>
      </w:r>
      <w:r>
        <w:fldChar w:fldCharType="begin"/>
      </w:r>
      <w:r>
        <w:instrText xml:space="preserve"> PAGEREF _Toc107402410 \h </w:instrText>
      </w:r>
      <w:r>
        <w:fldChar w:fldCharType="separate"/>
      </w:r>
      <w:r>
        <w:t>4</w:t>
      </w:r>
      <w:r>
        <w:fldChar w:fldCharType="end"/>
      </w:r>
    </w:p>
    <w:p w14:paraId="59A7D96C" w14:textId="4011BBD4" w:rsidR="00176BE5" w:rsidRDefault="00176BE5">
      <w:pPr>
        <w:pStyle w:val="TOC2"/>
        <w:rPr>
          <w:rFonts w:asciiTheme="minorHAnsi" w:eastAsiaTheme="minorEastAsia" w:hAnsiTheme="minorHAnsi" w:cstheme="minorBidi"/>
          <w:sz w:val="22"/>
          <w:szCs w:val="22"/>
          <w:lang w:eastAsia="en-GB"/>
        </w:rPr>
      </w:pPr>
      <w:r w:rsidRPr="00415643">
        <w:rPr>
          <w:b/>
          <w:lang w:val="pt-BR"/>
        </w:rPr>
        <w:t>2.1</w:t>
      </w:r>
      <w:r>
        <w:rPr>
          <w:rFonts w:asciiTheme="minorHAnsi" w:eastAsiaTheme="minorEastAsia" w:hAnsiTheme="minorHAnsi" w:cstheme="minorBidi"/>
          <w:sz w:val="22"/>
          <w:szCs w:val="22"/>
          <w:lang w:eastAsia="en-GB"/>
        </w:rPr>
        <w:tab/>
      </w:r>
      <w:r w:rsidRPr="00415643">
        <w:rPr>
          <w:b/>
        </w:rPr>
        <w:t>Correction to function f_Get_NG_PDUSessionEstablishmentAccept</w:t>
      </w:r>
      <w:r>
        <w:tab/>
      </w:r>
      <w:r>
        <w:fldChar w:fldCharType="begin"/>
      </w:r>
      <w:r>
        <w:instrText xml:space="preserve"> PAGEREF _Toc107402411 \h </w:instrText>
      </w:r>
      <w:r>
        <w:fldChar w:fldCharType="separate"/>
      </w:r>
      <w:r>
        <w:t>4</w:t>
      </w:r>
      <w:r>
        <w:fldChar w:fldCharType="end"/>
      </w:r>
    </w:p>
    <w:p w14:paraId="174CF168" w14:textId="561B5CCF" w:rsidR="00176BE5" w:rsidRDefault="00176BE5">
      <w:pPr>
        <w:pStyle w:val="TOC2"/>
        <w:rPr>
          <w:rFonts w:asciiTheme="minorHAnsi" w:eastAsiaTheme="minorEastAsia" w:hAnsiTheme="minorHAnsi" w:cstheme="minorBidi"/>
          <w:sz w:val="22"/>
          <w:szCs w:val="22"/>
          <w:lang w:eastAsia="en-GB"/>
        </w:rPr>
      </w:pPr>
      <w:r w:rsidRPr="00415643">
        <w:rPr>
          <w:b/>
          <w:lang w:val="pt-BR"/>
        </w:rPr>
        <w:t>2.2</w:t>
      </w:r>
      <w:r>
        <w:rPr>
          <w:rFonts w:asciiTheme="minorHAnsi" w:eastAsiaTheme="minorEastAsia" w:hAnsiTheme="minorHAnsi" w:cstheme="minorBidi"/>
          <w:sz w:val="22"/>
          <w:szCs w:val="22"/>
          <w:lang w:eastAsia="en-GB"/>
        </w:rPr>
        <w:tab/>
      </w:r>
      <w:r w:rsidRPr="00415643">
        <w:rPr>
          <w:b/>
        </w:rPr>
        <w:t>Correction to function f_NG_GetDefaultExtdProtocolConfigOptions</w:t>
      </w:r>
      <w:r>
        <w:tab/>
      </w:r>
      <w:r>
        <w:fldChar w:fldCharType="begin"/>
      </w:r>
      <w:r>
        <w:instrText xml:space="preserve"> PAGEREF _Toc107402412 \h </w:instrText>
      </w:r>
      <w:r>
        <w:fldChar w:fldCharType="separate"/>
      </w:r>
      <w:r>
        <w:t>4</w:t>
      </w:r>
      <w:r>
        <w:fldChar w:fldCharType="end"/>
      </w:r>
    </w:p>
    <w:p w14:paraId="7DD5EF34" w14:textId="3CD17CC1" w:rsidR="00176BE5" w:rsidRDefault="00176BE5">
      <w:pPr>
        <w:pStyle w:val="TOC2"/>
        <w:rPr>
          <w:rFonts w:asciiTheme="minorHAnsi" w:eastAsiaTheme="minorEastAsia" w:hAnsiTheme="minorHAnsi" w:cstheme="minorBidi"/>
          <w:sz w:val="22"/>
          <w:szCs w:val="22"/>
          <w:lang w:eastAsia="en-GB"/>
        </w:rPr>
      </w:pPr>
      <w:r w:rsidRPr="00415643">
        <w:rPr>
          <w:b/>
          <w:lang w:val="pt-BR"/>
        </w:rPr>
        <w:t>2.3</w:t>
      </w:r>
      <w:r>
        <w:rPr>
          <w:rFonts w:asciiTheme="minorHAnsi" w:eastAsiaTheme="minorEastAsia" w:hAnsiTheme="minorHAnsi" w:cstheme="minorBidi"/>
          <w:sz w:val="22"/>
          <w:szCs w:val="22"/>
          <w:lang w:eastAsia="en-GB"/>
        </w:rPr>
        <w:tab/>
      </w:r>
      <w:r w:rsidRPr="00415643">
        <w:rPr>
          <w:b/>
        </w:rPr>
        <w:t>Correction to function f_NG_NAS_GetExtdProtocolConfigOptionList</w:t>
      </w:r>
      <w:r>
        <w:tab/>
      </w:r>
      <w:r>
        <w:fldChar w:fldCharType="begin"/>
      </w:r>
      <w:r>
        <w:instrText xml:space="preserve"> PAGEREF _Toc107402413 \h </w:instrText>
      </w:r>
      <w:r>
        <w:fldChar w:fldCharType="separate"/>
      </w:r>
      <w:r>
        <w:t>6</w:t>
      </w:r>
      <w:r>
        <w:fldChar w:fldCharType="end"/>
      </w:r>
    </w:p>
    <w:p w14:paraId="1346A896" w14:textId="33CB2C55" w:rsidR="00176BE5" w:rsidRDefault="00176BE5">
      <w:pPr>
        <w:pStyle w:val="TOC2"/>
        <w:rPr>
          <w:rFonts w:asciiTheme="minorHAnsi" w:eastAsiaTheme="minorEastAsia" w:hAnsiTheme="minorHAnsi" w:cstheme="minorBidi"/>
          <w:sz w:val="22"/>
          <w:szCs w:val="22"/>
          <w:lang w:eastAsia="en-GB"/>
        </w:rPr>
      </w:pPr>
      <w:r w:rsidRPr="00415643">
        <w:rPr>
          <w:b/>
          <w:lang w:val="pt-BR"/>
        </w:rPr>
        <w:t>2.4</w:t>
      </w:r>
      <w:r>
        <w:rPr>
          <w:rFonts w:asciiTheme="minorHAnsi" w:eastAsiaTheme="minorEastAsia" w:hAnsiTheme="minorHAnsi" w:cstheme="minorBidi"/>
          <w:sz w:val="22"/>
          <w:szCs w:val="22"/>
          <w:lang w:eastAsia="en-GB"/>
        </w:rPr>
        <w:tab/>
      </w:r>
      <w:r w:rsidRPr="00415643">
        <w:rPr>
          <w:b/>
        </w:rPr>
        <w:t>Correction to function fl_AddrServerArray_GetAddrServer</w:t>
      </w:r>
      <w:r>
        <w:tab/>
      </w:r>
      <w:r>
        <w:fldChar w:fldCharType="begin"/>
      </w:r>
      <w:r>
        <w:instrText xml:space="preserve"> PAGEREF _Toc107402414 \h </w:instrText>
      </w:r>
      <w:r>
        <w:fldChar w:fldCharType="separate"/>
      </w:r>
      <w:r>
        <w:t>7</w:t>
      </w:r>
      <w:r>
        <w:fldChar w:fldCharType="end"/>
      </w:r>
    </w:p>
    <w:p w14:paraId="250D7497" w14:textId="036D752A" w:rsidR="00176BE5" w:rsidRDefault="00647F8D" w:rsidP="00647F8D">
      <w:pPr>
        <w:pStyle w:val="TOC2"/>
        <w:rPr>
          <w:rFonts w:cs="Arial"/>
        </w:rPr>
      </w:pPr>
      <w:r>
        <w:rPr>
          <w:rFonts w:cs="Arial"/>
        </w:rPr>
        <w:fldChar w:fldCharType="end"/>
      </w:r>
    </w:p>
    <w:p w14:paraId="103E7DF4" w14:textId="77777777" w:rsidR="00176BE5" w:rsidRDefault="00176BE5" w:rsidP="00176BE5">
      <w:pPr>
        <w:pStyle w:val="Heading1"/>
        <w:numPr>
          <w:ilvl w:val="0"/>
          <w:numId w:val="1"/>
        </w:numPr>
        <w:autoSpaceDN w:val="0"/>
        <w:rPr>
          <w:b/>
          <w:lang w:eastAsia="ja-JP"/>
        </w:rPr>
      </w:pP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2409"/>
      <w:bookmarkStart w:id="11" w:name="_Hlk107318485"/>
      <w:r>
        <w:rPr>
          <w:b/>
          <w:lang w:eastAsia="ja-JP"/>
        </w:rPr>
        <w:t>Overview</w:t>
      </w:r>
      <w:bookmarkEnd w:id="1"/>
      <w:bookmarkEnd w:id="2"/>
      <w:bookmarkEnd w:id="3"/>
      <w:bookmarkEnd w:id="4"/>
      <w:bookmarkEnd w:id="5"/>
      <w:bookmarkEnd w:id="6"/>
      <w:bookmarkEnd w:id="7"/>
      <w:bookmarkEnd w:id="8"/>
      <w:bookmarkEnd w:id="9"/>
      <w:bookmarkEnd w:id="10"/>
    </w:p>
    <w:p w14:paraId="4872BCDA" w14:textId="77777777" w:rsidR="00176BE5" w:rsidRDefault="00176BE5" w:rsidP="00176BE5">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23 related to the title of this CR</w:t>
      </w:r>
      <w:r>
        <w:rPr>
          <w:rFonts w:cs="Arial"/>
          <w:lang w:eastAsia="ja-JP"/>
        </w:rPr>
        <w:t xml:space="preserve">. </w:t>
      </w:r>
    </w:p>
    <w:p w14:paraId="74C3CE69" w14:textId="77777777" w:rsidR="00176BE5" w:rsidRDefault="00176BE5" w:rsidP="00176BE5">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16D27C78" w14:textId="77777777" w:rsidR="00176BE5" w:rsidRDefault="00176BE5" w:rsidP="00176BE5">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8"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11"/>
    <w:p w14:paraId="01A29AD3" w14:textId="4D2F278F" w:rsidR="00647F8D" w:rsidRDefault="00647F8D" w:rsidP="00647F8D">
      <w:pPr>
        <w:pStyle w:val="TOC2"/>
        <w:rPr>
          <w:rFonts w:ascii="Calibri" w:eastAsia="Yu Mincho" w:hAnsi="Calibri"/>
          <w:sz w:val="22"/>
          <w:szCs w:val="22"/>
          <w:lang w:eastAsia="ja-JP"/>
        </w:rPr>
      </w:pPr>
      <w:r>
        <w:rPr>
          <w:lang w:val="pt-BR"/>
        </w:rPr>
        <w:br w:type="page"/>
      </w:r>
    </w:p>
    <w:p w14:paraId="561A31B2" w14:textId="77777777" w:rsidR="00647F8D" w:rsidRDefault="00647F8D" w:rsidP="00647F8D"/>
    <w:p w14:paraId="45F1577A" w14:textId="77777777" w:rsidR="00647F8D" w:rsidRDefault="00647F8D" w:rsidP="00647F8D">
      <w:pPr>
        <w:pStyle w:val="Heading1"/>
        <w:numPr>
          <w:ilvl w:val="0"/>
          <w:numId w:val="1"/>
        </w:numPr>
        <w:overflowPunct w:val="0"/>
        <w:autoSpaceDE w:val="0"/>
        <w:autoSpaceDN w:val="0"/>
        <w:adjustRightInd w:val="0"/>
        <w:rPr>
          <w:b/>
        </w:rPr>
      </w:pPr>
      <w:bookmarkStart w:id="12" w:name="_Toc295288959"/>
      <w:bookmarkStart w:id="13" w:name="_Toc122434488"/>
      <w:bookmarkStart w:id="14" w:name="_Toc107402410"/>
      <w:r>
        <w:rPr>
          <w:b/>
        </w:rPr>
        <w:t>Corrections required</w:t>
      </w:r>
      <w:bookmarkEnd w:id="12"/>
      <w:bookmarkEnd w:id="13"/>
      <w:bookmarkEnd w:id="14"/>
    </w:p>
    <w:p w14:paraId="56B5B225" w14:textId="6F7880E4" w:rsidR="00647F8D" w:rsidRDefault="008E4F81" w:rsidP="00647F8D">
      <w:pPr>
        <w:pStyle w:val="Heading2"/>
        <w:numPr>
          <w:ilvl w:val="1"/>
          <w:numId w:val="1"/>
        </w:numPr>
        <w:overflowPunct w:val="0"/>
        <w:autoSpaceDE w:val="0"/>
        <w:autoSpaceDN w:val="0"/>
        <w:adjustRightInd w:val="0"/>
        <w:spacing w:before="480"/>
        <w:rPr>
          <w:b/>
          <w:lang w:val="pt-BR"/>
        </w:rPr>
      </w:pPr>
      <w:bookmarkStart w:id="15" w:name="_Toc107402411"/>
      <w:r w:rsidRPr="008E4F81">
        <w:rPr>
          <w:b/>
        </w:rPr>
        <w:t xml:space="preserve">Correction to function </w:t>
      </w:r>
      <w:r w:rsidR="009B642B" w:rsidRPr="009B642B">
        <w:rPr>
          <w:b/>
        </w:rPr>
        <w:t>f_Get_NG_PDUSessionEstablishmentAccept</w:t>
      </w:r>
      <w:bookmarkEnd w:id="15"/>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647F8D" w:rsidRPr="00647F8D" w14:paraId="737AE797" w14:textId="77777777" w:rsidTr="00C0079A">
        <w:trPr>
          <w:trHeight w:val="447"/>
        </w:trPr>
        <w:tc>
          <w:tcPr>
            <w:tcW w:w="1986" w:type="dxa"/>
            <w:tcBorders>
              <w:top w:val="single" w:sz="4" w:space="0" w:color="auto"/>
              <w:left w:val="single" w:sz="4" w:space="0" w:color="auto"/>
              <w:bottom w:val="single" w:sz="4" w:space="0" w:color="auto"/>
              <w:right w:val="single" w:sz="4" w:space="0" w:color="auto"/>
            </w:tcBorders>
            <w:hideMark/>
          </w:tcPr>
          <w:p w14:paraId="13801295" w14:textId="77777777" w:rsidR="00647F8D" w:rsidRDefault="00647F8D">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33558924" w14:textId="6579A90D" w:rsidR="00647F8D" w:rsidRPr="00E40CB8" w:rsidRDefault="009B642B" w:rsidP="00607FC7">
            <w:pPr>
              <w:pStyle w:val="CRCoverPage"/>
              <w:spacing w:after="0"/>
              <w:rPr>
                <w:noProof/>
              </w:rPr>
            </w:pPr>
            <w:r w:rsidRPr="009B642B">
              <w:t>f_Get_NG_PDUSessionEstablishmentAccept</w:t>
            </w:r>
          </w:p>
        </w:tc>
      </w:tr>
      <w:tr w:rsidR="00647F8D" w:rsidRPr="00647F8D" w14:paraId="12A67A8C" w14:textId="77777777" w:rsidTr="00C0079A">
        <w:trPr>
          <w:trHeight w:val="452"/>
        </w:trPr>
        <w:tc>
          <w:tcPr>
            <w:tcW w:w="1986" w:type="dxa"/>
            <w:tcBorders>
              <w:top w:val="single" w:sz="4" w:space="0" w:color="auto"/>
              <w:left w:val="single" w:sz="4" w:space="0" w:color="auto"/>
              <w:bottom w:val="single" w:sz="4" w:space="0" w:color="auto"/>
              <w:right w:val="single" w:sz="4" w:space="0" w:color="auto"/>
            </w:tcBorders>
            <w:hideMark/>
          </w:tcPr>
          <w:p w14:paraId="4D1390ED" w14:textId="77777777" w:rsidR="00647F8D" w:rsidRDefault="00647F8D">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02ABC4B8" w14:textId="5B33E3FD" w:rsidR="006A6E7C" w:rsidRPr="00607FC7" w:rsidRDefault="003A7B52" w:rsidP="00390996">
            <w:pPr>
              <w:pStyle w:val="CRCoverPage"/>
              <w:rPr>
                <w:noProof/>
              </w:rPr>
            </w:pPr>
            <w:r>
              <w:rPr>
                <w:noProof/>
              </w:rPr>
              <w:t>In</w:t>
            </w:r>
            <w:r w:rsidRPr="003A7B52">
              <w:rPr>
                <w:noProof/>
              </w:rPr>
              <w:t xml:space="preserve"> order to avoid not required DNS queries which may populate the logs,</w:t>
            </w:r>
            <w:r>
              <w:rPr>
                <w:noProof/>
              </w:rPr>
              <w:t xml:space="preserve"> solution</w:t>
            </w:r>
            <w:r w:rsidRPr="003A7B52">
              <w:rPr>
                <w:noProof/>
              </w:rPr>
              <w:t xml:space="preserve"> aims only to add DNS address information in PCO for internet PDU.</w:t>
            </w:r>
          </w:p>
        </w:tc>
      </w:tr>
      <w:tr w:rsidR="00607FC7" w:rsidRPr="00647F8D" w14:paraId="79EB181B"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17B80D14" w14:textId="77777777" w:rsidR="00607FC7" w:rsidRDefault="00607FC7" w:rsidP="00607FC7">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0ADA75EF" w14:textId="504F50FC" w:rsidR="00607FC7" w:rsidRPr="00793CB9" w:rsidRDefault="009B642B" w:rsidP="00607FC7">
            <w:pPr>
              <w:pStyle w:val="CRCoverPage"/>
              <w:spacing w:after="0"/>
              <w:rPr>
                <w:noProof/>
                <w:highlight w:val="yellow"/>
                <w:lang w:val="en-US"/>
              </w:rPr>
            </w:pPr>
            <w:r>
              <w:rPr>
                <w:noProof/>
              </w:rPr>
              <w:t>Added input PDUType input parameter to function</w:t>
            </w:r>
            <w:r w:rsidR="00FA09B0">
              <w:rPr>
                <w:noProof/>
              </w:rPr>
              <w:t xml:space="preserve"> to limit the DNS contents to be added to internet PDU</w:t>
            </w:r>
            <w:r>
              <w:rPr>
                <w:noProof/>
              </w:rPr>
              <w:t>.</w:t>
            </w:r>
          </w:p>
        </w:tc>
      </w:tr>
      <w:tr w:rsidR="00351CC1" w:rsidRPr="00647F8D" w14:paraId="0A3500DF"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4B08AC2F" w14:textId="77777777" w:rsidR="00351CC1" w:rsidRDefault="00351CC1" w:rsidP="00351CC1">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26C261F7" w14:textId="6566E341" w:rsidR="00351CC1" w:rsidRDefault="00351CC1" w:rsidP="00351CC1">
            <w:pPr>
              <w:spacing w:after="0"/>
              <w:rPr>
                <w:rFonts w:ascii="Arial" w:hAnsi="Arial" w:cs="Arial"/>
                <w:noProof/>
                <w:lang w:val="en-US"/>
              </w:rPr>
            </w:pPr>
            <w:r>
              <w:rPr>
                <w:rFonts w:ascii="Arial" w:hAnsi="Arial" w:cs="Arial"/>
                <w:noProof/>
                <w:lang w:val="en-US"/>
              </w:rPr>
              <w:t>Common\NG_NAS\NG_NASTemplateFunctions.ttcn</w:t>
            </w:r>
          </w:p>
        </w:tc>
      </w:tr>
      <w:tr w:rsidR="00351CC1" w14:paraId="590F5AE7"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2E6F3112" w14:textId="77777777" w:rsidR="00351CC1" w:rsidRDefault="00351CC1" w:rsidP="00351CC1">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7ABA5302" w14:textId="77777777" w:rsidR="00351CC1" w:rsidRDefault="00351CC1" w:rsidP="00351CC1">
            <w:pPr>
              <w:rPr>
                <w:rFonts w:ascii="Arial" w:hAnsi="Arial"/>
                <w:highlight w:val="cyan"/>
              </w:rPr>
            </w:pPr>
          </w:p>
        </w:tc>
      </w:tr>
    </w:tbl>
    <w:p w14:paraId="3D1F2E67" w14:textId="77777777" w:rsidR="00647F8D" w:rsidRDefault="00647F8D" w:rsidP="00647F8D">
      <w:pPr>
        <w:rPr>
          <w:noProof/>
        </w:rPr>
      </w:pPr>
    </w:p>
    <w:p w14:paraId="70440121" w14:textId="77777777" w:rsidR="00647F8D" w:rsidRDefault="00647F8D" w:rsidP="00647F8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47F8D" w14:paraId="06F30833" w14:textId="77777777" w:rsidTr="00FF2E2F">
        <w:tc>
          <w:tcPr>
            <w:tcW w:w="9855" w:type="dxa"/>
            <w:tcBorders>
              <w:top w:val="single" w:sz="4" w:space="0" w:color="auto"/>
              <w:left w:val="single" w:sz="4" w:space="0" w:color="auto"/>
              <w:bottom w:val="nil"/>
              <w:right w:val="single" w:sz="4" w:space="0" w:color="auto"/>
            </w:tcBorders>
          </w:tcPr>
          <w:p w14:paraId="7BEC3569" w14:textId="483A5068" w:rsidR="00647F8D" w:rsidRDefault="00647F8D">
            <w:pPr>
              <w:spacing w:after="0"/>
              <w:rPr>
                <w:rFonts w:ascii="Arial" w:hAnsi="Arial"/>
                <w:b/>
                <w:lang w:eastAsia="en-GB"/>
              </w:rPr>
            </w:pPr>
            <w:r>
              <w:rPr>
                <w:rFonts w:ascii="Arial" w:hAnsi="Arial"/>
                <w:b/>
                <w:lang w:eastAsia="en-GB"/>
              </w:rPr>
              <w:t>&lt;&lt;SKIPPED CODE&gt;&gt;</w:t>
            </w:r>
          </w:p>
          <w:p w14:paraId="42168065" w14:textId="77777777" w:rsidR="009B642B" w:rsidRPr="009B642B" w:rsidRDefault="009B642B" w:rsidP="009B642B">
            <w:pPr>
              <w:spacing w:after="0"/>
              <w:rPr>
                <w:rFonts w:ascii="Arial" w:hAnsi="Arial"/>
                <w:lang w:eastAsia="en-GB"/>
              </w:rPr>
            </w:pPr>
            <w:r w:rsidRPr="009B642B">
              <w:rPr>
                <w:rFonts w:ascii="Arial" w:hAnsi="Arial"/>
                <w:lang w:eastAsia="en-GB"/>
              </w:rPr>
              <w:t xml:space="preserve">    if (isvalue(p_ExtdPCO)) {</w:t>
            </w:r>
          </w:p>
          <w:p w14:paraId="74486812" w14:textId="77777777" w:rsidR="009B642B" w:rsidRPr="009B642B" w:rsidRDefault="009B642B" w:rsidP="009B642B">
            <w:pPr>
              <w:spacing w:after="0"/>
              <w:rPr>
                <w:rFonts w:ascii="Arial" w:hAnsi="Arial"/>
                <w:lang w:eastAsia="en-GB"/>
              </w:rPr>
            </w:pPr>
            <w:r w:rsidRPr="009B642B">
              <w:rPr>
                <w:rFonts w:ascii="Arial" w:hAnsi="Arial"/>
                <w:lang w:eastAsia="en-GB"/>
              </w:rPr>
              <w:t xml:space="preserve">      v_ExtdPCO := p_ExtdPCO;</w:t>
            </w:r>
          </w:p>
          <w:p w14:paraId="18CD8263" w14:textId="77777777" w:rsidR="009B642B" w:rsidRPr="009B642B" w:rsidRDefault="009B642B" w:rsidP="009B642B">
            <w:pPr>
              <w:spacing w:after="0"/>
              <w:rPr>
                <w:rFonts w:ascii="Arial" w:hAnsi="Arial"/>
                <w:lang w:eastAsia="en-GB"/>
              </w:rPr>
            </w:pPr>
            <w:r w:rsidRPr="009B642B">
              <w:rPr>
                <w:rFonts w:ascii="Arial" w:hAnsi="Arial"/>
                <w:lang w:eastAsia="en-GB"/>
              </w:rPr>
              <w:t xml:space="preserve">    } else {</w:t>
            </w:r>
          </w:p>
          <w:p w14:paraId="1F0FCF95" w14:textId="77777777" w:rsidR="009B642B" w:rsidRPr="009B642B" w:rsidRDefault="009B642B" w:rsidP="009B642B">
            <w:pPr>
              <w:spacing w:after="0"/>
              <w:rPr>
                <w:rFonts w:ascii="Arial" w:hAnsi="Arial"/>
                <w:lang w:eastAsia="en-GB"/>
              </w:rPr>
            </w:pPr>
            <w:r w:rsidRPr="009B642B">
              <w:rPr>
                <w:rFonts w:ascii="Arial" w:hAnsi="Arial"/>
                <w:lang w:eastAsia="en-GB"/>
              </w:rPr>
              <w:t xml:space="preserve">      if (isvalue(p_ExtraPDN_Address)) { // @sic R5-213400, R5-217830 sic@</w:t>
            </w:r>
          </w:p>
          <w:p w14:paraId="3C9B42C6" w14:textId="77777777" w:rsidR="009B642B" w:rsidRPr="009B642B" w:rsidRDefault="009B642B" w:rsidP="009B642B">
            <w:pPr>
              <w:spacing w:after="0"/>
              <w:rPr>
                <w:rFonts w:ascii="Arial" w:hAnsi="Arial"/>
                <w:lang w:eastAsia="en-GB"/>
              </w:rPr>
            </w:pPr>
            <w:r w:rsidRPr="009B642B">
              <w:rPr>
                <w:rFonts w:ascii="Arial" w:hAnsi="Arial"/>
                <w:lang w:eastAsia="en-GB"/>
              </w:rPr>
              <w:t xml:space="preserve">        v_PDN_Addresses[1] := valueof(p_ExtraPDN_Address);</w:t>
            </w:r>
          </w:p>
          <w:p w14:paraId="2B5D6FE3"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3A9A15A8" w14:textId="77777777" w:rsidR="009B642B" w:rsidRPr="009B642B" w:rsidRDefault="009B642B" w:rsidP="009B642B">
            <w:pPr>
              <w:spacing w:after="0"/>
              <w:rPr>
                <w:rFonts w:ascii="Arial" w:hAnsi="Arial"/>
                <w:lang w:eastAsia="en-GB"/>
              </w:rPr>
            </w:pPr>
            <w:r w:rsidRPr="009B642B">
              <w:rPr>
                <w:rFonts w:ascii="Arial" w:hAnsi="Arial"/>
                <w:lang w:eastAsia="en-GB"/>
              </w:rPr>
              <w:t xml:space="preserve">      v_ExtdPCO := f_NG_GetDefaultExtdProtocolConfigOptions (p_GSM_MobilityInfo.PCO, v_PDN_Addresses); // @sic R5s200643, R5-213400 sic@</w:t>
            </w:r>
          </w:p>
          <w:p w14:paraId="7BFF874D" w14:textId="77777777" w:rsidR="009B642B" w:rsidRDefault="009B642B" w:rsidP="009B642B">
            <w:pPr>
              <w:spacing w:after="0"/>
              <w:rPr>
                <w:rFonts w:ascii="Arial" w:hAnsi="Arial"/>
                <w:lang w:eastAsia="en-GB"/>
              </w:rPr>
            </w:pPr>
            <w:r w:rsidRPr="009B642B">
              <w:rPr>
                <w:rFonts w:ascii="Arial" w:hAnsi="Arial"/>
                <w:lang w:eastAsia="en-GB"/>
              </w:rPr>
              <w:t xml:space="preserve">    }</w:t>
            </w:r>
          </w:p>
          <w:p w14:paraId="09D33709" w14:textId="0AFF3777" w:rsidR="00647F8D" w:rsidRPr="007111EE" w:rsidRDefault="00647F8D" w:rsidP="009B642B">
            <w:pPr>
              <w:spacing w:after="0"/>
              <w:rPr>
                <w:rFonts w:ascii="Arial" w:hAnsi="Arial"/>
                <w:lang w:eastAsia="en-GB"/>
              </w:rPr>
            </w:pPr>
            <w:r>
              <w:rPr>
                <w:rFonts w:ascii="Arial" w:hAnsi="Arial"/>
                <w:b/>
                <w:lang w:eastAsia="en-GB"/>
              </w:rPr>
              <w:t>&lt;&lt;SKIPPED CODE&gt;&gt;</w:t>
            </w:r>
          </w:p>
        </w:tc>
      </w:tr>
      <w:tr w:rsidR="00647F8D" w14:paraId="4F85202F" w14:textId="77777777" w:rsidTr="00FF2E2F">
        <w:tc>
          <w:tcPr>
            <w:tcW w:w="9855" w:type="dxa"/>
            <w:tcBorders>
              <w:top w:val="nil"/>
              <w:left w:val="single" w:sz="4" w:space="0" w:color="auto"/>
              <w:bottom w:val="single" w:sz="4" w:space="0" w:color="auto"/>
              <w:right w:val="single" w:sz="4" w:space="0" w:color="auto"/>
            </w:tcBorders>
          </w:tcPr>
          <w:p w14:paraId="348E3B49" w14:textId="77777777" w:rsidR="00647F8D" w:rsidRDefault="00647F8D">
            <w:pPr>
              <w:spacing w:after="0"/>
              <w:rPr>
                <w:rFonts w:ascii="Arial" w:hAnsi="Arial"/>
                <w:b/>
                <w:lang w:eastAsia="en-GB"/>
              </w:rPr>
            </w:pPr>
          </w:p>
        </w:tc>
      </w:tr>
    </w:tbl>
    <w:p w14:paraId="41307B8C" w14:textId="77777777" w:rsidR="00647F8D" w:rsidRDefault="00647F8D" w:rsidP="00647F8D">
      <w:pPr>
        <w:spacing w:after="0"/>
        <w:rPr>
          <w:rFonts w:ascii="Arial" w:hAnsi="Arial"/>
          <w:b/>
          <w:lang w:eastAsia="en-GB"/>
        </w:rPr>
      </w:pPr>
    </w:p>
    <w:p w14:paraId="7C0086D8" w14:textId="77777777" w:rsidR="00647F8D" w:rsidRDefault="00647F8D" w:rsidP="00647F8D">
      <w:pPr>
        <w:spacing w:after="0"/>
        <w:rPr>
          <w:rFonts w:ascii="Arial" w:hAnsi="Arial"/>
          <w:b/>
          <w:lang w:eastAsia="en-GB"/>
        </w:rPr>
      </w:pPr>
    </w:p>
    <w:p w14:paraId="3B41F645" w14:textId="77777777" w:rsidR="00647F8D" w:rsidRDefault="00647F8D" w:rsidP="00647F8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47F8D" w14:paraId="4015D985" w14:textId="77777777" w:rsidTr="00FF2E2F">
        <w:tc>
          <w:tcPr>
            <w:tcW w:w="9855" w:type="dxa"/>
            <w:tcBorders>
              <w:top w:val="single" w:sz="4" w:space="0" w:color="auto"/>
              <w:left w:val="single" w:sz="4" w:space="0" w:color="auto"/>
              <w:bottom w:val="single" w:sz="4" w:space="0" w:color="auto"/>
              <w:right w:val="single" w:sz="4" w:space="0" w:color="auto"/>
            </w:tcBorders>
          </w:tcPr>
          <w:p w14:paraId="6C917AD2" w14:textId="54E7DC73" w:rsidR="00647F8D" w:rsidRDefault="00647F8D">
            <w:pPr>
              <w:spacing w:after="0"/>
              <w:rPr>
                <w:rFonts w:ascii="Arial" w:hAnsi="Arial"/>
                <w:b/>
                <w:lang w:eastAsia="en-GB"/>
              </w:rPr>
            </w:pPr>
            <w:r>
              <w:rPr>
                <w:rFonts w:ascii="Arial" w:hAnsi="Arial"/>
                <w:b/>
                <w:lang w:eastAsia="en-GB"/>
              </w:rPr>
              <w:t>&lt;&lt;SKIPPED CODE&gt;&gt;</w:t>
            </w:r>
          </w:p>
          <w:p w14:paraId="63479AF7" w14:textId="77777777" w:rsidR="009B642B" w:rsidRPr="009B642B" w:rsidRDefault="009B642B" w:rsidP="009B642B">
            <w:pPr>
              <w:spacing w:after="0"/>
              <w:rPr>
                <w:rFonts w:ascii="Arial" w:hAnsi="Arial"/>
                <w:lang w:eastAsia="en-GB"/>
              </w:rPr>
            </w:pPr>
            <w:r w:rsidRPr="009B642B">
              <w:rPr>
                <w:rFonts w:ascii="Arial" w:hAnsi="Arial"/>
                <w:lang w:eastAsia="en-GB"/>
              </w:rPr>
              <w:t xml:space="preserve">    if (isvalue(p_ExtdPCO)) {</w:t>
            </w:r>
          </w:p>
          <w:p w14:paraId="4D10D3C4" w14:textId="77777777" w:rsidR="009B642B" w:rsidRPr="009B642B" w:rsidRDefault="009B642B" w:rsidP="009B642B">
            <w:pPr>
              <w:spacing w:after="0"/>
              <w:rPr>
                <w:rFonts w:ascii="Arial" w:hAnsi="Arial"/>
                <w:lang w:eastAsia="en-GB"/>
              </w:rPr>
            </w:pPr>
            <w:r w:rsidRPr="009B642B">
              <w:rPr>
                <w:rFonts w:ascii="Arial" w:hAnsi="Arial"/>
                <w:lang w:eastAsia="en-GB"/>
              </w:rPr>
              <w:t xml:space="preserve">      v_ExtdPCO := p_ExtdPCO;</w:t>
            </w:r>
          </w:p>
          <w:p w14:paraId="1998DE79" w14:textId="77777777" w:rsidR="009B642B" w:rsidRPr="009B642B" w:rsidRDefault="009B642B" w:rsidP="009B642B">
            <w:pPr>
              <w:spacing w:after="0"/>
              <w:rPr>
                <w:rFonts w:ascii="Arial" w:hAnsi="Arial"/>
                <w:lang w:eastAsia="en-GB"/>
              </w:rPr>
            </w:pPr>
            <w:r w:rsidRPr="009B642B">
              <w:rPr>
                <w:rFonts w:ascii="Arial" w:hAnsi="Arial"/>
                <w:lang w:eastAsia="en-GB"/>
              </w:rPr>
              <w:t xml:space="preserve">    } else {</w:t>
            </w:r>
          </w:p>
          <w:p w14:paraId="189B7A63" w14:textId="77777777" w:rsidR="009B642B" w:rsidRPr="009B642B" w:rsidRDefault="009B642B" w:rsidP="009B642B">
            <w:pPr>
              <w:spacing w:after="0"/>
              <w:rPr>
                <w:rFonts w:ascii="Arial" w:hAnsi="Arial"/>
                <w:lang w:eastAsia="en-GB"/>
              </w:rPr>
            </w:pPr>
            <w:r w:rsidRPr="009B642B">
              <w:rPr>
                <w:rFonts w:ascii="Arial" w:hAnsi="Arial"/>
                <w:lang w:eastAsia="en-GB"/>
              </w:rPr>
              <w:t xml:space="preserve">      if (isvalue(p_ExtraPDN_Address)) { // @sic R5-213400, R5-217830 sic@</w:t>
            </w:r>
          </w:p>
          <w:p w14:paraId="1FB2E4CF" w14:textId="77777777" w:rsidR="009B642B" w:rsidRPr="009B642B" w:rsidRDefault="009B642B" w:rsidP="009B642B">
            <w:pPr>
              <w:spacing w:after="0"/>
              <w:rPr>
                <w:rFonts w:ascii="Arial" w:hAnsi="Arial"/>
                <w:lang w:eastAsia="en-GB"/>
              </w:rPr>
            </w:pPr>
            <w:r w:rsidRPr="009B642B">
              <w:rPr>
                <w:rFonts w:ascii="Arial" w:hAnsi="Arial"/>
                <w:lang w:eastAsia="en-GB"/>
              </w:rPr>
              <w:t xml:space="preserve">        v_PDN_Addresses[1] := valueof(p_ExtraPDN_Address);</w:t>
            </w:r>
          </w:p>
          <w:p w14:paraId="2D009F8F"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0BF5F9EF" w14:textId="3D6D19AA" w:rsidR="009B642B" w:rsidRPr="009B642B" w:rsidRDefault="009B642B" w:rsidP="009B642B">
            <w:pPr>
              <w:spacing w:after="0"/>
              <w:rPr>
                <w:rFonts w:ascii="Arial" w:hAnsi="Arial"/>
                <w:lang w:eastAsia="en-GB"/>
              </w:rPr>
            </w:pPr>
            <w:r w:rsidRPr="009B642B">
              <w:rPr>
                <w:rFonts w:ascii="Arial" w:hAnsi="Arial"/>
                <w:lang w:eastAsia="en-GB"/>
              </w:rPr>
              <w:t xml:space="preserve">      v_ExtdPCO := f_NG_GetDefaultExtdProtocolConfigOptions (p_GSM_MobilityInfo.PCO, v_PDN_Addresses</w:t>
            </w:r>
            <w:r w:rsidRPr="009B642B">
              <w:rPr>
                <w:rFonts w:ascii="Arial" w:hAnsi="Arial"/>
                <w:highlight w:val="yellow"/>
                <w:lang w:eastAsia="en-GB"/>
              </w:rPr>
              <w:t>, p_GSM_MobilityInfo.PDUType</w:t>
            </w:r>
            <w:r w:rsidRPr="009B642B">
              <w:rPr>
                <w:rFonts w:ascii="Arial" w:hAnsi="Arial"/>
                <w:lang w:eastAsia="en-GB"/>
              </w:rPr>
              <w:t xml:space="preserve">); // @sic R5s200643, R5-213400 sic@ </w:t>
            </w:r>
          </w:p>
          <w:p w14:paraId="40D4C3EC" w14:textId="77777777" w:rsidR="009B642B" w:rsidRDefault="009B642B" w:rsidP="009B642B">
            <w:pPr>
              <w:spacing w:after="0"/>
              <w:rPr>
                <w:rFonts w:ascii="Arial" w:hAnsi="Arial"/>
                <w:lang w:eastAsia="en-GB"/>
              </w:rPr>
            </w:pPr>
            <w:r w:rsidRPr="009B642B">
              <w:rPr>
                <w:rFonts w:ascii="Arial" w:hAnsi="Arial"/>
                <w:lang w:eastAsia="en-GB"/>
              </w:rPr>
              <w:t xml:space="preserve">    }</w:t>
            </w:r>
          </w:p>
          <w:p w14:paraId="41C1BA53" w14:textId="72CD1613" w:rsidR="00647F8D" w:rsidRDefault="00647F8D" w:rsidP="009B642B">
            <w:pPr>
              <w:spacing w:after="0"/>
              <w:rPr>
                <w:rFonts w:ascii="Arial" w:hAnsi="Arial"/>
                <w:b/>
                <w:lang w:eastAsia="en-GB"/>
              </w:rPr>
            </w:pPr>
            <w:r>
              <w:rPr>
                <w:rFonts w:ascii="Arial" w:hAnsi="Arial"/>
                <w:b/>
                <w:lang w:eastAsia="en-GB"/>
              </w:rPr>
              <w:t>&lt;&lt;SKIPPED CODE&gt;&gt;</w:t>
            </w:r>
          </w:p>
        </w:tc>
      </w:tr>
    </w:tbl>
    <w:p w14:paraId="21469537" w14:textId="77777777" w:rsidR="00647F8D" w:rsidRDefault="00647F8D" w:rsidP="00647F8D">
      <w:pPr>
        <w:rPr>
          <w:noProof/>
          <w:lang w:val="en-US"/>
        </w:rPr>
      </w:pPr>
    </w:p>
    <w:p w14:paraId="4F327883" w14:textId="3D41936C" w:rsidR="009B642B" w:rsidRDefault="009B642B" w:rsidP="009B642B">
      <w:pPr>
        <w:pStyle w:val="Heading2"/>
        <w:numPr>
          <w:ilvl w:val="1"/>
          <w:numId w:val="1"/>
        </w:numPr>
        <w:overflowPunct w:val="0"/>
        <w:autoSpaceDE w:val="0"/>
        <w:autoSpaceDN w:val="0"/>
        <w:adjustRightInd w:val="0"/>
        <w:spacing w:before="480"/>
        <w:rPr>
          <w:b/>
          <w:lang w:val="pt-BR"/>
        </w:rPr>
      </w:pPr>
      <w:bookmarkStart w:id="16" w:name="_Toc107402412"/>
      <w:r w:rsidRPr="008E4F81">
        <w:rPr>
          <w:b/>
        </w:rPr>
        <w:t xml:space="preserve">Correction to function </w:t>
      </w:r>
      <w:r w:rsidR="00BA3A6A" w:rsidRPr="00BA3A6A">
        <w:rPr>
          <w:b/>
        </w:rPr>
        <w:t>f_NG_GetDefaultExtdProtocolConfigOptions</w:t>
      </w:r>
      <w:bookmarkEnd w:id="16"/>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9B642B" w:rsidRPr="00647F8D" w14:paraId="12617D31" w14:textId="77777777" w:rsidTr="00633BD1">
        <w:trPr>
          <w:trHeight w:val="447"/>
        </w:trPr>
        <w:tc>
          <w:tcPr>
            <w:tcW w:w="1986" w:type="dxa"/>
            <w:tcBorders>
              <w:top w:val="single" w:sz="4" w:space="0" w:color="auto"/>
              <w:left w:val="single" w:sz="4" w:space="0" w:color="auto"/>
              <w:bottom w:val="single" w:sz="4" w:space="0" w:color="auto"/>
              <w:right w:val="single" w:sz="4" w:space="0" w:color="auto"/>
            </w:tcBorders>
            <w:hideMark/>
          </w:tcPr>
          <w:p w14:paraId="5E4628B5" w14:textId="77777777" w:rsidR="009B642B" w:rsidRDefault="009B642B" w:rsidP="00633BD1">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44948FE7" w14:textId="3A619CA6" w:rsidR="009B642B" w:rsidRPr="00E40CB8" w:rsidRDefault="00BA3A6A" w:rsidP="00633BD1">
            <w:pPr>
              <w:pStyle w:val="CRCoverPage"/>
              <w:spacing w:after="0"/>
              <w:rPr>
                <w:noProof/>
              </w:rPr>
            </w:pPr>
            <w:r w:rsidRPr="00BA3A6A">
              <w:t>f_NG_GetDefaultExtdProtocolConfigOptions</w:t>
            </w:r>
          </w:p>
        </w:tc>
      </w:tr>
      <w:tr w:rsidR="009B642B" w:rsidRPr="00647F8D" w14:paraId="0EB6F346" w14:textId="77777777" w:rsidTr="00633BD1">
        <w:trPr>
          <w:trHeight w:val="452"/>
        </w:trPr>
        <w:tc>
          <w:tcPr>
            <w:tcW w:w="1986" w:type="dxa"/>
            <w:tcBorders>
              <w:top w:val="single" w:sz="4" w:space="0" w:color="auto"/>
              <w:left w:val="single" w:sz="4" w:space="0" w:color="auto"/>
              <w:bottom w:val="single" w:sz="4" w:space="0" w:color="auto"/>
              <w:right w:val="single" w:sz="4" w:space="0" w:color="auto"/>
            </w:tcBorders>
            <w:hideMark/>
          </w:tcPr>
          <w:p w14:paraId="410C8656" w14:textId="77777777" w:rsidR="009B642B" w:rsidRDefault="009B642B" w:rsidP="00633BD1">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188A5A4D" w14:textId="286E9BDF" w:rsidR="009B642B" w:rsidRPr="00607FC7" w:rsidRDefault="003A7B52" w:rsidP="00633BD1">
            <w:pPr>
              <w:pStyle w:val="CRCoverPage"/>
              <w:rPr>
                <w:noProof/>
              </w:rPr>
            </w:pPr>
            <w:r>
              <w:rPr>
                <w:noProof/>
              </w:rPr>
              <w:t>In</w:t>
            </w:r>
            <w:r w:rsidRPr="003A7B52">
              <w:rPr>
                <w:noProof/>
              </w:rPr>
              <w:t xml:space="preserve"> order to avoid not required DNS queries which may populate the logs,</w:t>
            </w:r>
            <w:r>
              <w:rPr>
                <w:noProof/>
              </w:rPr>
              <w:t xml:space="preserve"> solution</w:t>
            </w:r>
            <w:r w:rsidRPr="003A7B52">
              <w:rPr>
                <w:noProof/>
              </w:rPr>
              <w:t xml:space="preserve"> aims only to add DNS address information in PCO for internet PDU.</w:t>
            </w:r>
          </w:p>
        </w:tc>
      </w:tr>
      <w:tr w:rsidR="009B642B" w:rsidRPr="00647F8D" w14:paraId="72CEBB2F"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1B9F79DB" w14:textId="77777777" w:rsidR="009B642B" w:rsidRDefault="009B642B" w:rsidP="00633BD1">
            <w:pPr>
              <w:spacing w:before="40" w:after="40"/>
              <w:rPr>
                <w:rFonts w:ascii="Arial" w:hAnsi="Arial"/>
                <w:b/>
              </w:rPr>
            </w:pPr>
            <w:r>
              <w:rPr>
                <w:rFonts w:ascii="Arial" w:hAnsi="Arial"/>
                <w:b/>
              </w:rPr>
              <w:lastRenderedPageBreak/>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50128D97" w14:textId="7194D425" w:rsidR="009B642B" w:rsidRPr="00793CB9" w:rsidRDefault="00FA09B0" w:rsidP="00633BD1">
            <w:pPr>
              <w:pStyle w:val="CRCoverPage"/>
              <w:spacing w:after="0"/>
              <w:rPr>
                <w:noProof/>
                <w:highlight w:val="yellow"/>
                <w:lang w:val="en-US"/>
              </w:rPr>
            </w:pPr>
            <w:r>
              <w:rPr>
                <w:noProof/>
              </w:rPr>
              <w:t>Added input PDUType input parameter to function to limit the DNS contents to be added to internet PDU.</w:t>
            </w:r>
          </w:p>
        </w:tc>
      </w:tr>
      <w:tr w:rsidR="009B642B" w:rsidRPr="00647F8D" w14:paraId="4E24E22B"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7FEFF866" w14:textId="77777777" w:rsidR="009B642B" w:rsidRDefault="009B642B" w:rsidP="00633BD1">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34196AD9" w14:textId="061254CB" w:rsidR="009B642B" w:rsidRDefault="009B642B" w:rsidP="00633BD1">
            <w:pPr>
              <w:spacing w:after="0"/>
              <w:rPr>
                <w:rFonts w:ascii="Arial" w:hAnsi="Arial" w:cs="Arial"/>
                <w:noProof/>
                <w:lang w:val="en-US"/>
              </w:rPr>
            </w:pPr>
            <w:r>
              <w:rPr>
                <w:rFonts w:ascii="Arial" w:hAnsi="Arial" w:cs="Arial"/>
                <w:noProof/>
                <w:lang w:val="en-US"/>
              </w:rPr>
              <w:t>Common\</w:t>
            </w:r>
            <w:r w:rsidR="00351CC1">
              <w:rPr>
                <w:rFonts w:ascii="Arial" w:hAnsi="Arial" w:cs="Arial"/>
                <w:noProof/>
                <w:lang w:val="en-US"/>
              </w:rPr>
              <w:t>NG_NAS</w:t>
            </w:r>
            <w:r>
              <w:rPr>
                <w:rFonts w:ascii="Arial" w:hAnsi="Arial" w:cs="Arial"/>
                <w:noProof/>
                <w:lang w:val="en-US"/>
              </w:rPr>
              <w:t>\</w:t>
            </w:r>
            <w:r w:rsidR="00351CC1">
              <w:rPr>
                <w:rFonts w:ascii="Arial" w:hAnsi="Arial" w:cs="Arial"/>
                <w:noProof/>
                <w:lang w:val="en-US"/>
              </w:rPr>
              <w:t>NG_NASTemplateFunctions</w:t>
            </w:r>
            <w:r>
              <w:rPr>
                <w:rFonts w:ascii="Arial" w:hAnsi="Arial" w:cs="Arial"/>
                <w:noProof/>
                <w:lang w:val="en-US"/>
              </w:rPr>
              <w:t>.ttcn</w:t>
            </w:r>
          </w:p>
        </w:tc>
      </w:tr>
      <w:tr w:rsidR="009B642B" w14:paraId="2C264317"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78057591" w14:textId="77777777" w:rsidR="009B642B" w:rsidRDefault="009B642B" w:rsidP="00633BD1">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047C35BD" w14:textId="77777777" w:rsidR="009B642B" w:rsidRDefault="009B642B" w:rsidP="00633BD1">
            <w:pPr>
              <w:rPr>
                <w:rFonts w:ascii="Arial" w:hAnsi="Arial"/>
                <w:highlight w:val="cyan"/>
              </w:rPr>
            </w:pPr>
          </w:p>
        </w:tc>
      </w:tr>
    </w:tbl>
    <w:p w14:paraId="52E8A25F" w14:textId="77777777" w:rsidR="009B642B" w:rsidRDefault="009B642B" w:rsidP="009B642B">
      <w:pPr>
        <w:rPr>
          <w:noProof/>
        </w:rPr>
      </w:pPr>
    </w:p>
    <w:p w14:paraId="41A9E842" w14:textId="77777777" w:rsidR="009B642B" w:rsidRDefault="009B642B" w:rsidP="009B642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9B642B" w14:paraId="58C2D5E8" w14:textId="77777777" w:rsidTr="00633BD1">
        <w:tc>
          <w:tcPr>
            <w:tcW w:w="9855" w:type="dxa"/>
            <w:tcBorders>
              <w:top w:val="single" w:sz="4" w:space="0" w:color="auto"/>
              <w:left w:val="single" w:sz="4" w:space="0" w:color="auto"/>
              <w:bottom w:val="nil"/>
              <w:right w:val="single" w:sz="4" w:space="0" w:color="auto"/>
            </w:tcBorders>
          </w:tcPr>
          <w:p w14:paraId="2E400C56" w14:textId="77777777" w:rsidR="009B642B" w:rsidRDefault="009B642B" w:rsidP="00633BD1">
            <w:pPr>
              <w:spacing w:after="0"/>
              <w:rPr>
                <w:rFonts w:ascii="Arial" w:hAnsi="Arial"/>
                <w:b/>
                <w:lang w:eastAsia="en-GB"/>
              </w:rPr>
            </w:pPr>
            <w:r>
              <w:rPr>
                <w:rFonts w:ascii="Arial" w:hAnsi="Arial"/>
                <w:b/>
                <w:lang w:eastAsia="en-GB"/>
              </w:rPr>
              <w:t>&lt;&lt;SKIPPED CODE&gt;&gt;</w:t>
            </w:r>
          </w:p>
          <w:p w14:paraId="41362D63" w14:textId="77777777" w:rsidR="009B642B" w:rsidRPr="009B642B" w:rsidRDefault="009B642B" w:rsidP="009B642B">
            <w:pPr>
              <w:spacing w:after="0"/>
              <w:rPr>
                <w:rFonts w:ascii="Arial" w:hAnsi="Arial"/>
                <w:lang w:eastAsia="en-GB"/>
              </w:rPr>
            </w:pPr>
            <w:r w:rsidRPr="009B642B">
              <w:rPr>
                <w:rFonts w:ascii="Arial" w:hAnsi="Arial"/>
                <w:lang w:eastAsia="en-GB"/>
              </w:rPr>
              <w:t xml:space="preserve">  function f_NG_GetDefaultExtdProtocolConfigOptions(template (omit) ExtdProtocolConfigOptions p_Pco,</w:t>
            </w:r>
          </w:p>
          <w:p w14:paraId="5678068E" w14:textId="77777777" w:rsidR="009B642B" w:rsidRPr="009B642B" w:rsidRDefault="009B642B" w:rsidP="009B642B">
            <w:pPr>
              <w:spacing w:after="0"/>
              <w:rPr>
                <w:rFonts w:ascii="Arial" w:hAnsi="Arial"/>
                <w:lang w:eastAsia="en-GB"/>
              </w:rPr>
            </w:pPr>
            <w:r w:rsidRPr="009B642B">
              <w:rPr>
                <w:rFonts w:ascii="Arial" w:hAnsi="Arial"/>
                <w:lang w:eastAsia="en-GB"/>
              </w:rPr>
              <w:t xml:space="preserve">                                             ListOfPDN_AddressInfo_Type p_PDN_AddressInfo) return template (omit) ExtdProtocolConfigOptions</w:t>
            </w:r>
          </w:p>
          <w:p w14:paraId="55A05C63"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040523E6" w14:textId="77777777" w:rsidR="009B642B" w:rsidRPr="009B642B" w:rsidRDefault="009B642B" w:rsidP="009B642B">
            <w:pPr>
              <w:spacing w:after="0"/>
              <w:rPr>
                <w:rFonts w:ascii="Arial" w:hAnsi="Arial"/>
                <w:lang w:eastAsia="en-GB"/>
              </w:rPr>
            </w:pPr>
            <w:r w:rsidRPr="009B642B">
              <w:rPr>
                <w:rFonts w:ascii="Arial" w:hAnsi="Arial"/>
                <w:lang w:eastAsia="en-GB"/>
              </w:rPr>
              <w:t xml:space="preserve">    var template (omit) NAS_ExtdProtocolConfigOptions_Type v_ProtocolContainerList := omit;</w:t>
            </w:r>
          </w:p>
          <w:p w14:paraId="543EF18A" w14:textId="77777777" w:rsidR="009B642B" w:rsidRPr="009B642B" w:rsidRDefault="009B642B" w:rsidP="009B642B">
            <w:pPr>
              <w:spacing w:after="0"/>
              <w:rPr>
                <w:rFonts w:ascii="Arial" w:hAnsi="Arial"/>
                <w:lang w:eastAsia="en-GB"/>
              </w:rPr>
            </w:pPr>
            <w:r w:rsidRPr="009B642B">
              <w:rPr>
                <w:rFonts w:ascii="Arial" w:hAnsi="Arial"/>
                <w:lang w:eastAsia="en-GB"/>
              </w:rPr>
              <w:t xml:space="preserve">    var ExtdProtocolConfigOptions v_ProtocolConfigOptionsRX;</w:t>
            </w:r>
          </w:p>
          <w:p w14:paraId="0DC523D0"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5EFB8C85" w14:textId="77777777" w:rsidR="009B642B" w:rsidRPr="009B642B" w:rsidRDefault="009B642B" w:rsidP="009B642B">
            <w:pPr>
              <w:spacing w:after="0"/>
              <w:rPr>
                <w:rFonts w:ascii="Arial" w:hAnsi="Arial"/>
                <w:lang w:eastAsia="en-GB"/>
              </w:rPr>
            </w:pPr>
            <w:r w:rsidRPr="009B642B">
              <w:rPr>
                <w:rFonts w:ascii="Arial" w:hAnsi="Arial"/>
                <w:lang w:eastAsia="en-GB"/>
              </w:rPr>
              <w:t xml:space="preserve">    if (isvalue(p_Pco)) {</w:t>
            </w:r>
          </w:p>
          <w:p w14:paraId="734ABFBA" w14:textId="77777777" w:rsidR="009B642B" w:rsidRPr="009B642B" w:rsidRDefault="009B642B" w:rsidP="009B642B">
            <w:pPr>
              <w:spacing w:after="0"/>
              <w:rPr>
                <w:rFonts w:ascii="Arial" w:hAnsi="Arial"/>
                <w:lang w:eastAsia="en-GB"/>
              </w:rPr>
            </w:pPr>
            <w:r w:rsidRPr="009B642B">
              <w:rPr>
                <w:rFonts w:ascii="Arial" w:hAnsi="Arial"/>
                <w:lang w:eastAsia="en-GB"/>
              </w:rPr>
              <w:t xml:space="preserve">      v_ProtocolConfigOptionsRX := valueof(p_Pco);</w:t>
            </w:r>
          </w:p>
          <w:p w14:paraId="15AA349D" w14:textId="77777777" w:rsidR="009B642B" w:rsidRPr="009B642B" w:rsidRDefault="009B642B" w:rsidP="009B642B">
            <w:pPr>
              <w:spacing w:after="0"/>
              <w:rPr>
                <w:rFonts w:ascii="Arial" w:hAnsi="Arial"/>
                <w:lang w:eastAsia="en-GB"/>
              </w:rPr>
            </w:pPr>
            <w:r w:rsidRPr="009B642B">
              <w:rPr>
                <w:rFonts w:ascii="Arial" w:hAnsi="Arial"/>
                <w:lang w:eastAsia="en-GB"/>
              </w:rPr>
              <w:t xml:space="preserve">      if (ispresent(p_Pco.pco)) {</w:t>
            </w:r>
          </w:p>
          <w:p w14:paraId="3DB13032" w14:textId="77777777" w:rsidR="009B642B" w:rsidRPr="009B642B" w:rsidRDefault="009B642B" w:rsidP="009B642B">
            <w:pPr>
              <w:spacing w:after="0"/>
              <w:rPr>
                <w:rFonts w:ascii="Arial" w:hAnsi="Arial"/>
                <w:lang w:eastAsia="en-GB"/>
              </w:rPr>
            </w:pPr>
            <w:r w:rsidRPr="009B642B">
              <w:rPr>
                <w:rFonts w:ascii="Arial" w:hAnsi="Arial"/>
                <w:lang w:eastAsia="en-GB"/>
              </w:rPr>
              <w:t xml:space="preserve">        v_ProtocolContainerList := f_NG_NAS_GetExtdProtocolConfigOptionList(v_ProtocolConfigOptionsRX.pco, p_PDN_AddressInfo); // @sic R5s200643 sic@</w:t>
            </w:r>
          </w:p>
          <w:p w14:paraId="5192BABD"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0512D6EE"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3ECC1C03"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375B77BB" w14:textId="77777777" w:rsidR="009B642B" w:rsidRPr="009B642B" w:rsidRDefault="009B642B" w:rsidP="009B642B">
            <w:pPr>
              <w:spacing w:after="0"/>
              <w:rPr>
                <w:rFonts w:ascii="Arial" w:hAnsi="Arial"/>
                <w:lang w:eastAsia="en-GB"/>
              </w:rPr>
            </w:pPr>
            <w:r w:rsidRPr="009B642B">
              <w:rPr>
                <w:rFonts w:ascii="Arial" w:hAnsi="Arial"/>
                <w:lang w:eastAsia="en-GB"/>
              </w:rPr>
              <w:t xml:space="preserve">    return f_NG_NAS_ExtdProtocolConfigOptionsTX(v_ProtocolContainerList);</w:t>
            </w:r>
          </w:p>
          <w:p w14:paraId="00D58502" w14:textId="77777777" w:rsidR="009B642B" w:rsidRDefault="009B642B" w:rsidP="009B642B">
            <w:pPr>
              <w:spacing w:after="0"/>
              <w:rPr>
                <w:rFonts w:ascii="Arial" w:hAnsi="Arial"/>
                <w:lang w:eastAsia="en-GB"/>
              </w:rPr>
            </w:pPr>
            <w:r w:rsidRPr="009B642B">
              <w:rPr>
                <w:rFonts w:ascii="Arial" w:hAnsi="Arial"/>
                <w:lang w:eastAsia="en-GB"/>
              </w:rPr>
              <w:t xml:space="preserve">  }</w:t>
            </w:r>
          </w:p>
          <w:p w14:paraId="29846FD4" w14:textId="5019977D" w:rsidR="009B642B" w:rsidRPr="007111EE" w:rsidRDefault="009B642B" w:rsidP="009B642B">
            <w:pPr>
              <w:spacing w:after="0"/>
              <w:rPr>
                <w:rFonts w:ascii="Arial" w:hAnsi="Arial"/>
                <w:lang w:eastAsia="en-GB"/>
              </w:rPr>
            </w:pPr>
            <w:r>
              <w:rPr>
                <w:rFonts w:ascii="Arial" w:hAnsi="Arial"/>
                <w:b/>
                <w:lang w:eastAsia="en-GB"/>
              </w:rPr>
              <w:t>&lt;&lt;SKIPPED CODE&gt;&gt;</w:t>
            </w:r>
          </w:p>
        </w:tc>
      </w:tr>
      <w:tr w:rsidR="009B642B" w14:paraId="003FD79C" w14:textId="77777777" w:rsidTr="00633BD1">
        <w:tc>
          <w:tcPr>
            <w:tcW w:w="9855" w:type="dxa"/>
            <w:tcBorders>
              <w:top w:val="nil"/>
              <w:left w:val="single" w:sz="4" w:space="0" w:color="auto"/>
              <w:bottom w:val="single" w:sz="4" w:space="0" w:color="auto"/>
              <w:right w:val="single" w:sz="4" w:space="0" w:color="auto"/>
            </w:tcBorders>
          </w:tcPr>
          <w:p w14:paraId="45950078" w14:textId="77777777" w:rsidR="009B642B" w:rsidRDefault="009B642B" w:rsidP="00633BD1">
            <w:pPr>
              <w:spacing w:after="0"/>
              <w:rPr>
                <w:rFonts w:ascii="Arial" w:hAnsi="Arial"/>
                <w:b/>
                <w:lang w:eastAsia="en-GB"/>
              </w:rPr>
            </w:pPr>
          </w:p>
        </w:tc>
      </w:tr>
    </w:tbl>
    <w:p w14:paraId="2C3F313F" w14:textId="77777777" w:rsidR="009B642B" w:rsidRDefault="009B642B" w:rsidP="009B642B">
      <w:pPr>
        <w:spacing w:after="0"/>
        <w:rPr>
          <w:rFonts w:ascii="Arial" w:hAnsi="Arial"/>
          <w:b/>
          <w:lang w:eastAsia="en-GB"/>
        </w:rPr>
      </w:pPr>
    </w:p>
    <w:p w14:paraId="0F5112DC" w14:textId="77777777" w:rsidR="009B642B" w:rsidRDefault="009B642B" w:rsidP="009B642B">
      <w:pPr>
        <w:spacing w:after="0"/>
        <w:rPr>
          <w:rFonts w:ascii="Arial" w:hAnsi="Arial"/>
          <w:b/>
          <w:lang w:eastAsia="en-GB"/>
        </w:rPr>
      </w:pPr>
    </w:p>
    <w:p w14:paraId="344D4309" w14:textId="77777777" w:rsidR="009B642B" w:rsidRDefault="009B642B" w:rsidP="009B642B">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9B642B" w14:paraId="40B50CD6" w14:textId="77777777" w:rsidTr="00633BD1">
        <w:tc>
          <w:tcPr>
            <w:tcW w:w="9855" w:type="dxa"/>
            <w:tcBorders>
              <w:top w:val="single" w:sz="4" w:space="0" w:color="auto"/>
              <w:left w:val="single" w:sz="4" w:space="0" w:color="auto"/>
              <w:bottom w:val="single" w:sz="4" w:space="0" w:color="auto"/>
              <w:right w:val="single" w:sz="4" w:space="0" w:color="auto"/>
            </w:tcBorders>
          </w:tcPr>
          <w:p w14:paraId="13118431" w14:textId="77777777" w:rsidR="009B642B" w:rsidRDefault="009B642B" w:rsidP="00633BD1">
            <w:pPr>
              <w:spacing w:after="0"/>
              <w:rPr>
                <w:rFonts w:ascii="Arial" w:hAnsi="Arial"/>
                <w:b/>
                <w:lang w:eastAsia="en-GB"/>
              </w:rPr>
            </w:pPr>
            <w:r>
              <w:rPr>
                <w:rFonts w:ascii="Arial" w:hAnsi="Arial"/>
                <w:b/>
                <w:lang w:eastAsia="en-GB"/>
              </w:rPr>
              <w:t>&lt;&lt;SKIPPED CODE&gt;&gt;</w:t>
            </w:r>
          </w:p>
          <w:p w14:paraId="6A332983" w14:textId="77777777" w:rsidR="009B642B" w:rsidRPr="009B642B" w:rsidRDefault="009B642B" w:rsidP="009B642B">
            <w:pPr>
              <w:spacing w:after="0"/>
              <w:rPr>
                <w:rFonts w:ascii="Arial" w:hAnsi="Arial"/>
                <w:lang w:eastAsia="en-GB"/>
              </w:rPr>
            </w:pPr>
            <w:r w:rsidRPr="009B642B">
              <w:rPr>
                <w:rFonts w:ascii="Arial" w:hAnsi="Arial"/>
                <w:lang w:eastAsia="en-GB"/>
              </w:rPr>
              <w:t xml:space="preserve">  function f_NG_GetDefaultExtdProtocolConfigOptions(template (omit) ExtdProtocolConfigOptions p_Pco,</w:t>
            </w:r>
          </w:p>
          <w:p w14:paraId="47CC64C6" w14:textId="77777777" w:rsidR="009B642B" w:rsidRPr="00BA3A6A" w:rsidRDefault="009B642B" w:rsidP="009B642B">
            <w:pPr>
              <w:spacing w:after="0"/>
              <w:rPr>
                <w:rFonts w:ascii="Arial" w:hAnsi="Arial"/>
                <w:highlight w:val="yellow"/>
                <w:lang w:eastAsia="en-GB"/>
              </w:rPr>
            </w:pPr>
            <w:r w:rsidRPr="009B642B">
              <w:rPr>
                <w:rFonts w:ascii="Arial" w:hAnsi="Arial"/>
                <w:lang w:eastAsia="en-GB"/>
              </w:rPr>
              <w:t xml:space="preserve">                                             ListOfPDN_AddressInfo_Type p_PDN_AddressInfo</w:t>
            </w:r>
            <w:r w:rsidRPr="00BA3A6A">
              <w:rPr>
                <w:rFonts w:ascii="Arial" w:hAnsi="Arial"/>
                <w:highlight w:val="yellow"/>
                <w:lang w:eastAsia="en-GB"/>
              </w:rPr>
              <w:t>,</w:t>
            </w:r>
          </w:p>
          <w:p w14:paraId="0742E623" w14:textId="2A691A25" w:rsidR="009B642B" w:rsidRPr="009B642B" w:rsidRDefault="009B642B" w:rsidP="009B642B">
            <w:pPr>
              <w:spacing w:after="0"/>
              <w:rPr>
                <w:rFonts w:ascii="Arial" w:hAnsi="Arial"/>
                <w:lang w:eastAsia="en-GB"/>
              </w:rPr>
            </w:pPr>
            <w:r w:rsidRPr="00BA3A6A">
              <w:rPr>
                <w:rFonts w:ascii="Arial" w:hAnsi="Arial"/>
                <w:highlight w:val="yellow"/>
                <w:lang w:eastAsia="en-GB"/>
              </w:rPr>
              <w:t xml:space="preserve">                                             PDU_PDN_DNN_Type p_PDUType</w:t>
            </w:r>
            <w:r w:rsidRPr="009B642B">
              <w:rPr>
                <w:rFonts w:ascii="Arial" w:hAnsi="Arial"/>
                <w:lang w:eastAsia="en-GB"/>
              </w:rPr>
              <w:t xml:space="preserve">) return template (omit) ExtdProtocolConfigOptions </w:t>
            </w:r>
          </w:p>
          <w:p w14:paraId="2C8376E7"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4A753982" w14:textId="77777777" w:rsidR="009B642B" w:rsidRPr="009B642B" w:rsidRDefault="009B642B" w:rsidP="009B642B">
            <w:pPr>
              <w:spacing w:after="0"/>
              <w:rPr>
                <w:rFonts w:ascii="Arial" w:hAnsi="Arial"/>
                <w:lang w:eastAsia="en-GB"/>
              </w:rPr>
            </w:pPr>
            <w:r w:rsidRPr="009B642B">
              <w:rPr>
                <w:rFonts w:ascii="Arial" w:hAnsi="Arial"/>
                <w:lang w:eastAsia="en-GB"/>
              </w:rPr>
              <w:t xml:space="preserve">    var template (omit) NAS_ExtdProtocolConfigOptions_Type v_ProtocolContainerList := omit;</w:t>
            </w:r>
          </w:p>
          <w:p w14:paraId="0E2C15E8" w14:textId="77777777" w:rsidR="009B642B" w:rsidRPr="009B642B" w:rsidRDefault="009B642B" w:rsidP="009B642B">
            <w:pPr>
              <w:spacing w:after="0"/>
              <w:rPr>
                <w:rFonts w:ascii="Arial" w:hAnsi="Arial"/>
                <w:lang w:eastAsia="en-GB"/>
              </w:rPr>
            </w:pPr>
            <w:r w:rsidRPr="009B642B">
              <w:rPr>
                <w:rFonts w:ascii="Arial" w:hAnsi="Arial"/>
                <w:lang w:eastAsia="en-GB"/>
              </w:rPr>
              <w:t xml:space="preserve">    var ExtdProtocolConfigOptions v_ProtocolConfigOptionsRX;</w:t>
            </w:r>
          </w:p>
          <w:p w14:paraId="4C512B6A"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60FB5BF2" w14:textId="77777777" w:rsidR="009B642B" w:rsidRPr="009B642B" w:rsidRDefault="009B642B" w:rsidP="009B642B">
            <w:pPr>
              <w:spacing w:after="0"/>
              <w:rPr>
                <w:rFonts w:ascii="Arial" w:hAnsi="Arial"/>
                <w:lang w:eastAsia="en-GB"/>
              </w:rPr>
            </w:pPr>
            <w:r w:rsidRPr="009B642B">
              <w:rPr>
                <w:rFonts w:ascii="Arial" w:hAnsi="Arial"/>
                <w:lang w:eastAsia="en-GB"/>
              </w:rPr>
              <w:t xml:space="preserve">    if (isvalue(p_Pco)) {</w:t>
            </w:r>
          </w:p>
          <w:p w14:paraId="260335F9" w14:textId="77777777" w:rsidR="009B642B" w:rsidRPr="009B642B" w:rsidRDefault="009B642B" w:rsidP="009B642B">
            <w:pPr>
              <w:spacing w:after="0"/>
              <w:rPr>
                <w:rFonts w:ascii="Arial" w:hAnsi="Arial"/>
                <w:lang w:eastAsia="en-GB"/>
              </w:rPr>
            </w:pPr>
            <w:r w:rsidRPr="009B642B">
              <w:rPr>
                <w:rFonts w:ascii="Arial" w:hAnsi="Arial"/>
                <w:lang w:eastAsia="en-GB"/>
              </w:rPr>
              <w:t xml:space="preserve">      v_ProtocolConfigOptionsRX := valueof(p_Pco);</w:t>
            </w:r>
          </w:p>
          <w:p w14:paraId="643A49E0" w14:textId="77777777" w:rsidR="009B642B" w:rsidRPr="009B642B" w:rsidRDefault="009B642B" w:rsidP="009B642B">
            <w:pPr>
              <w:spacing w:after="0"/>
              <w:rPr>
                <w:rFonts w:ascii="Arial" w:hAnsi="Arial"/>
                <w:lang w:eastAsia="en-GB"/>
              </w:rPr>
            </w:pPr>
            <w:r w:rsidRPr="009B642B">
              <w:rPr>
                <w:rFonts w:ascii="Arial" w:hAnsi="Arial"/>
                <w:lang w:eastAsia="en-GB"/>
              </w:rPr>
              <w:t xml:space="preserve">      if (ispresent(p_Pco.pco)) {</w:t>
            </w:r>
          </w:p>
          <w:p w14:paraId="2B310DF6" w14:textId="77777777" w:rsidR="009B642B" w:rsidRPr="009B642B" w:rsidRDefault="009B642B" w:rsidP="009B642B">
            <w:pPr>
              <w:spacing w:after="0"/>
              <w:rPr>
                <w:rFonts w:ascii="Arial" w:hAnsi="Arial"/>
                <w:lang w:eastAsia="en-GB"/>
              </w:rPr>
            </w:pPr>
            <w:r w:rsidRPr="009B642B">
              <w:rPr>
                <w:rFonts w:ascii="Arial" w:hAnsi="Arial"/>
                <w:lang w:eastAsia="en-GB"/>
              </w:rPr>
              <w:t xml:space="preserve">        v_ProtocolContainerList := f_NG_NAS_GetExtdProtocolConfigOptionList(v_ProtocolConfigOptionsRX.pco, p_PDN_AddressInfo</w:t>
            </w:r>
            <w:r w:rsidRPr="00BA3A6A">
              <w:rPr>
                <w:rFonts w:ascii="Arial" w:hAnsi="Arial"/>
                <w:highlight w:val="yellow"/>
                <w:lang w:eastAsia="en-GB"/>
              </w:rPr>
              <w:t>, p_PDUType</w:t>
            </w:r>
            <w:r w:rsidRPr="009B642B">
              <w:rPr>
                <w:rFonts w:ascii="Arial" w:hAnsi="Arial"/>
                <w:lang w:eastAsia="en-GB"/>
              </w:rPr>
              <w:t>); // @sic R5s200643 sic@</w:t>
            </w:r>
          </w:p>
          <w:p w14:paraId="13F16C50"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2FD4F9A7"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187A452D"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25BC8A18" w14:textId="77777777" w:rsidR="009B642B" w:rsidRPr="009B642B" w:rsidRDefault="009B642B" w:rsidP="009B642B">
            <w:pPr>
              <w:spacing w:after="0"/>
              <w:rPr>
                <w:rFonts w:ascii="Arial" w:hAnsi="Arial"/>
                <w:lang w:eastAsia="en-GB"/>
              </w:rPr>
            </w:pPr>
            <w:r w:rsidRPr="009B642B">
              <w:rPr>
                <w:rFonts w:ascii="Arial" w:hAnsi="Arial"/>
                <w:lang w:eastAsia="en-GB"/>
              </w:rPr>
              <w:t xml:space="preserve">    return f_NG_NAS_ExtdProtocolConfigOptionsTX(v_ProtocolContainerList);</w:t>
            </w:r>
          </w:p>
          <w:p w14:paraId="50E40564" w14:textId="77777777" w:rsidR="009B642B" w:rsidRDefault="009B642B" w:rsidP="009B642B">
            <w:pPr>
              <w:spacing w:after="0"/>
              <w:rPr>
                <w:rFonts w:ascii="Arial" w:hAnsi="Arial"/>
                <w:lang w:eastAsia="en-GB"/>
              </w:rPr>
            </w:pPr>
            <w:r w:rsidRPr="009B642B">
              <w:rPr>
                <w:rFonts w:ascii="Arial" w:hAnsi="Arial"/>
                <w:lang w:eastAsia="en-GB"/>
              </w:rPr>
              <w:t xml:space="preserve">  }</w:t>
            </w:r>
          </w:p>
          <w:p w14:paraId="170F4ACB" w14:textId="26882AF0" w:rsidR="009B642B" w:rsidRDefault="009B642B" w:rsidP="009B642B">
            <w:pPr>
              <w:spacing w:after="0"/>
              <w:rPr>
                <w:rFonts w:ascii="Arial" w:hAnsi="Arial"/>
                <w:b/>
                <w:lang w:eastAsia="en-GB"/>
              </w:rPr>
            </w:pPr>
            <w:r>
              <w:rPr>
                <w:rFonts w:ascii="Arial" w:hAnsi="Arial"/>
                <w:b/>
                <w:lang w:eastAsia="en-GB"/>
              </w:rPr>
              <w:t>&lt;&lt;SKIPPED CODE&gt;&gt;</w:t>
            </w:r>
          </w:p>
        </w:tc>
      </w:tr>
    </w:tbl>
    <w:p w14:paraId="7CBA4554" w14:textId="77777777" w:rsidR="009B642B" w:rsidRDefault="009B642B" w:rsidP="009B642B">
      <w:pPr>
        <w:rPr>
          <w:noProof/>
          <w:lang w:val="en-US"/>
        </w:rPr>
      </w:pPr>
    </w:p>
    <w:p w14:paraId="22ABCEC1" w14:textId="539A9621" w:rsidR="009B642B" w:rsidRDefault="009B642B" w:rsidP="009B642B">
      <w:pPr>
        <w:pStyle w:val="Heading2"/>
        <w:numPr>
          <w:ilvl w:val="1"/>
          <w:numId w:val="1"/>
        </w:numPr>
        <w:overflowPunct w:val="0"/>
        <w:autoSpaceDE w:val="0"/>
        <w:autoSpaceDN w:val="0"/>
        <w:adjustRightInd w:val="0"/>
        <w:spacing w:before="480"/>
        <w:rPr>
          <w:b/>
          <w:lang w:val="pt-BR"/>
        </w:rPr>
      </w:pPr>
      <w:bookmarkStart w:id="17" w:name="_Toc107402413"/>
      <w:r w:rsidRPr="008E4F81">
        <w:rPr>
          <w:b/>
        </w:rPr>
        <w:lastRenderedPageBreak/>
        <w:t xml:space="preserve">Correction to function </w:t>
      </w:r>
      <w:r w:rsidR="00FA09B0" w:rsidRPr="00FA09B0">
        <w:rPr>
          <w:b/>
        </w:rPr>
        <w:t>f_NG_NAS_GetExtdProtocolConfigOptionList</w:t>
      </w:r>
      <w:bookmarkEnd w:id="17"/>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9B642B" w:rsidRPr="00647F8D" w14:paraId="1E819333" w14:textId="77777777" w:rsidTr="00633BD1">
        <w:trPr>
          <w:trHeight w:val="447"/>
        </w:trPr>
        <w:tc>
          <w:tcPr>
            <w:tcW w:w="1986" w:type="dxa"/>
            <w:tcBorders>
              <w:top w:val="single" w:sz="4" w:space="0" w:color="auto"/>
              <w:left w:val="single" w:sz="4" w:space="0" w:color="auto"/>
              <w:bottom w:val="single" w:sz="4" w:space="0" w:color="auto"/>
              <w:right w:val="single" w:sz="4" w:space="0" w:color="auto"/>
            </w:tcBorders>
            <w:hideMark/>
          </w:tcPr>
          <w:p w14:paraId="3427912A" w14:textId="77777777" w:rsidR="009B642B" w:rsidRDefault="009B642B" w:rsidP="00633BD1">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6CF8C3EF" w14:textId="0EB11B5F" w:rsidR="009B642B" w:rsidRPr="00E40CB8" w:rsidRDefault="00FA09B0" w:rsidP="00633BD1">
            <w:pPr>
              <w:pStyle w:val="CRCoverPage"/>
              <w:spacing w:after="0"/>
              <w:rPr>
                <w:noProof/>
              </w:rPr>
            </w:pPr>
            <w:r w:rsidRPr="00FA09B0">
              <w:t>f_NG_NAS_GetExtdProtocolConfigOptionList</w:t>
            </w:r>
          </w:p>
        </w:tc>
      </w:tr>
      <w:tr w:rsidR="009B642B" w:rsidRPr="00647F8D" w14:paraId="65274D42" w14:textId="77777777" w:rsidTr="00633BD1">
        <w:trPr>
          <w:trHeight w:val="452"/>
        </w:trPr>
        <w:tc>
          <w:tcPr>
            <w:tcW w:w="1986" w:type="dxa"/>
            <w:tcBorders>
              <w:top w:val="single" w:sz="4" w:space="0" w:color="auto"/>
              <w:left w:val="single" w:sz="4" w:space="0" w:color="auto"/>
              <w:bottom w:val="single" w:sz="4" w:space="0" w:color="auto"/>
              <w:right w:val="single" w:sz="4" w:space="0" w:color="auto"/>
            </w:tcBorders>
            <w:hideMark/>
          </w:tcPr>
          <w:p w14:paraId="6BF8CA3D" w14:textId="77777777" w:rsidR="009B642B" w:rsidRDefault="009B642B" w:rsidP="00633BD1">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427387A3" w14:textId="5D9CA236" w:rsidR="009B642B" w:rsidRPr="00607FC7" w:rsidRDefault="003A7B52" w:rsidP="00633BD1">
            <w:pPr>
              <w:pStyle w:val="CRCoverPage"/>
              <w:rPr>
                <w:noProof/>
              </w:rPr>
            </w:pPr>
            <w:r w:rsidRPr="003A7B52">
              <w:rPr>
                <w:noProof/>
              </w:rPr>
              <w:t>Current implementation does not contemplate the inclusion of DNS server addresses if requested by UE in PDU Session Establishment Request, this will not allow the UE to resolve the IP address of the XCAP server and not able to start the HTTP transaction.</w:t>
            </w:r>
          </w:p>
        </w:tc>
      </w:tr>
      <w:tr w:rsidR="009B642B" w:rsidRPr="00647F8D" w14:paraId="7E82B8E5"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2FCBBD09" w14:textId="77777777" w:rsidR="009B642B" w:rsidRDefault="009B642B" w:rsidP="00633BD1">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361FD6DD" w14:textId="35BB8216" w:rsidR="009B642B" w:rsidRPr="00793CB9" w:rsidRDefault="00FA09B0" w:rsidP="00633BD1">
            <w:pPr>
              <w:pStyle w:val="CRCoverPage"/>
              <w:spacing w:after="0"/>
              <w:rPr>
                <w:noProof/>
                <w:highlight w:val="yellow"/>
                <w:lang w:val="en-US"/>
              </w:rPr>
            </w:pPr>
            <w:r>
              <w:rPr>
                <w:noProof/>
              </w:rPr>
              <w:t>Included DNS address related contents in extended PCO to be sent in PDU Session Complete.</w:t>
            </w:r>
          </w:p>
        </w:tc>
      </w:tr>
      <w:tr w:rsidR="00351CC1" w:rsidRPr="00647F8D" w14:paraId="036E41AD"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77FC1682" w14:textId="77777777" w:rsidR="00351CC1" w:rsidRDefault="00351CC1" w:rsidP="00351CC1">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1CF87A08" w14:textId="33A9EE54" w:rsidR="00351CC1" w:rsidRDefault="00351CC1" w:rsidP="00351CC1">
            <w:pPr>
              <w:spacing w:after="0"/>
              <w:rPr>
                <w:rFonts w:ascii="Arial" w:hAnsi="Arial" w:cs="Arial"/>
                <w:noProof/>
                <w:lang w:val="en-US"/>
              </w:rPr>
            </w:pPr>
            <w:r>
              <w:rPr>
                <w:rFonts w:ascii="Arial" w:hAnsi="Arial" w:cs="Arial"/>
                <w:noProof/>
                <w:lang w:val="en-US"/>
              </w:rPr>
              <w:t>Common\NG_NAS\NG_NASTemplateFunctions.ttcn</w:t>
            </w:r>
          </w:p>
        </w:tc>
      </w:tr>
      <w:tr w:rsidR="00351CC1" w14:paraId="2D1DBEA9"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37DA493D" w14:textId="77777777" w:rsidR="00351CC1" w:rsidRDefault="00351CC1" w:rsidP="00351CC1">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4C387643" w14:textId="77777777" w:rsidR="00351CC1" w:rsidRDefault="00351CC1" w:rsidP="00351CC1">
            <w:pPr>
              <w:rPr>
                <w:rFonts w:ascii="Arial" w:hAnsi="Arial"/>
                <w:highlight w:val="cyan"/>
              </w:rPr>
            </w:pPr>
          </w:p>
        </w:tc>
      </w:tr>
    </w:tbl>
    <w:p w14:paraId="69281675" w14:textId="77777777" w:rsidR="009B642B" w:rsidRDefault="009B642B" w:rsidP="009B642B">
      <w:pPr>
        <w:rPr>
          <w:noProof/>
        </w:rPr>
      </w:pPr>
    </w:p>
    <w:p w14:paraId="41F28821" w14:textId="77777777" w:rsidR="009B642B" w:rsidRDefault="009B642B" w:rsidP="009B642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9B642B" w14:paraId="0B68338B" w14:textId="77777777" w:rsidTr="00633BD1">
        <w:tc>
          <w:tcPr>
            <w:tcW w:w="9855" w:type="dxa"/>
            <w:tcBorders>
              <w:top w:val="single" w:sz="4" w:space="0" w:color="auto"/>
              <w:left w:val="single" w:sz="4" w:space="0" w:color="auto"/>
              <w:bottom w:val="nil"/>
              <w:right w:val="single" w:sz="4" w:space="0" w:color="auto"/>
            </w:tcBorders>
          </w:tcPr>
          <w:p w14:paraId="2942089B" w14:textId="0DFC88AE" w:rsidR="00BA3A6A" w:rsidRPr="002E6FCB" w:rsidRDefault="009B642B" w:rsidP="00BA3A6A">
            <w:pPr>
              <w:spacing w:after="0"/>
              <w:rPr>
                <w:rFonts w:ascii="Arial" w:hAnsi="Arial"/>
                <w:b/>
                <w:lang w:eastAsia="en-GB"/>
              </w:rPr>
            </w:pPr>
            <w:r>
              <w:rPr>
                <w:rFonts w:ascii="Arial" w:hAnsi="Arial"/>
                <w:b/>
                <w:lang w:eastAsia="en-GB"/>
              </w:rPr>
              <w:t>&lt;&lt;SKIPPED CODE&gt;&gt;</w:t>
            </w:r>
          </w:p>
          <w:p w14:paraId="5D94CB38" w14:textId="77777777" w:rsidR="00BA3A6A" w:rsidRPr="00BA3A6A" w:rsidRDefault="00BA3A6A" w:rsidP="00BA3A6A">
            <w:pPr>
              <w:spacing w:after="0"/>
              <w:rPr>
                <w:rFonts w:ascii="Arial" w:hAnsi="Arial"/>
                <w:lang w:eastAsia="en-GB"/>
              </w:rPr>
            </w:pPr>
            <w:r w:rsidRPr="00BA3A6A">
              <w:rPr>
                <w:rFonts w:ascii="Arial" w:hAnsi="Arial"/>
                <w:lang w:eastAsia="en-GB"/>
              </w:rPr>
              <w:t xml:space="preserve">  function f_NG_NAS_GetExtdProtocolConfigOptionList(NAS_ExtdProtocolConfigOptions_Type p_ConfigOptionsRX,</w:t>
            </w:r>
          </w:p>
          <w:p w14:paraId="3044FF0F" w14:textId="77777777" w:rsidR="00BA3A6A" w:rsidRPr="00BA3A6A" w:rsidRDefault="00BA3A6A" w:rsidP="00BA3A6A">
            <w:pPr>
              <w:spacing w:after="0"/>
              <w:rPr>
                <w:rFonts w:ascii="Arial" w:hAnsi="Arial"/>
                <w:lang w:eastAsia="en-GB"/>
              </w:rPr>
            </w:pPr>
            <w:r w:rsidRPr="00BA3A6A">
              <w:rPr>
                <w:rFonts w:ascii="Arial" w:hAnsi="Arial"/>
                <w:lang w:eastAsia="en-GB"/>
              </w:rPr>
              <w:t xml:space="preserve">                                                    ListOfPDN_AddressInfo_Type p_PDN_AddressInfo) return template (omit) NAS_ExtdProtocolConfigOptions_Type</w:t>
            </w:r>
          </w:p>
          <w:p w14:paraId="61F9A283"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40DC610B"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template (omit) NAS_ExtdProtocolConfigOptions_Type v_ProtocolContainerList := omit;</w:t>
            </w:r>
          </w:p>
          <w:p w14:paraId="6183BA96"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integer v_PcoCnt := 0;</w:t>
            </w:r>
          </w:p>
          <w:p w14:paraId="1599F34C"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O2_Type v_ProtocolId;</w:t>
            </w:r>
          </w:p>
          <w:p w14:paraId="4E17662D"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octetstring v_Contents;</w:t>
            </w:r>
          </w:p>
          <w:p w14:paraId="72B7B5B2"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integer i;</w:t>
            </w:r>
          </w:p>
          <w:p w14:paraId="0CC25658"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integer j;</w:t>
            </w:r>
          </w:p>
          <w:p w14:paraId="16771802"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71E0B461" w14:textId="77777777" w:rsidR="00BA3A6A" w:rsidRPr="00BA3A6A" w:rsidRDefault="00BA3A6A" w:rsidP="00BA3A6A">
            <w:pPr>
              <w:spacing w:after="0"/>
              <w:rPr>
                <w:rFonts w:ascii="Arial" w:hAnsi="Arial"/>
                <w:lang w:eastAsia="en-GB"/>
              </w:rPr>
            </w:pPr>
            <w:r w:rsidRPr="00BA3A6A">
              <w:rPr>
                <w:rFonts w:ascii="Arial" w:hAnsi="Arial"/>
                <w:lang w:eastAsia="en-GB"/>
              </w:rPr>
              <w:t xml:space="preserve">    for (j := 0; j &lt; lengthof(p_PDN_AddressInfo); j := j + 1) {   // @sic R5-213400 sic@</w:t>
            </w:r>
          </w:p>
          <w:p w14:paraId="5474DB28" w14:textId="77777777" w:rsidR="00BA3A6A" w:rsidRPr="00BA3A6A" w:rsidRDefault="00BA3A6A" w:rsidP="00BA3A6A">
            <w:pPr>
              <w:spacing w:after="0"/>
              <w:rPr>
                <w:rFonts w:ascii="Arial" w:hAnsi="Arial"/>
                <w:lang w:eastAsia="en-GB"/>
              </w:rPr>
            </w:pPr>
            <w:r w:rsidRPr="00BA3A6A">
              <w:rPr>
                <w:rFonts w:ascii="Arial" w:hAnsi="Arial"/>
                <w:lang w:eastAsia="en-GB"/>
              </w:rPr>
              <w:t xml:space="preserve">      for (i := 0; i &lt; lengthof(p_ConfigOptionsRX); i := i + 1) {</w:t>
            </w:r>
          </w:p>
          <w:p w14:paraId="2208795B"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3A245A25"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v_ProtocolId := p_ConfigOptionsRX[i].protocolID;</w:t>
            </w:r>
          </w:p>
          <w:p w14:paraId="1FA31F3A"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v_Contents := ''O;</w:t>
            </w:r>
          </w:p>
          <w:p w14:paraId="4FF1A91E"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04F1D4D2" w14:textId="77777777" w:rsidR="00BA3A6A" w:rsidRPr="00BA3A6A" w:rsidRDefault="00BA3A6A" w:rsidP="00BA3A6A">
            <w:pPr>
              <w:spacing w:after="0"/>
              <w:rPr>
                <w:rFonts w:ascii="Arial" w:hAnsi="Arial"/>
                <w:lang w:eastAsia="en-GB"/>
              </w:rPr>
            </w:pPr>
            <w:r w:rsidRPr="00BA3A6A">
              <w:rPr>
                <w:rFonts w:ascii="Arial" w:hAnsi="Arial"/>
                <w:lang w:eastAsia="en-GB"/>
              </w:rPr>
              <w:t xml:space="preserve">        select (v_ProtocolId) {  // See 24.008 Table 10.5.154</w:t>
            </w:r>
          </w:p>
          <w:p w14:paraId="4C7E2580" w14:textId="77777777" w:rsidR="00BA3A6A" w:rsidRPr="00BA3A6A" w:rsidRDefault="00BA3A6A" w:rsidP="00BA3A6A">
            <w:pPr>
              <w:spacing w:after="0"/>
              <w:rPr>
                <w:rFonts w:ascii="Arial" w:hAnsi="Arial"/>
                <w:lang w:eastAsia="en-GB"/>
              </w:rPr>
            </w:pPr>
            <w:r w:rsidRPr="00BA3A6A">
              <w:rPr>
                <w:rFonts w:ascii="Arial" w:hAnsi="Arial"/>
                <w:lang w:eastAsia="en-GB"/>
              </w:rPr>
              <w:t xml:space="preserve">          case ('0001'O) {       // P-CSCF IPv6 address</w:t>
            </w:r>
          </w:p>
          <w:p w14:paraId="1E717598"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v_Contents := f_Convert_IPv6Addr2OctString(p_PDN_AddressInfo[j].PCSCF_IPAddressIPv6); // @sic R5s200643 sic@</w:t>
            </w:r>
          </w:p>
          <w:p w14:paraId="01B916BF"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34AA5EA6" w14:textId="77777777" w:rsidR="00BA3A6A" w:rsidRPr="00BA3A6A" w:rsidRDefault="00BA3A6A" w:rsidP="00BA3A6A">
            <w:pPr>
              <w:spacing w:after="0"/>
              <w:rPr>
                <w:rFonts w:ascii="Arial" w:hAnsi="Arial"/>
                <w:lang w:eastAsia="en-GB"/>
              </w:rPr>
            </w:pPr>
            <w:r w:rsidRPr="00BA3A6A">
              <w:rPr>
                <w:rFonts w:ascii="Arial" w:hAnsi="Arial"/>
                <w:lang w:eastAsia="en-GB"/>
              </w:rPr>
              <w:t xml:space="preserve">          case ('000C'O) {       // P-CSCF IPv4 address</w:t>
            </w:r>
          </w:p>
          <w:p w14:paraId="06FDE82B"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v_Contents := f_Convert_IPv4Addr2OctString(p_PDN_AddressInfo[j].PCSCF_IPAddressIPv4); // @sic R5s200643 sic@</w:t>
            </w:r>
          </w:p>
          <w:p w14:paraId="55C06647"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51209586"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6A150673"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43A562A3" w14:textId="77777777" w:rsidR="00BA3A6A" w:rsidRPr="00BA3A6A" w:rsidRDefault="00BA3A6A" w:rsidP="00BA3A6A">
            <w:pPr>
              <w:spacing w:after="0"/>
              <w:rPr>
                <w:rFonts w:ascii="Arial" w:hAnsi="Arial"/>
                <w:lang w:eastAsia="en-GB"/>
              </w:rPr>
            </w:pPr>
            <w:r w:rsidRPr="00BA3A6A">
              <w:rPr>
                <w:rFonts w:ascii="Arial" w:hAnsi="Arial"/>
                <w:lang w:eastAsia="en-GB"/>
              </w:rPr>
              <w:t xml:space="preserve">        if (lengthof(v_Contents) &gt; 0) {</w:t>
            </w:r>
          </w:p>
          <w:p w14:paraId="3AC5E088"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v_ProtocolContainerList[v_PcoCnt] := cs_ProtocolContainer(v_ProtocolId, v_Contents);</w:t>
            </w:r>
          </w:p>
          <w:p w14:paraId="544388AA"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v_PcoCnt := v_PcoCnt + 1;</w:t>
            </w:r>
          </w:p>
          <w:p w14:paraId="3DDEB1A2"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23515F75"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03C7C98C"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228BC29F" w14:textId="77777777" w:rsidR="00BA3A6A" w:rsidRPr="00BA3A6A" w:rsidRDefault="00BA3A6A" w:rsidP="00BA3A6A">
            <w:pPr>
              <w:spacing w:after="0"/>
              <w:rPr>
                <w:rFonts w:ascii="Arial" w:hAnsi="Arial"/>
                <w:lang w:eastAsia="en-GB"/>
              </w:rPr>
            </w:pPr>
            <w:r w:rsidRPr="00BA3A6A">
              <w:rPr>
                <w:rFonts w:ascii="Arial" w:hAnsi="Arial"/>
                <w:lang w:eastAsia="en-GB"/>
              </w:rPr>
              <w:t xml:space="preserve">    return v_ProtocolContainerList;</w:t>
            </w:r>
          </w:p>
          <w:p w14:paraId="7774F12E" w14:textId="77777777" w:rsidR="00BA3A6A" w:rsidRDefault="00BA3A6A" w:rsidP="00BA3A6A">
            <w:pPr>
              <w:spacing w:after="0"/>
              <w:rPr>
                <w:rFonts w:ascii="Arial" w:hAnsi="Arial"/>
                <w:b/>
                <w:lang w:eastAsia="en-GB"/>
              </w:rPr>
            </w:pPr>
            <w:r w:rsidRPr="00BA3A6A">
              <w:rPr>
                <w:rFonts w:ascii="Arial" w:hAnsi="Arial"/>
                <w:lang w:eastAsia="en-GB"/>
              </w:rPr>
              <w:t xml:space="preserve">  }</w:t>
            </w:r>
            <w:r w:rsidRPr="00BA3A6A">
              <w:rPr>
                <w:rFonts w:ascii="Arial" w:hAnsi="Arial"/>
                <w:b/>
                <w:lang w:eastAsia="en-GB"/>
              </w:rPr>
              <w:t xml:space="preserve"> </w:t>
            </w:r>
          </w:p>
          <w:p w14:paraId="6641F531" w14:textId="1FB4D5A5" w:rsidR="009B642B" w:rsidRPr="007111EE" w:rsidRDefault="009B642B" w:rsidP="00BA3A6A">
            <w:pPr>
              <w:spacing w:after="0"/>
              <w:rPr>
                <w:rFonts w:ascii="Arial" w:hAnsi="Arial"/>
                <w:lang w:eastAsia="en-GB"/>
              </w:rPr>
            </w:pPr>
            <w:r>
              <w:rPr>
                <w:rFonts w:ascii="Arial" w:hAnsi="Arial"/>
                <w:b/>
                <w:lang w:eastAsia="en-GB"/>
              </w:rPr>
              <w:t>&lt;&lt;SKIPPED CODE&gt;&gt;</w:t>
            </w:r>
          </w:p>
        </w:tc>
      </w:tr>
      <w:tr w:rsidR="009B642B" w14:paraId="5FB05A53" w14:textId="77777777" w:rsidTr="00633BD1">
        <w:tc>
          <w:tcPr>
            <w:tcW w:w="9855" w:type="dxa"/>
            <w:tcBorders>
              <w:top w:val="nil"/>
              <w:left w:val="single" w:sz="4" w:space="0" w:color="auto"/>
              <w:bottom w:val="single" w:sz="4" w:space="0" w:color="auto"/>
              <w:right w:val="single" w:sz="4" w:space="0" w:color="auto"/>
            </w:tcBorders>
          </w:tcPr>
          <w:p w14:paraId="378E0DB3" w14:textId="77777777" w:rsidR="009B642B" w:rsidRDefault="009B642B" w:rsidP="00633BD1">
            <w:pPr>
              <w:spacing w:after="0"/>
              <w:rPr>
                <w:rFonts w:ascii="Arial" w:hAnsi="Arial"/>
                <w:b/>
                <w:lang w:eastAsia="en-GB"/>
              </w:rPr>
            </w:pPr>
          </w:p>
        </w:tc>
      </w:tr>
    </w:tbl>
    <w:p w14:paraId="0B861B3D" w14:textId="77777777" w:rsidR="009B642B" w:rsidRDefault="009B642B" w:rsidP="009B642B">
      <w:pPr>
        <w:spacing w:after="0"/>
        <w:rPr>
          <w:rFonts w:ascii="Arial" w:hAnsi="Arial"/>
          <w:b/>
          <w:lang w:eastAsia="en-GB"/>
        </w:rPr>
      </w:pPr>
    </w:p>
    <w:p w14:paraId="32CFBB04" w14:textId="77777777" w:rsidR="009B642B" w:rsidRDefault="009B642B" w:rsidP="009B642B">
      <w:pPr>
        <w:spacing w:after="0"/>
        <w:rPr>
          <w:rFonts w:ascii="Arial" w:hAnsi="Arial"/>
          <w:b/>
          <w:lang w:eastAsia="en-GB"/>
        </w:rPr>
      </w:pPr>
    </w:p>
    <w:p w14:paraId="664669B5" w14:textId="77777777" w:rsidR="009B642B" w:rsidRDefault="009B642B" w:rsidP="009B642B">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9B642B" w14:paraId="07095E96" w14:textId="77777777" w:rsidTr="00633BD1">
        <w:tc>
          <w:tcPr>
            <w:tcW w:w="9855" w:type="dxa"/>
            <w:tcBorders>
              <w:top w:val="single" w:sz="4" w:space="0" w:color="auto"/>
              <w:left w:val="single" w:sz="4" w:space="0" w:color="auto"/>
              <w:bottom w:val="single" w:sz="4" w:space="0" w:color="auto"/>
              <w:right w:val="single" w:sz="4" w:space="0" w:color="auto"/>
            </w:tcBorders>
          </w:tcPr>
          <w:p w14:paraId="36523C1E" w14:textId="77777777" w:rsidR="009B642B" w:rsidRDefault="009B642B" w:rsidP="00633BD1">
            <w:pPr>
              <w:spacing w:after="0"/>
              <w:rPr>
                <w:rFonts w:ascii="Arial" w:hAnsi="Arial"/>
                <w:b/>
                <w:lang w:eastAsia="en-GB"/>
              </w:rPr>
            </w:pPr>
            <w:r>
              <w:rPr>
                <w:rFonts w:ascii="Arial" w:hAnsi="Arial"/>
                <w:b/>
                <w:lang w:eastAsia="en-GB"/>
              </w:rPr>
              <w:lastRenderedPageBreak/>
              <w:t>&lt;&lt;SKIPPED CODE&gt;&gt;</w:t>
            </w:r>
          </w:p>
          <w:p w14:paraId="1EEF8533" w14:textId="77777777" w:rsidR="00BA3A6A" w:rsidRPr="00BA3A6A" w:rsidRDefault="00BA3A6A" w:rsidP="00BA3A6A">
            <w:pPr>
              <w:spacing w:after="0"/>
              <w:rPr>
                <w:rFonts w:ascii="Arial" w:hAnsi="Arial"/>
                <w:lang w:eastAsia="en-GB"/>
              </w:rPr>
            </w:pPr>
            <w:r w:rsidRPr="00BA3A6A">
              <w:rPr>
                <w:rFonts w:ascii="Arial" w:hAnsi="Arial"/>
                <w:lang w:eastAsia="en-GB"/>
              </w:rPr>
              <w:t xml:space="preserve">  function f_NG_NAS_GetExtdProtocolConfigOptionList(NAS_ExtdProtocolConfigOptions_Type p_ConfigOptionsRX,</w:t>
            </w:r>
          </w:p>
          <w:p w14:paraId="65D5C087" w14:textId="77777777" w:rsidR="00BA3A6A" w:rsidRPr="00BA3A6A" w:rsidRDefault="00BA3A6A" w:rsidP="00BA3A6A">
            <w:pPr>
              <w:spacing w:after="0"/>
              <w:rPr>
                <w:rFonts w:ascii="Arial" w:hAnsi="Arial"/>
                <w:highlight w:val="yellow"/>
                <w:lang w:eastAsia="en-GB"/>
              </w:rPr>
            </w:pPr>
            <w:r w:rsidRPr="00BA3A6A">
              <w:rPr>
                <w:rFonts w:ascii="Arial" w:hAnsi="Arial"/>
                <w:lang w:eastAsia="en-GB"/>
              </w:rPr>
              <w:t xml:space="preserve">                                                    ListOfPDN_AddressInfo_Type p_PDN_AddressInfo</w:t>
            </w:r>
            <w:r w:rsidRPr="00BA3A6A">
              <w:rPr>
                <w:rFonts w:ascii="Arial" w:hAnsi="Arial"/>
                <w:highlight w:val="yellow"/>
                <w:lang w:eastAsia="en-GB"/>
              </w:rPr>
              <w:t>,</w:t>
            </w:r>
          </w:p>
          <w:p w14:paraId="5447F46D" w14:textId="77777777" w:rsidR="00BA3A6A" w:rsidRPr="00BA3A6A" w:rsidRDefault="00BA3A6A" w:rsidP="00BA3A6A">
            <w:pPr>
              <w:spacing w:after="0"/>
              <w:rPr>
                <w:rFonts w:ascii="Arial" w:hAnsi="Arial"/>
                <w:lang w:eastAsia="en-GB"/>
              </w:rPr>
            </w:pPr>
            <w:r w:rsidRPr="00BA3A6A">
              <w:rPr>
                <w:rFonts w:ascii="Arial" w:hAnsi="Arial"/>
                <w:highlight w:val="yellow"/>
                <w:lang w:eastAsia="en-GB"/>
              </w:rPr>
              <w:t xml:space="preserve">                                                    PDU_PDN_DNN_Type p_PDUType</w:t>
            </w:r>
            <w:r w:rsidRPr="00BA3A6A">
              <w:rPr>
                <w:rFonts w:ascii="Arial" w:hAnsi="Arial"/>
                <w:lang w:eastAsia="en-GB"/>
              </w:rPr>
              <w:t>) return template (omit) NAS_ExtdProtocolConfigOptions_Type</w:t>
            </w:r>
          </w:p>
          <w:p w14:paraId="6778DD53"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22CFB04A"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template (omit) NAS_ExtdProtocolConfigOptions_Type v_ProtocolContainerList := omit;</w:t>
            </w:r>
          </w:p>
          <w:p w14:paraId="14AAD962"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integer v_PcoCnt := 0;</w:t>
            </w:r>
          </w:p>
          <w:p w14:paraId="7962378D"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O2_Type v_ProtocolId;</w:t>
            </w:r>
          </w:p>
          <w:p w14:paraId="47FA09D8"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octetstring v_Contents;</w:t>
            </w:r>
          </w:p>
          <w:p w14:paraId="5E58736A" w14:textId="4037A4F3" w:rsidR="00BA3A6A" w:rsidRPr="00BA3A6A" w:rsidRDefault="00BA3A6A" w:rsidP="00BA3A6A">
            <w:pPr>
              <w:spacing w:after="0"/>
              <w:rPr>
                <w:rFonts w:ascii="Arial" w:hAnsi="Arial"/>
                <w:lang w:eastAsia="en-GB"/>
              </w:rPr>
            </w:pPr>
            <w:r w:rsidRPr="00BA3A6A">
              <w:rPr>
                <w:rFonts w:ascii="Arial" w:hAnsi="Arial"/>
                <w:lang w:eastAsia="en-GB"/>
              </w:rPr>
              <w:t xml:space="preserve">    </w:t>
            </w:r>
            <w:r w:rsidRPr="00BA3A6A">
              <w:rPr>
                <w:rFonts w:ascii="Arial" w:hAnsi="Arial"/>
                <w:highlight w:val="yellow"/>
                <w:lang w:eastAsia="en-GB"/>
              </w:rPr>
              <w:t>var boolean v_DNS_OverInternet := (p_PDUType == Internet_DNN) and f_GetTestcaseAttrib_XCAP(testcasename());</w:t>
            </w:r>
            <w:r w:rsidRPr="00BA3A6A">
              <w:rPr>
                <w:rFonts w:ascii="Arial" w:hAnsi="Arial"/>
                <w:lang w:eastAsia="en-GB"/>
              </w:rPr>
              <w:t xml:space="preserve"> </w:t>
            </w:r>
          </w:p>
          <w:p w14:paraId="0250A272"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integer i;</w:t>
            </w:r>
          </w:p>
          <w:p w14:paraId="6A74A955"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integer j;</w:t>
            </w:r>
          </w:p>
          <w:p w14:paraId="18910B62"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0F6E6F7E" w14:textId="77777777" w:rsidR="00BA3A6A" w:rsidRPr="00BA3A6A" w:rsidRDefault="00BA3A6A" w:rsidP="00BA3A6A">
            <w:pPr>
              <w:spacing w:after="0"/>
              <w:rPr>
                <w:rFonts w:ascii="Arial" w:hAnsi="Arial"/>
                <w:lang w:eastAsia="en-GB"/>
              </w:rPr>
            </w:pPr>
            <w:r w:rsidRPr="00BA3A6A">
              <w:rPr>
                <w:rFonts w:ascii="Arial" w:hAnsi="Arial"/>
                <w:lang w:eastAsia="en-GB"/>
              </w:rPr>
              <w:t xml:space="preserve">    for (j := 0; j &lt; lengthof(p_PDN_AddressInfo); j := j + 1) {   // @sic R5-213400 sic@</w:t>
            </w:r>
          </w:p>
          <w:p w14:paraId="1AB7F3CA" w14:textId="77777777" w:rsidR="00BA3A6A" w:rsidRPr="00BA3A6A" w:rsidRDefault="00BA3A6A" w:rsidP="00BA3A6A">
            <w:pPr>
              <w:spacing w:after="0"/>
              <w:rPr>
                <w:rFonts w:ascii="Arial" w:hAnsi="Arial"/>
                <w:lang w:eastAsia="en-GB"/>
              </w:rPr>
            </w:pPr>
            <w:r w:rsidRPr="00BA3A6A">
              <w:rPr>
                <w:rFonts w:ascii="Arial" w:hAnsi="Arial"/>
                <w:lang w:eastAsia="en-GB"/>
              </w:rPr>
              <w:t xml:space="preserve">      for (i := 0; i &lt; lengthof(p_ConfigOptionsRX); i := i + 1) {</w:t>
            </w:r>
          </w:p>
          <w:p w14:paraId="1E105D02"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74CCDA48"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v_ProtocolId := p_ConfigOptionsRX[i].protocolID;</w:t>
            </w:r>
          </w:p>
          <w:p w14:paraId="71DF0413"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v_Contents := ''O;</w:t>
            </w:r>
          </w:p>
          <w:p w14:paraId="13AC39ED"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5136F7A9" w14:textId="77777777" w:rsidR="00BA3A6A" w:rsidRPr="00BA3A6A" w:rsidRDefault="00BA3A6A" w:rsidP="00BA3A6A">
            <w:pPr>
              <w:spacing w:after="0"/>
              <w:rPr>
                <w:rFonts w:ascii="Arial" w:hAnsi="Arial"/>
                <w:lang w:eastAsia="en-GB"/>
              </w:rPr>
            </w:pPr>
            <w:r w:rsidRPr="00BA3A6A">
              <w:rPr>
                <w:rFonts w:ascii="Arial" w:hAnsi="Arial"/>
                <w:lang w:eastAsia="en-GB"/>
              </w:rPr>
              <w:t xml:space="preserve">        select (v_ProtocolId) {  // See 24.008 Table 10.5.154</w:t>
            </w:r>
          </w:p>
          <w:p w14:paraId="44C801EF" w14:textId="77777777" w:rsidR="00BA3A6A" w:rsidRPr="00BA3A6A" w:rsidRDefault="00BA3A6A" w:rsidP="00BA3A6A">
            <w:pPr>
              <w:spacing w:after="0"/>
              <w:rPr>
                <w:rFonts w:ascii="Arial" w:hAnsi="Arial"/>
                <w:lang w:eastAsia="en-GB"/>
              </w:rPr>
            </w:pPr>
            <w:r w:rsidRPr="00BA3A6A">
              <w:rPr>
                <w:rFonts w:ascii="Arial" w:hAnsi="Arial"/>
                <w:lang w:eastAsia="en-GB"/>
              </w:rPr>
              <w:t xml:space="preserve">          case ('0001'O) {       // P-CSCF IPv6 address</w:t>
            </w:r>
          </w:p>
          <w:p w14:paraId="47FF0B1C"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v_Contents := f_Convert_IPv6Addr2OctString(p_PDN_AddressInfo[j].PCSCF_IPAddressIPv6); // @sic R5s200643 sic@</w:t>
            </w:r>
          </w:p>
          <w:p w14:paraId="1E5A107C"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00371A53" w14:textId="26CA5478" w:rsidR="00BA3A6A" w:rsidRPr="00BA3A6A" w:rsidRDefault="00BA3A6A" w:rsidP="00BA3A6A">
            <w:pPr>
              <w:spacing w:after="0"/>
              <w:rPr>
                <w:rFonts w:ascii="Arial" w:hAnsi="Arial"/>
                <w:highlight w:val="yellow"/>
                <w:lang w:eastAsia="en-GB"/>
              </w:rPr>
            </w:pPr>
            <w:r w:rsidRPr="00BA3A6A">
              <w:rPr>
                <w:rFonts w:ascii="Arial" w:hAnsi="Arial"/>
                <w:lang w:eastAsia="en-GB"/>
              </w:rPr>
              <w:t xml:space="preserve">          </w:t>
            </w:r>
            <w:r w:rsidRPr="00BA3A6A">
              <w:rPr>
                <w:rFonts w:ascii="Arial" w:hAnsi="Arial"/>
                <w:highlight w:val="yellow"/>
                <w:lang w:eastAsia="en-GB"/>
              </w:rPr>
              <w:t xml:space="preserve">case ('0003'O) {       // DNS Server IPv6 Address </w:t>
            </w:r>
          </w:p>
          <w:p w14:paraId="5CF99B3F" w14:textId="77777777" w:rsidR="00BA3A6A" w:rsidRPr="00BA3A6A" w:rsidRDefault="00BA3A6A" w:rsidP="00BA3A6A">
            <w:pPr>
              <w:spacing w:after="0"/>
              <w:rPr>
                <w:rFonts w:ascii="Arial" w:hAnsi="Arial"/>
                <w:highlight w:val="yellow"/>
                <w:lang w:eastAsia="en-GB"/>
              </w:rPr>
            </w:pPr>
            <w:r w:rsidRPr="00BA3A6A">
              <w:rPr>
                <w:rFonts w:ascii="Arial" w:hAnsi="Arial"/>
                <w:highlight w:val="yellow"/>
                <w:lang w:eastAsia="en-GB"/>
              </w:rPr>
              <w:t xml:space="preserve">            if (v_DNS_OverInternet){  </w:t>
            </w:r>
          </w:p>
          <w:p w14:paraId="6EC5A976" w14:textId="77777777" w:rsidR="00BA3A6A" w:rsidRPr="00BA3A6A" w:rsidRDefault="00BA3A6A" w:rsidP="00BA3A6A">
            <w:pPr>
              <w:spacing w:after="0"/>
              <w:rPr>
                <w:rFonts w:ascii="Arial" w:hAnsi="Arial"/>
                <w:highlight w:val="yellow"/>
                <w:lang w:eastAsia="en-GB"/>
              </w:rPr>
            </w:pPr>
            <w:r w:rsidRPr="00BA3A6A">
              <w:rPr>
                <w:rFonts w:ascii="Arial" w:hAnsi="Arial"/>
                <w:highlight w:val="yellow"/>
                <w:lang w:eastAsia="en-GB"/>
              </w:rPr>
              <w:t xml:space="preserve">            v_Contents := f_Convert_IPv6Addr2OctString(p_PDN_AddressInfo[j].DNS_ServerAddressIPv6); </w:t>
            </w:r>
          </w:p>
          <w:p w14:paraId="3002F979" w14:textId="77777777" w:rsidR="00BA3A6A" w:rsidRPr="00BA3A6A" w:rsidRDefault="00BA3A6A" w:rsidP="00BA3A6A">
            <w:pPr>
              <w:spacing w:after="0"/>
              <w:rPr>
                <w:rFonts w:ascii="Arial" w:hAnsi="Arial"/>
                <w:highlight w:val="yellow"/>
                <w:lang w:eastAsia="en-GB"/>
              </w:rPr>
            </w:pPr>
            <w:r w:rsidRPr="00BA3A6A">
              <w:rPr>
                <w:rFonts w:ascii="Arial" w:hAnsi="Arial"/>
                <w:highlight w:val="yellow"/>
                <w:lang w:eastAsia="en-GB"/>
              </w:rPr>
              <w:t xml:space="preserve">            }</w:t>
            </w:r>
          </w:p>
          <w:p w14:paraId="7D29561E" w14:textId="77777777" w:rsidR="00BA3A6A" w:rsidRPr="00BA3A6A" w:rsidRDefault="00BA3A6A" w:rsidP="00BA3A6A">
            <w:pPr>
              <w:spacing w:after="0"/>
              <w:rPr>
                <w:rFonts w:ascii="Arial" w:hAnsi="Arial"/>
                <w:lang w:eastAsia="en-GB"/>
              </w:rPr>
            </w:pPr>
            <w:r w:rsidRPr="00BA3A6A">
              <w:rPr>
                <w:rFonts w:ascii="Arial" w:hAnsi="Arial"/>
                <w:highlight w:val="yellow"/>
                <w:lang w:eastAsia="en-GB"/>
              </w:rPr>
              <w:t xml:space="preserve">          }</w:t>
            </w:r>
            <w:r w:rsidRPr="00BA3A6A">
              <w:rPr>
                <w:rFonts w:ascii="Arial" w:hAnsi="Arial"/>
                <w:lang w:eastAsia="en-GB"/>
              </w:rPr>
              <w:t xml:space="preserve">  </w:t>
            </w:r>
          </w:p>
          <w:p w14:paraId="35D9C1D2" w14:textId="77777777" w:rsidR="00BA3A6A" w:rsidRPr="00BA3A6A" w:rsidRDefault="00BA3A6A" w:rsidP="00BA3A6A">
            <w:pPr>
              <w:spacing w:after="0"/>
              <w:rPr>
                <w:rFonts w:ascii="Arial" w:hAnsi="Arial"/>
                <w:lang w:eastAsia="en-GB"/>
              </w:rPr>
            </w:pPr>
            <w:r w:rsidRPr="00BA3A6A">
              <w:rPr>
                <w:rFonts w:ascii="Arial" w:hAnsi="Arial"/>
                <w:lang w:eastAsia="en-GB"/>
              </w:rPr>
              <w:t xml:space="preserve">          case ('000C'O) {       // P-CSCF IPv4 address              </w:t>
            </w:r>
          </w:p>
          <w:p w14:paraId="7DED781E"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v_Contents := f_Convert_IPv4Addr2OctString(p_PDN_AddressInfo[j].PCSCF_IPAddressIPv4); // @sic R5s200643 sic@</w:t>
            </w:r>
          </w:p>
          <w:p w14:paraId="1A260725"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3FECCDD0" w14:textId="31BFD139" w:rsidR="00BA3A6A" w:rsidRPr="00BA3A6A" w:rsidRDefault="00BA3A6A" w:rsidP="00BA3A6A">
            <w:pPr>
              <w:spacing w:after="0"/>
              <w:rPr>
                <w:rFonts w:ascii="Arial" w:hAnsi="Arial"/>
                <w:highlight w:val="yellow"/>
                <w:lang w:eastAsia="en-GB"/>
              </w:rPr>
            </w:pPr>
            <w:r w:rsidRPr="00BA3A6A">
              <w:rPr>
                <w:rFonts w:ascii="Arial" w:hAnsi="Arial"/>
                <w:lang w:eastAsia="en-GB"/>
              </w:rPr>
              <w:t xml:space="preserve">          </w:t>
            </w:r>
            <w:r w:rsidRPr="00BA3A6A">
              <w:rPr>
                <w:rFonts w:ascii="Arial" w:hAnsi="Arial"/>
                <w:highlight w:val="yellow"/>
                <w:lang w:eastAsia="en-GB"/>
              </w:rPr>
              <w:t xml:space="preserve">case ('000D'O) {       // DNS Server IPv4 Address  </w:t>
            </w:r>
          </w:p>
          <w:p w14:paraId="7AA08751" w14:textId="77777777" w:rsidR="00BA3A6A" w:rsidRPr="00BA3A6A" w:rsidRDefault="00BA3A6A" w:rsidP="00BA3A6A">
            <w:pPr>
              <w:spacing w:after="0"/>
              <w:rPr>
                <w:rFonts w:ascii="Arial" w:hAnsi="Arial"/>
                <w:highlight w:val="yellow"/>
                <w:lang w:eastAsia="en-GB"/>
              </w:rPr>
            </w:pPr>
            <w:r w:rsidRPr="00BA3A6A">
              <w:rPr>
                <w:rFonts w:ascii="Arial" w:hAnsi="Arial"/>
                <w:highlight w:val="yellow"/>
                <w:lang w:eastAsia="en-GB"/>
              </w:rPr>
              <w:t xml:space="preserve">            if (v_DNS_OverInternet){   </w:t>
            </w:r>
          </w:p>
          <w:p w14:paraId="7B7417B2" w14:textId="77777777" w:rsidR="00BA3A6A" w:rsidRPr="00BA3A6A" w:rsidRDefault="00BA3A6A" w:rsidP="00BA3A6A">
            <w:pPr>
              <w:spacing w:after="0"/>
              <w:rPr>
                <w:rFonts w:ascii="Arial" w:hAnsi="Arial"/>
                <w:highlight w:val="yellow"/>
                <w:lang w:eastAsia="en-GB"/>
              </w:rPr>
            </w:pPr>
            <w:r w:rsidRPr="00BA3A6A">
              <w:rPr>
                <w:rFonts w:ascii="Arial" w:hAnsi="Arial"/>
                <w:highlight w:val="yellow"/>
                <w:lang w:eastAsia="en-GB"/>
              </w:rPr>
              <w:t xml:space="preserve">            v_Contents := f_Convert_IPv4Addr2OctString(p_PDN_AddressInfo[j].DNS_ServerAddressIPv4);</w:t>
            </w:r>
          </w:p>
          <w:p w14:paraId="2FBE0FCF" w14:textId="77777777" w:rsidR="00BA3A6A" w:rsidRPr="00BA3A6A" w:rsidRDefault="00BA3A6A" w:rsidP="00BA3A6A">
            <w:pPr>
              <w:spacing w:after="0"/>
              <w:rPr>
                <w:rFonts w:ascii="Arial" w:hAnsi="Arial"/>
                <w:highlight w:val="yellow"/>
                <w:lang w:eastAsia="en-GB"/>
              </w:rPr>
            </w:pPr>
            <w:r w:rsidRPr="00BA3A6A">
              <w:rPr>
                <w:rFonts w:ascii="Arial" w:hAnsi="Arial"/>
                <w:highlight w:val="yellow"/>
                <w:lang w:eastAsia="en-GB"/>
              </w:rPr>
              <w:t xml:space="preserve">            }    </w:t>
            </w:r>
          </w:p>
          <w:p w14:paraId="297153B0" w14:textId="77777777" w:rsidR="00BA3A6A" w:rsidRPr="00BA3A6A" w:rsidRDefault="00BA3A6A" w:rsidP="00BA3A6A">
            <w:pPr>
              <w:spacing w:after="0"/>
              <w:rPr>
                <w:rFonts w:ascii="Arial" w:hAnsi="Arial"/>
                <w:lang w:eastAsia="en-GB"/>
              </w:rPr>
            </w:pPr>
            <w:r w:rsidRPr="00BA3A6A">
              <w:rPr>
                <w:rFonts w:ascii="Arial" w:hAnsi="Arial"/>
                <w:highlight w:val="yellow"/>
                <w:lang w:eastAsia="en-GB"/>
              </w:rPr>
              <w:t xml:space="preserve">          }</w:t>
            </w:r>
            <w:r w:rsidRPr="00BA3A6A">
              <w:rPr>
                <w:rFonts w:ascii="Arial" w:hAnsi="Arial"/>
                <w:lang w:eastAsia="en-GB"/>
              </w:rPr>
              <w:t xml:space="preserve">  </w:t>
            </w:r>
          </w:p>
          <w:p w14:paraId="7BA45875"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6AE27251"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0C488A56" w14:textId="77777777" w:rsidR="00BA3A6A" w:rsidRPr="00BA3A6A" w:rsidRDefault="00BA3A6A" w:rsidP="00BA3A6A">
            <w:pPr>
              <w:spacing w:after="0"/>
              <w:rPr>
                <w:rFonts w:ascii="Arial" w:hAnsi="Arial"/>
                <w:lang w:eastAsia="en-GB"/>
              </w:rPr>
            </w:pPr>
            <w:r w:rsidRPr="00BA3A6A">
              <w:rPr>
                <w:rFonts w:ascii="Arial" w:hAnsi="Arial"/>
                <w:lang w:eastAsia="en-GB"/>
              </w:rPr>
              <w:t xml:space="preserve">        if (lengthof(v_Contents) &gt; 0) {</w:t>
            </w:r>
          </w:p>
          <w:p w14:paraId="55EFB0ED"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v_ProtocolContainerList[v_PcoCnt] := cs_ProtocolContainer(v_ProtocolId, v_Contents);</w:t>
            </w:r>
          </w:p>
          <w:p w14:paraId="676349F7"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v_PcoCnt := v_PcoCnt + 1;</w:t>
            </w:r>
          </w:p>
          <w:p w14:paraId="671968B6"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54D3021B"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3E04A68B"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5375E914" w14:textId="77777777" w:rsidR="00BA3A6A" w:rsidRPr="00BA3A6A" w:rsidRDefault="00BA3A6A" w:rsidP="00BA3A6A">
            <w:pPr>
              <w:spacing w:after="0"/>
              <w:rPr>
                <w:rFonts w:ascii="Arial" w:hAnsi="Arial"/>
                <w:lang w:eastAsia="en-GB"/>
              </w:rPr>
            </w:pPr>
            <w:r w:rsidRPr="00BA3A6A">
              <w:rPr>
                <w:rFonts w:ascii="Arial" w:hAnsi="Arial"/>
                <w:lang w:eastAsia="en-GB"/>
              </w:rPr>
              <w:t xml:space="preserve">    return v_ProtocolContainerList;</w:t>
            </w:r>
          </w:p>
          <w:p w14:paraId="70B08DAA" w14:textId="77777777" w:rsidR="00BA3A6A" w:rsidRDefault="00BA3A6A" w:rsidP="00BA3A6A">
            <w:pPr>
              <w:spacing w:after="0"/>
              <w:rPr>
                <w:rFonts w:ascii="Arial" w:hAnsi="Arial"/>
                <w:b/>
                <w:lang w:eastAsia="en-GB"/>
              </w:rPr>
            </w:pPr>
            <w:r w:rsidRPr="00BA3A6A">
              <w:rPr>
                <w:rFonts w:ascii="Arial" w:hAnsi="Arial"/>
                <w:lang w:eastAsia="en-GB"/>
              </w:rPr>
              <w:t xml:space="preserve">  }</w:t>
            </w:r>
            <w:r w:rsidRPr="00BA3A6A">
              <w:rPr>
                <w:rFonts w:ascii="Arial" w:hAnsi="Arial"/>
                <w:b/>
                <w:lang w:eastAsia="en-GB"/>
              </w:rPr>
              <w:t xml:space="preserve"> </w:t>
            </w:r>
          </w:p>
          <w:p w14:paraId="47D30F93" w14:textId="5A75B513" w:rsidR="009B642B" w:rsidRDefault="009B642B" w:rsidP="00BA3A6A">
            <w:pPr>
              <w:spacing w:after="0"/>
              <w:rPr>
                <w:rFonts w:ascii="Arial" w:hAnsi="Arial"/>
                <w:b/>
                <w:lang w:eastAsia="en-GB"/>
              </w:rPr>
            </w:pPr>
            <w:r>
              <w:rPr>
                <w:rFonts w:ascii="Arial" w:hAnsi="Arial"/>
                <w:b/>
                <w:lang w:eastAsia="en-GB"/>
              </w:rPr>
              <w:t>&lt;&lt;SKIPPED CODE&gt;&gt;</w:t>
            </w:r>
          </w:p>
        </w:tc>
      </w:tr>
    </w:tbl>
    <w:p w14:paraId="0D7E4E5A" w14:textId="77777777" w:rsidR="009B642B" w:rsidRDefault="009B642B" w:rsidP="009B642B">
      <w:pPr>
        <w:rPr>
          <w:noProof/>
          <w:lang w:val="en-US"/>
        </w:rPr>
      </w:pPr>
    </w:p>
    <w:p w14:paraId="013BA37D" w14:textId="77777777" w:rsidR="00247A0D" w:rsidRPr="001D7A98" w:rsidRDefault="00247A0D" w:rsidP="00247A0D">
      <w:pPr>
        <w:rPr>
          <w:noProof/>
          <w:lang w:val="en-US"/>
        </w:rPr>
      </w:pPr>
    </w:p>
    <w:p w14:paraId="5A9B3892" w14:textId="2C30949A" w:rsidR="00FA09B0" w:rsidRDefault="00FA09B0" w:rsidP="00FA09B0">
      <w:pPr>
        <w:pStyle w:val="Heading2"/>
        <w:numPr>
          <w:ilvl w:val="1"/>
          <w:numId w:val="1"/>
        </w:numPr>
        <w:overflowPunct w:val="0"/>
        <w:autoSpaceDE w:val="0"/>
        <w:autoSpaceDN w:val="0"/>
        <w:adjustRightInd w:val="0"/>
        <w:spacing w:before="480"/>
        <w:rPr>
          <w:b/>
          <w:lang w:val="pt-BR"/>
        </w:rPr>
      </w:pPr>
      <w:bookmarkStart w:id="18" w:name="_Toc107402414"/>
      <w:r w:rsidRPr="008E4F81">
        <w:rPr>
          <w:b/>
        </w:rPr>
        <w:t xml:space="preserve">Correction to function </w:t>
      </w:r>
      <w:r w:rsidR="00351CC1" w:rsidRPr="00351CC1">
        <w:rPr>
          <w:b/>
        </w:rPr>
        <w:t>fl_AddrServerArray_GetAddrServer</w:t>
      </w:r>
      <w:bookmarkEnd w:id="18"/>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FA09B0" w:rsidRPr="00647F8D" w14:paraId="687E13B4" w14:textId="77777777" w:rsidTr="00633BD1">
        <w:trPr>
          <w:trHeight w:val="447"/>
        </w:trPr>
        <w:tc>
          <w:tcPr>
            <w:tcW w:w="1986" w:type="dxa"/>
            <w:tcBorders>
              <w:top w:val="single" w:sz="4" w:space="0" w:color="auto"/>
              <w:left w:val="single" w:sz="4" w:space="0" w:color="auto"/>
              <w:bottom w:val="single" w:sz="4" w:space="0" w:color="auto"/>
              <w:right w:val="single" w:sz="4" w:space="0" w:color="auto"/>
            </w:tcBorders>
            <w:hideMark/>
          </w:tcPr>
          <w:p w14:paraId="0FD6319A" w14:textId="77777777" w:rsidR="00FA09B0" w:rsidRDefault="00FA09B0" w:rsidP="00633BD1">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27399E63" w14:textId="5A373957" w:rsidR="00FA09B0" w:rsidRPr="00E40CB8" w:rsidRDefault="00351CC1" w:rsidP="00633BD1">
            <w:pPr>
              <w:pStyle w:val="CRCoverPage"/>
              <w:spacing w:after="0"/>
              <w:rPr>
                <w:noProof/>
              </w:rPr>
            </w:pPr>
            <w:r w:rsidRPr="00351CC1">
              <w:t>fl_AddrServerArray_GetAddrServer</w:t>
            </w:r>
          </w:p>
        </w:tc>
      </w:tr>
      <w:tr w:rsidR="00FA09B0" w:rsidRPr="00647F8D" w14:paraId="261DD2F3" w14:textId="77777777" w:rsidTr="00633BD1">
        <w:trPr>
          <w:trHeight w:val="452"/>
        </w:trPr>
        <w:tc>
          <w:tcPr>
            <w:tcW w:w="1986" w:type="dxa"/>
            <w:tcBorders>
              <w:top w:val="single" w:sz="4" w:space="0" w:color="auto"/>
              <w:left w:val="single" w:sz="4" w:space="0" w:color="auto"/>
              <w:bottom w:val="single" w:sz="4" w:space="0" w:color="auto"/>
              <w:right w:val="single" w:sz="4" w:space="0" w:color="auto"/>
            </w:tcBorders>
            <w:hideMark/>
          </w:tcPr>
          <w:p w14:paraId="47C6D521" w14:textId="77777777" w:rsidR="00FA09B0" w:rsidRDefault="00FA09B0" w:rsidP="00633BD1">
            <w:pPr>
              <w:spacing w:before="40" w:after="40"/>
              <w:rPr>
                <w:rFonts w:ascii="Arial" w:hAnsi="Arial"/>
                <w:b/>
              </w:rPr>
            </w:pPr>
            <w:r>
              <w:rPr>
                <w:rFonts w:ascii="Arial" w:hAnsi="Arial"/>
                <w:b/>
              </w:rPr>
              <w:lastRenderedPageBreak/>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31EB2CAE" w14:textId="2F0CD95C" w:rsidR="00FA09B0" w:rsidRPr="00607FC7" w:rsidRDefault="00FA09B0" w:rsidP="00633BD1">
            <w:pPr>
              <w:pStyle w:val="CRCoverPage"/>
              <w:rPr>
                <w:noProof/>
              </w:rPr>
            </w:pPr>
            <w:r>
              <w:rPr>
                <w:noProof/>
              </w:rPr>
              <w:t xml:space="preserve">As in NR internet is </w:t>
            </w:r>
            <w:r w:rsidR="00351CC1">
              <w:rPr>
                <w:noProof/>
              </w:rPr>
              <w:t>related to PDN_3 that may cause that array</w:t>
            </w:r>
            <w:r w:rsidR="003A7B52">
              <w:rPr>
                <w:noProof/>
              </w:rPr>
              <w:t xml:space="preserve"> </w:t>
            </w:r>
            <w:r w:rsidR="003A7B52" w:rsidRPr="003A7B52">
              <w:rPr>
                <w:i/>
                <w:lang w:eastAsia="en-GB"/>
              </w:rPr>
              <w:t>p_AddrServerArray</w:t>
            </w:r>
            <w:r w:rsidR="00351CC1">
              <w:rPr>
                <w:noProof/>
              </w:rPr>
              <w:t xml:space="preserve"> is of length 2 but pos 1(PDN_2) does not contain any AddrInfo, that will cause a runtime error when trying to get the value.</w:t>
            </w:r>
          </w:p>
        </w:tc>
      </w:tr>
      <w:tr w:rsidR="00FA09B0" w:rsidRPr="00647F8D" w14:paraId="579B8509"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61326F8B" w14:textId="77777777" w:rsidR="00FA09B0" w:rsidRDefault="00FA09B0" w:rsidP="00633BD1">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66EE1B55" w14:textId="1AFB6AC7" w:rsidR="00FA09B0" w:rsidRPr="00793CB9" w:rsidRDefault="00FA09B0" w:rsidP="00633BD1">
            <w:pPr>
              <w:pStyle w:val="CRCoverPage"/>
              <w:spacing w:after="0"/>
              <w:rPr>
                <w:noProof/>
                <w:highlight w:val="yellow"/>
                <w:lang w:val="en-US"/>
              </w:rPr>
            </w:pPr>
            <w:r>
              <w:rPr>
                <w:noProof/>
              </w:rPr>
              <w:t xml:space="preserve">Added additional </w:t>
            </w:r>
            <w:r w:rsidR="00351CC1">
              <w:rPr>
                <w:i/>
                <w:noProof/>
              </w:rPr>
              <w:t xml:space="preserve">if </w:t>
            </w:r>
            <w:r w:rsidR="00351CC1">
              <w:rPr>
                <w:noProof/>
              </w:rPr>
              <w:t>statement to check</w:t>
            </w:r>
            <w:r>
              <w:rPr>
                <w:noProof/>
              </w:rPr>
              <w:t xml:space="preserve"> </w:t>
            </w:r>
            <w:r w:rsidR="00351CC1">
              <w:rPr>
                <w:noProof/>
              </w:rPr>
              <w:t xml:space="preserve">that </w:t>
            </w:r>
            <w:r w:rsidR="00351CC1" w:rsidRPr="00351CC1">
              <w:rPr>
                <w:i/>
                <w:noProof/>
              </w:rPr>
              <w:t>p_ServerAddrInfo</w:t>
            </w:r>
            <w:r w:rsidR="00351CC1">
              <w:rPr>
                <w:i/>
                <w:noProof/>
              </w:rPr>
              <w:t xml:space="preserve"> contains </w:t>
            </w:r>
            <w:r w:rsidR="00351CC1" w:rsidRPr="00351CC1">
              <w:rPr>
                <w:noProof/>
              </w:rPr>
              <w:t>any value.</w:t>
            </w:r>
          </w:p>
        </w:tc>
      </w:tr>
      <w:tr w:rsidR="00FA09B0" w:rsidRPr="00647F8D" w14:paraId="4CF0ECF3"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044B9F76" w14:textId="77777777" w:rsidR="00FA09B0" w:rsidRDefault="00FA09B0" w:rsidP="00633BD1">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643128A3" w14:textId="762CF057" w:rsidR="00FA09B0" w:rsidRDefault="00FA09B0" w:rsidP="00633BD1">
            <w:pPr>
              <w:spacing w:after="0"/>
              <w:rPr>
                <w:rFonts w:ascii="Arial" w:hAnsi="Arial" w:cs="Arial"/>
                <w:noProof/>
                <w:lang w:val="en-US"/>
              </w:rPr>
            </w:pPr>
            <w:r>
              <w:rPr>
                <w:rFonts w:ascii="Arial" w:hAnsi="Arial" w:cs="Arial"/>
                <w:noProof/>
                <w:lang w:val="en-US"/>
              </w:rPr>
              <w:t>Common\I</w:t>
            </w:r>
            <w:r w:rsidR="00351CC1">
              <w:rPr>
                <w:rFonts w:ascii="Arial" w:hAnsi="Arial" w:cs="Arial"/>
                <w:noProof/>
                <w:lang w:val="en-US"/>
              </w:rPr>
              <w:t>P_PTC</w:t>
            </w:r>
            <w:r>
              <w:rPr>
                <w:rFonts w:ascii="Arial" w:hAnsi="Arial" w:cs="Arial"/>
                <w:noProof/>
                <w:lang w:val="en-US"/>
              </w:rPr>
              <w:t>\</w:t>
            </w:r>
            <w:r w:rsidR="00351CC1">
              <w:rPr>
                <w:rFonts w:ascii="Arial" w:hAnsi="Arial" w:cs="Arial"/>
                <w:noProof/>
                <w:lang w:val="en-US"/>
              </w:rPr>
              <w:t xml:space="preserve"> IP_PTC_Main</w:t>
            </w:r>
            <w:r>
              <w:rPr>
                <w:rFonts w:ascii="Arial" w:hAnsi="Arial" w:cs="Arial"/>
                <w:noProof/>
                <w:lang w:val="en-US"/>
              </w:rPr>
              <w:t>.ttcn</w:t>
            </w:r>
          </w:p>
        </w:tc>
      </w:tr>
      <w:tr w:rsidR="00FA09B0" w14:paraId="6D1F37C6"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51BF0A28" w14:textId="77777777" w:rsidR="00FA09B0" w:rsidRDefault="00FA09B0" w:rsidP="00633BD1">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8F57F3E" w14:textId="77777777" w:rsidR="00FA09B0" w:rsidRDefault="00FA09B0" w:rsidP="00633BD1">
            <w:pPr>
              <w:rPr>
                <w:rFonts w:ascii="Arial" w:hAnsi="Arial"/>
                <w:highlight w:val="cyan"/>
              </w:rPr>
            </w:pPr>
          </w:p>
        </w:tc>
      </w:tr>
    </w:tbl>
    <w:p w14:paraId="61ABA75B" w14:textId="77777777" w:rsidR="00FA09B0" w:rsidRDefault="00FA09B0" w:rsidP="00FA09B0">
      <w:pPr>
        <w:rPr>
          <w:noProof/>
        </w:rPr>
      </w:pPr>
    </w:p>
    <w:p w14:paraId="114034CA" w14:textId="77777777" w:rsidR="00FA09B0" w:rsidRDefault="00FA09B0" w:rsidP="00FA09B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FA09B0" w14:paraId="6EEBD056" w14:textId="77777777" w:rsidTr="00633BD1">
        <w:tc>
          <w:tcPr>
            <w:tcW w:w="9855" w:type="dxa"/>
            <w:tcBorders>
              <w:top w:val="single" w:sz="4" w:space="0" w:color="auto"/>
              <w:left w:val="single" w:sz="4" w:space="0" w:color="auto"/>
              <w:bottom w:val="nil"/>
              <w:right w:val="single" w:sz="4" w:space="0" w:color="auto"/>
            </w:tcBorders>
          </w:tcPr>
          <w:p w14:paraId="6735DDFB" w14:textId="77777777" w:rsidR="00FA09B0" w:rsidRDefault="00FA09B0" w:rsidP="00633BD1">
            <w:pPr>
              <w:spacing w:after="0"/>
              <w:rPr>
                <w:rFonts w:ascii="Arial" w:hAnsi="Arial"/>
                <w:b/>
                <w:lang w:eastAsia="en-GB"/>
              </w:rPr>
            </w:pPr>
            <w:r>
              <w:rPr>
                <w:rFonts w:ascii="Arial" w:hAnsi="Arial"/>
                <w:b/>
                <w:lang w:eastAsia="en-GB"/>
              </w:rPr>
              <w:t>&lt;&lt;SKIPPED CODE&gt;&gt;</w:t>
            </w:r>
          </w:p>
          <w:p w14:paraId="38C343AC" w14:textId="77777777" w:rsidR="00FA09B0" w:rsidRPr="00FA09B0" w:rsidRDefault="00FA09B0" w:rsidP="00FA09B0">
            <w:pPr>
              <w:spacing w:after="0"/>
              <w:rPr>
                <w:rFonts w:ascii="Arial" w:hAnsi="Arial"/>
                <w:lang w:eastAsia="en-GB"/>
              </w:rPr>
            </w:pPr>
            <w:r w:rsidRPr="00FA09B0">
              <w:rPr>
                <w:rFonts w:ascii="Arial" w:hAnsi="Arial"/>
                <w:lang w:eastAsia="en-GB"/>
              </w:rPr>
              <w:t xml:space="preserve">  function </w:t>
            </w:r>
            <w:bookmarkStart w:id="19" w:name="_Hlk107388378"/>
            <w:r w:rsidRPr="00FA09B0">
              <w:rPr>
                <w:rFonts w:ascii="Arial" w:hAnsi="Arial"/>
                <w:lang w:eastAsia="en-GB"/>
              </w:rPr>
              <w:t>fl_AddrServerArray_GetAddrServer</w:t>
            </w:r>
            <w:bookmarkEnd w:id="19"/>
            <w:r w:rsidRPr="00FA09B0">
              <w:rPr>
                <w:rFonts w:ascii="Arial" w:hAnsi="Arial"/>
                <w:lang w:eastAsia="en-GB"/>
              </w:rPr>
              <w:t>(IP_AddrServerArray_Type p_AddrServerArray,</w:t>
            </w:r>
          </w:p>
          <w:p w14:paraId="36080137" w14:textId="77777777" w:rsidR="00FA09B0" w:rsidRPr="00FA09B0" w:rsidRDefault="00FA09B0" w:rsidP="00FA09B0">
            <w:pPr>
              <w:spacing w:after="0"/>
              <w:rPr>
                <w:rFonts w:ascii="Arial" w:hAnsi="Arial"/>
                <w:lang w:eastAsia="en-GB"/>
              </w:rPr>
            </w:pPr>
            <w:r w:rsidRPr="00FA09B0">
              <w:rPr>
                <w:rFonts w:ascii="Arial" w:hAnsi="Arial"/>
                <w:lang w:eastAsia="en-GB"/>
              </w:rPr>
              <w:t xml:space="preserve">                                            IP_AddrInfo_Type p_ServerAddrInfo) return template (omit) AddrServerInfo_Type</w:t>
            </w:r>
          </w:p>
          <w:p w14:paraId="6C236BC0" w14:textId="77777777" w:rsidR="00FA09B0" w:rsidRPr="00FA09B0" w:rsidRDefault="00FA09B0" w:rsidP="00FA09B0">
            <w:pPr>
              <w:spacing w:after="0"/>
              <w:rPr>
                <w:rFonts w:ascii="Arial" w:hAnsi="Arial"/>
                <w:lang w:eastAsia="en-GB"/>
              </w:rPr>
            </w:pPr>
            <w:r w:rsidRPr="00FA09B0">
              <w:rPr>
                <w:rFonts w:ascii="Arial" w:hAnsi="Arial"/>
                <w:lang w:eastAsia="en-GB"/>
              </w:rPr>
              <w:t xml:space="preserve">  { /* @sic R5-145754: new generic function sic@ */</w:t>
            </w:r>
          </w:p>
          <w:p w14:paraId="25E99D9C" w14:textId="77777777" w:rsidR="00FA09B0" w:rsidRPr="00FA09B0" w:rsidRDefault="00FA09B0" w:rsidP="00FA09B0">
            <w:pPr>
              <w:spacing w:after="0"/>
              <w:rPr>
                <w:rFonts w:ascii="Arial" w:hAnsi="Arial"/>
                <w:lang w:eastAsia="en-GB"/>
              </w:rPr>
            </w:pPr>
            <w:r w:rsidRPr="00FA09B0">
              <w:rPr>
                <w:rFonts w:ascii="Arial" w:hAnsi="Arial"/>
                <w:lang w:eastAsia="en-GB"/>
              </w:rPr>
              <w:t xml:space="preserve">    var integer i;</w:t>
            </w:r>
          </w:p>
          <w:p w14:paraId="0E504311" w14:textId="77777777" w:rsidR="00FA09B0" w:rsidRPr="00FA09B0" w:rsidRDefault="00FA09B0" w:rsidP="00FA09B0">
            <w:pPr>
              <w:spacing w:after="0"/>
              <w:rPr>
                <w:rFonts w:ascii="Arial" w:hAnsi="Arial"/>
                <w:lang w:eastAsia="en-GB"/>
              </w:rPr>
            </w:pPr>
          </w:p>
          <w:p w14:paraId="38298B0A" w14:textId="77777777" w:rsidR="00FA09B0" w:rsidRPr="00FA09B0" w:rsidRDefault="00FA09B0" w:rsidP="00FA09B0">
            <w:pPr>
              <w:spacing w:after="0"/>
              <w:rPr>
                <w:rFonts w:ascii="Arial" w:hAnsi="Arial"/>
                <w:lang w:eastAsia="en-GB"/>
              </w:rPr>
            </w:pPr>
            <w:r w:rsidRPr="00FA09B0">
              <w:rPr>
                <w:rFonts w:ascii="Arial" w:hAnsi="Arial"/>
                <w:lang w:eastAsia="en-GB"/>
              </w:rPr>
              <w:t xml:space="preserve">    for (i:=0; i &lt; lengthof(p_AddrServerArray); i := i + 1) {</w:t>
            </w:r>
          </w:p>
          <w:p w14:paraId="2CC7CA63" w14:textId="77777777" w:rsidR="00FA09B0" w:rsidRPr="00FA09B0" w:rsidRDefault="00FA09B0" w:rsidP="00FA09B0">
            <w:pPr>
              <w:spacing w:after="0"/>
              <w:rPr>
                <w:rFonts w:ascii="Arial" w:hAnsi="Arial"/>
                <w:lang w:eastAsia="en-GB"/>
              </w:rPr>
            </w:pPr>
            <w:r w:rsidRPr="00FA09B0">
              <w:rPr>
                <w:rFonts w:ascii="Arial" w:hAnsi="Arial"/>
                <w:lang w:eastAsia="en-GB"/>
              </w:rPr>
              <w:t xml:space="preserve">      if (f_IMS_IpAddrMatch(p_ServerAddrInfo, p_AddrServerArray[i].ServerAddr)) {</w:t>
            </w:r>
          </w:p>
          <w:p w14:paraId="07AC03F2" w14:textId="77777777" w:rsidR="00FA09B0" w:rsidRPr="00FA09B0" w:rsidRDefault="00FA09B0" w:rsidP="00FA09B0">
            <w:pPr>
              <w:spacing w:after="0"/>
              <w:rPr>
                <w:rFonts w:ascii="Arial" w:hAnsi="Arial"/>
                <w:lang w:eastAsia="en-GB"/>
              </w:rPr>
            </w:pPr>
            <w:r w:rsidRPr="00FA09B0">
              <w:rPr>
                <w:rFonts w:ascii="Arial" w:hAnsi="Arial"/>
                <w:lang w:eastAsia="en-GB"/>
              </w:rPr>
              <w:t xml:space="preserve">        return p_AddrServerArray[i];</w:t>
            </w:r>
          </w:p>
          <w:p w14:paraId="6D20156E" w14:textId="77777777" w:rsidR="00FA09B0" w:rsidRPr="00FA09B0" w:rsidRDefault="00FA09B0" w:rsidP="00FA09B0">
            <w:pPr>
              <w:spacing w:after="0"/>
              <w:rPr>
                <w:rFonts w:ascii="Arial" w:hAnsi="Arial"/>
                <w:lang w:eastAsia="en-GB"/>
              </w:rPr>
            </w:pPr>
            <w:r w:rsidRPr="00FA09B0">
              <w:rPr>
                <w:rFonts w:ascii="Arial" w:hAnsi="Arial"/>
                <w:lang w:eastAsia="en-GB"/>
              </w:rPr>
              <w:t xml:space="preserve">      }</w:t>
            </w:r>
          </w:p>
          <w:p w14:paraId="02E317D9" w14:textId="77777777" w:rsidR="00FA09B0" w:rsidRPr="00FA09B0" w:rsidRDefault="00FA09B0" w:rsidP="00FA09B0">
            <w:pPr>
              <w:spacing w:after="0"/>
              <w:rPr>
                <w:rFonts w:ascii="Arial" w:hAnsi="Arial"/>
                <w:lang w:eastAsia="en-GB"/>
              </w:rPr>
            </w:pPr>
            <w:r w:rsidRPr="00FA09B0">
              <w:rPr>
                <w:rFonts w:ascii="Arial" w:hAnsi="Arial"/>
                <w:lang w:eastAsia="en-GB"/>
              </w:rPr>
              <w:t xml:space="preserve">    }</w:t>
            </w:r>
          </w:p>
          <w:p w14:paraId="5D168F1C" w14:textId="77777777" w:rsidR="00FA09B0" w:rsidRPr="00FA09B0" w:rsidRDefault="00FA09B0" w:rsidP="00FA09B0">
            <w:pPr>
              <w:spacing w:after="0"/>
              <w:rPr>
                <w:rFonts w:ascii="Arial" w:hAnsi="Arial"/>
                <w:lang w:eastAsia="en-GB"/>
              </w:rPr>
            </w:pPr>
            <w:r w:rsidRPr="00FA09B0">
              <w:rPr>
                <w:rFonts w:ascii="Arial" w:hAnsi="Arial"/>
                <w:lang w:eastAsia="en-GB"/>
              </w:rPr>
              <w:t xml:space="preserve">    FatalError(__FILE__, __LINE__, "No address server found matching given server address");</w:t>
            </w:r>
          </w:p>
          <w:p w14:paraId="457D169E" w14:textId="77777777" w:rsidR="00FA09B0" w:rsidRPr="00FA09B0" w:rsidRDefault="00FA09B0" w:rsidP="00FA09B0">
            <w:pPr>
              <w:spacing w:after="0"/>
              <w:rPr>
                <w:rFonts w:ascii="Arial" w:hAnsi="Arial"/>
                <w:lang w:eastAsia="en-GB"/>
              </w:rPr>
            </w:pPr>
            <w:r w:rsidRPr="00FA09B0">
              <w:rPr>
                <w:rFonts w:ascii="Arial" w:hAnsi="Arial"/>
                <w:lang w:eastAsia="en-GB"/>
              </w:rPr>
              <w:t xml:space="preserve">    return omit;</w:t>
            </w:r>
          </w:p>
          <w:p w14:paraId="79A93B09" w14:textId="77777777" w:rsidR="00FA09B0" w:rsidRDefault="00FA09B0" w:rsidP="00FA09B0">
            <w:pPr>
              <w:spacing w:after="0"/>
              <w:rPr>
                <w:rFonts w:ascii="Arial" w:hAnsi="Arial"/>
                <w:lang w:eastAsia="en-GB"/>
              </w:rPr>
            </w:pPr>
            <w:r w:rsidRPr="00FA09B0">
              <w:rPr>
                <w:rFonts w:ascii="Arial" w:hAnsi="Arial"/>
                <w:lang w:eastAsia="en-GB"/>
              </w:rPr>
              <w:t xml:space="preserve">  }</w:t>
            </w:r>
          </w:p>
          <w:p w14:paraId="79A94C94" w14:textId="3391C116" w:rsidR="00FA09B0" w:rsidRPr="007111EE" w:rsidRDefault="00FA09B0" w:rsidP="00FA09B0">
            <w:pPr>
              <w:spacing w:after="0"/>
              <w:rPr>
                <w:rFonts w:ascii="Arial" w:hAnsi="Arial"/>
                <w:lang w:eastAsia="en-GB"/>
              </w:rPr>
            </w:pPr>
            <w:r>
              <w:rPr>
                <w:rFonts w:ascii="Arial" w:hAnsi="Arial"/>
                <w:b/>
                <w:lang w:eastAsia="en-GB"/>
              </w:rPr>
              <w:t>&lt;&lt;SKIPPED CODE&gt;&gt;</w:t>
            </w:r>
          </w:p>
        </w:tc>
      </w:tr>
      <w:tr w:rsidR="00FA09B0" w14:paraId="267B6160" w14:textId="77777777" w:rsidTr="00633BD1">
        <w:tc>
          <w:tcPr>
            <w:tcW w:w="9855" w:type="dxa"/>
            <w:tcBorders>
              <w:top w:val="nil"/>
              <w:left w:val="single" w:sz="4" w:space="0" w:color="auto"/>
              <w:bottom w:val="single" w:sz="4" w:space="0" w:color="auto"/>
              <w:right w:val="single" w:sz="4" w:space="0" w:color="auto"/>
            </w:tcBorders>
          </w:tcPr>
          <w:p w14:paraId="67A455C5" w14:textId="77777777" w:rsidR="00FA09B0" w:rsidRDefault="00FA09B0" w:rsidP="00633BD1">
            <w:pPr>
              <w:spacing w:after="0"/>
              <w:rPr>
                <w:rFonts w:ascii="Arial" w:hAnsi="Arial"/>
                <w:b/>
                <w:lang w:eastAsia="en-GB"/>
              </w:rPr>
            </w:pPr>
          </w:p>
        </w:tc>
      </w:tr>
    </w:tbl>
    <w:p w14:paraId="66536E8C" w14:textId="77777777" w:rsidR="00FA09B0" w:rsidRDefault="00FA09B0" w:rsidP="00FA09B0">
      <w:pPr>
        <w:spacing w:after="0"/>
        <w:rPr>
          <w:rFonts w:ascii="Arial" w:hAnsi="Arial"/>
          <w:b/>
          <w:lang w:eastAsia="en-GB"/>
        </w:rPr>
      </w:pPr>
    </w:p>
    <w:p w14:paraId="29C4E66C" w14:textId="77777777" w:rsidR="00FA09B0" w:rsidRDefault="00FA09B0" w:rsidP="00FA09B0">
      <w:pPr>
        <w:spacing w:after="0"/>
        <w:rPr>
          <w:rFonts w:ascii="Arial" w:hAnsi="Arial"/>
          <w:b/>
          <w:lang w:eastAsia="en-GB"/>
        </w:rPr>
      </w:pPr>
    </w:p>
    <w:p w14:paraId="01C896DA" w14:textId="77777777" w:rsidR="00FA09B0" w:rsidRDefault="00FA09B0" w:rsidP="00FA09B0">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FA09B0" w14:paraId="49D04CDB" w14:textId="77777777" w:rsidTr="00633BD1">
        <w:tc>
          <w:tcPr>
            <w:tcW w:w="9855" w:type="dxa"/>
            <w:tcBorders>
              <w:top w:val="single" w:sz="4" w:space="0" w:color="auto"/>
              <w:left w:val="single" w:sz="4" w:space="0" w:color="auto"/>
              <w:bottom w:val="single" w:sz="4" w:space="0" w:color="auto"/>
              <w:right w:val="single" w:sz="4" w:space="0" w:color="auto"/>
            </w:tcBorders>
          </w:tcPr>
          <w:p w14:paraId="074FE5F7" w14:textId="77777777" w:rsidR="00FA09B0" w:rsidRDefault="00FA09B0" w:rsidP="00633BD1">
            <w:pPr>
              <w:spacing w:after="0"/>
              <w:rPr>
                <w:rFonts w:ascii="Arial" w:hAnsi="Arial"/>
                <w:b/>
                <w:lang w:eastAsia="en-GB"/>
              </w:rPr>
            </w:pPr>
            <w:r>
              <w:rPr>
                <w:rFonts w:ascii="Arial" w:hAnsi="Arial"/>
                <w:b/>
                <w:lang w:eastAsia="en-GB"/>
              </w:rPr>
              <w:t>&lt;&lt;SKIPPED CODE&gt;&gt;</w:t>
            </w:r>
          </w:p>
          <w:p w14:paraId="4D5C0EDF" w14:textId="77777777" w:rsidR="00FA09B0" w:rsidRPr="00FA09B0" w:rsidRDefault="00FA09B0" w:rsidP="00FA09B0">
            <w:pPr>
              <w:spacing w:after="0"/>
              <w:rPr>
                <w:rFonts w:ascii="Arial" w:hAnsi="Arial"/>
                <w:lang w:eastAsia="en-GB"/>
              </w:rPr>
            </w:pPr>
            <w:r w:rsidRPr="00FA09B0">
              <w:rPr>
                <w:rFonts w:ascii="Arial" w:hAnsi="Arial"/>
                <w:lang w:eastAsia="en-GB"/>
              </w:rPr>
              <w:t xml:space="preserve">  function fl_AddrServerArray_GetAddrServer(IP_AddrServerArray_Type p_AddrServerArray,</w:t>
            </w:r>
          </w:p>
          <w:p w14:paraId="5FB36C3C" w14:textId="77777777" w:rsidR="00FA09B0" w:rsidRPr="00FA09B0" w:rsidRDefault="00FA09B0" w:rsidP="00FA09B0">
            <w:pPr>
              <w:spacing w:after="0"/>
              <w:rPr>
                <w:rFonts w:ascii="Arial" w:hAnsi="Arial"/>
                <w:lang w:eastAsia="en-GB"/>
              </w:rPr>
            </w:pPr>
            <w:r w:rsidRPr="00FA09B0">
              <w:rPr>
                <w:rFonts w:ascii="Arial" w:hAnsi="Arial"/>
                <w:lang w:eastAsia="en-GB"/>
              </w:rPr>
              <w:t xml:space="preserve">                                            IP_AddrInfo_Type p_ServerAddrInfo) return template (omit) AddrServerInfo_Type</w:t>
            </w:r>
          </w:p>
          <w:p w14:paraId="014C10DE" w14:textId="77777777" w:rsidR="00FA09B0" w:rsidRPr="00FA09B0" w:rsidRDefault="00FA09B0" w:rsidP="00FA09B0">
            <w:pPr>
              <w:spacing w:after="0"/>
              <w:rPr>
                <w:rFonts w:ascii="Arial" w:hAnsi="Arial"/>
                <w:lang w:eastAsia="en-GB"/>
              </w:rPr>
            </w:pPr>
            <w:r w:rsidRPr="00FA09B0">
              <w:rPr>
                <w:rFonts w:ascii="Arial" w:hAnsi="Arial"/>
                <w:lang w:eastAsia="en-GB"/>
              </w:rPr>
              <w:t xml:space="preserve">  { /* @sic R5-145754: new generic function sic@ */</w:t>
            </w:r>
          </w:p>
          <w:p w14:paraId="5E2FCAAC" w14:textId="77777777" w:rsidR="00FA09B0" w:rsidRPr="00FA09B0" w:rsidRDefault="00FA09B0" w:rsidP="00FA09B0">
            <w:pPr>
              <w:spacing w:after="0"/>
              <w:rPr>
                <w:rFonts w:ascii="Arial" w:hAnsi="Arial"/>
                <w:lang w:eastAsia="en-GB"/>
              </w:rPr>
            </w:pPr>
            <w:r w:rsidRPr="00FA09B0">
              <w:rPr>
                <w:rFonts w:ascii="Arial" w:hAnsi="Arial"/>
                <w:lang w:eastAsia="en-GB"/>
              </w:rPr>
              <w:t xml:space="preserve">    var integer i;</w:t>
            </w:r>
          </w:p>
          <w:p w14:paraId="6A7F00E6" w14:textId="77777777" w:rsidR="00FA09B0" w:rsidRPr="00FA09B0" w:rsidRDefault="00FA09B0" w:rsidP="00FA09B0">
            <w:pPr>
              <w:spacing w:after="0"/>
              <w:rPr>
                <w:rFonts w:ascii="Arial" w:hAnsi="Arial"/>
                <w:lang w:eastAsia="en-GB"/>
              </w:rPr>
            </w:pPr>
          </w:p>
          <w:p w14:paraId="255269BF" w14:textId="77777777" w:rsidR="00FA09B0" w:rsidRPr="00FA09B0" w:rsidRDefault="00FA09B0" w:rsidP="00FA09B0">
            <w:pPr>
              <w:spacing w:after="0"/>
              <w:rPr>
                <w:rFonts w:ascii="Arial" w:hAnsi="Arial"/>
                <w:lang w:eastAsia="en-GB"/>
              </w:rPr>
            </w:pPr>
            <w:r w:rsidRPr="00FA09B0">
              <w:rPr>
                <w:rFonts w:ascii="Arial" w:hAnsi="Arial"/>
                <w:lang w:eastAsia="en-GB"/>
              </w:rPr>
              <w:t xml:space="preserve">    for (i:=0; i &lt; lengthof(p_AddrServerArray); i := i + 1) {</w:t>
            </w:r>
          </w:p>
          <w:p w14:paraId="65AF9755" w14:textId="4BF6849C" w:rsidR="00FA09B0" w:rsidRPr="00FA09B0" w:rsidRDefault="00FA09B0" w:rsidP="00FA09B0">
            <w:pPr>
              <w:spacing w:after="0"/>
              <w:rPr>
                <w:rFonts w:ascii="Arial" w:hAnsi="Arial"/>
                <w:lang w:eastAsia="en-GB"/>
              </w:rPr>
            </w:pPr>
            <w:r w:rsidRPr="00FA09B0">
              <w:rPr>
                <w:rFonts w:ascii="Arial" w:hAnsi="Arial"/>
                <w:lang w:eastAsia="en-GB"/>
              </w:rPr>
              <w:t xml:space="preserve">      </w:t>
            </w:r>
            <w:r w:rsidRPr="00FA09B0">
              <w:rPr>
                <w:rFonts w:ascii="Arial" w:hAnsi="Arial"/>
                <w:highlight w:val="yellow"/>
                <w:lang w:eastAsia="en-GB"/>
              </w:rPr>
              <w:t xml:space="preserve">if (isvalue(p_AddrServerArray[i].ServerAddr)){ </w:t>
            </w:r>
          </w:p>
          <w:p w14:paraId="1C4D74A5" w14:textId="77777777" w:rsidR="00FA09B0" w:rsidRPr="00FA09B0" w:rsidRDefault="00FA09B0" w:rsidP="00FA09B0">
            <w:pPr>
              <w:spacing w:after="0"/>
              <w:rPr>
                <w:rFonts w:ascii="Arial" w:hAnsi="Arial"/>
                <w:lang w:eastAsia="en-GB"/>
              </w:rPr>
            </w:pPr>
            <w:r w:rsidRPr="00FA09B0">
              <w:rPr>
                <w:rFonts w:ascii="Arial" w:hAnsi="Arial"/>
                <w:lang w:eastAsia="en-GB"/>
              </w:rPr>
              <w:t xml:space="preserve">         if (f_IMS_IpAddrMatch(p_ServerAddrInfo, p_AddrServerArray[i].ServerAddr)) {</w:t>
            </w:r>
          </w:p>
          <w:p w14:paraId="62808C78" w14:textId="77777777" w:rsidR="00FA09B0" w:rsidRPr="00FA09B0" w:rsidRDefault="00FA09B0" w:rsidP="00FA09B0">
            <w:pPr>
              <w:spacing w:after="0"/>
              <w:rPr>
                <w:rFonts w:ascii="Arial" w:hAnsi="Arial"/>
                <w:lang w:eastAsia="en-GB"/>
              </w:rPr>
            </w:pPr>
            <w:r w:rsidRPr="00FA09B0">
              <w:rPr>
                <w:rFonts w:ascii="Arial" w:hAnsi="Arial"/>
                <w:lang w:eastAsia="en-GB"/>
              </w:rPr>
              <w:t xml:space="preserve">           return p_AddrServerArray[i];</w:t>
            </w:r>
          </w:p>
          <w:p w14:paraId="7899D013" w14:textId="77777777" w:rsidR="00FA09B0" w:rsidRPr="00FA09B0" w:rsidRDefault="00FA09B0" w:rsidP="00FA09B0">
            <w:pPr>
              <w:spacing w:after="0"/>
              <w:rPr>
                <w:rFonts w:ascii="Arial" w:hAnsi="Arial"/>
                <w:lang w:eastAsia="en-GB"/>
              </w:rPr>
            </w:pPr>
            <w:r w:rsidRPr="00FA09B0">
              <w:rPr>
                <w:rFonts w:ascii="Arial" w:hAnsi="Arial"/>
                <w:lang w:eastAsia="en-GB"/>
              </w:rPr>
              <w:t xml:space="preserve">         </w:t>
            </w:r>
            <w:r w:rsidRPr="00FA09B0">
              <w:rPr>
                <w:rFonts w:ascii="Arial" w:hAnsi="Arial"/>
                <w:highlight w:val="yellow"/>
                <w:lang w:eastAsia="en-GB"/>
              </w:rPr>
              <w:t>}</w:t>
            </w:r>
          </w:p>
          <w:p w14:paraId="3FD06C1A" w14:textId="77777777" w:rsidR="00FA09B0" w:rsidRPr="00FA09B0" w:rsidRDefault="00FA09B0" w:rsidP="00FA09B0">
            <w:pPr>
              <w:spacing w:after="0"/>
              <w:rPr>
                <w:rFonts w:ascii="Arial" w:hAnsi="Arial"/>
                <w:lang w:eastAsia="en-GB"/>
              </w:rPr>
            </w:pPr>
            <w:r w:rsidRPr="00FA09B0">
              <w:rPr>
                <w:rFonts w:ascii="Arial" w:hAnsi="Arial"/>
                <w:lang w:eastAsia="en-GB"/>
              </w:rPr>
              <w:t xml:space="preserve">      }    </w:t>
            </w:r>
          </w:p>
          <w:p w14:paraId="39CFFD62" w14:textId="77777777" w:rsidR="00FA09B0" w:rsidRPr="00FA09B0" w:rsidRDefault="00FA09B0" w:rsidP="00FA09B0">
            <w:pPr>
              <w:spacing w:after="0"/>
              <w:rPr>
                <w:rFonts w:ascii="Arial" w:hAnsi="Arial"/>
                <w:lang w:eastAsia="en-GB"/>
              </w:rPr>
            </w:pPr>
            <w:r w:rsidRPr="00FA09B0">
              <w:rPr>
                <w:rFonts w:ascii="Arial" w:hAnsi="Arial"/>
                <w:lang w:eastAsia="en-GB"/>
              </w:rPr>
              <w:t xml:space="preserve">    }</w:t>
            </w:r>
          </w:p>
          <w:p w14:paraId="7B386D91" w14:textId="77777777" w:rsidR="00FA09B0" w:rsidRPr="00FA09B0" w:rsidRDefault="00FA09B0" w:rsidP="00FA09B0">
            <w:pPr>
              <w:spacing w:after="0"/>
              <w:rPr>
                <w:rFonts w:ascii="Arial" w:hAnsi="Arial"/>
                <w:lang w:eastAsia="en-GB"/>
              </w:rPr>
            </w:pPr>
            <w:r w:rsidRPr="00FA09B0">
              <w:rPr>
                <w:rFonts w:ascii="Arial" w:hAnsi="Arial"/>
                <w:lang w:eastAsia="en-GB"/>
              </w:rPr>
              <w:t xml:space="preserve">    FatalError(__FILE__, __LINE__, "No address server found matching given server address");</w:t>
            </w:r>
          </w:p>
          <w:p w14:paraId="3ED05321" w14:textId="77777777" w:rsidR="00FA09B0" w:rsidRPr="00FA09B0" w:rsidRDefault="00FA09B0" w:rsidP="00FA09B0">
            <w:pPr>
              <w:spacing w:after="0"/>
              <w:rPr>
                <w:rFonts w:ascii="Arial" w:hAnsi="Arial"/>
                <w:lang w:eastAsia="en-GB"/>
              </w:rPr>
            </w:pPr>
            <w:r w:rsidRPr="00FA09B0">
              <w:rPr>
                <w:rFonts w:ascii="Arial" w:hAnsi="Arial"/>
                <w:lang w:eastAsia="en-GB"/>
              </w:rPr>
              <w:t xml:space="preserve">    return omit;</w:t>
            </w:r>
          </w:p>
          <w:p w14:paraId="3D2183F6" w14:textId="5911F1C7" w:rsidR="00FA09B0" w:rsidRDefault="00FA09B0" w:rsidP="00FA09B0">
            <w:pPr>
              <w:spacing w:after="0"/>
              <w:rPr>
                <w:rFonts w:ascii="Arial" w:hAnsi="Arial"/>
                <w:b/>
                <w:lang w:eastAsia="en-GB"/>
              </w:rPr>
            </w:pPr>
            <w:r w:rsidRPr="00FA09B0">
              <w:rPr>
                <w:rFonts w:ascii="Arial" w:hAnsi="Arial"/>
                <w:lang w:eastAsia="en-GB"/>
              </w:rPr>
              <w:t xml:space="preserve">  }</w:t>
            </w:r>
            <w:r>
              <w:rPr>
                <w:rFonts w:ascii="Arial" w:hAnsi="Arial"/>
                <w:b/>
                <w:lang w:eastAsia="en-GB"/>
              </w:rPr>
              <w:t>&lt;&lt;SKIPPED CODE&gt;&gt;</w:t>
            </w:r>
          </w:p>
        </w:tc>
      </w:tr>
    </w:tbl>
    <w:p w14:paraId="67FBB35F" w14:textId="77777777" w:rsidR="001E41F3" w:rsidRPr="00247A0D" w:rsidRDefault="001E41F3" w:rsidP="00247A0D">
      <w:pPr>
        <w:pStyle w:val="Title"/>
        <w:jc w:val="left"/>
        <w:rPr>
          <w:noProof/>
          <w:lang w:val="en-US"/>
        </w:rPr>
      </w:pPr>
    </w:p>
    <w:sectPr w:rsidR="001E41F3" w:rsidRPr="00247A0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2350B" w14:textId="77777777" w:rsidR="002B739E" w:rsidRDefault="002B739E">
      <w:r>
        <w:separator/>
      </w:r>
    </w:p>
  </w:endnote>
  <w:endnote w:type="continuationSeparator" w:id="0">
    <w:p w14:paraId="00438A7A" w14:textId="77777777" w:rsidR="002B739E" w:rsidRDefault="002B7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0A596" w14:textId="77777777" w:rsidR="00351CC1" w:rsidRDefault="00351C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8159D" w14:textId="77777777" w:rsidR="00351CC1" w:rsidRDefault="00351C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2118C" w14:textId="77777777" w:rsidR="00351CC1" w:rsidRDefault="00351C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091DE" w14:textId="77777777" w:rsidR="002B739E" w:rsidRDefault="002B739E">
      <w:r>
        <w:separator/>
      </w:r>
    </w:p>
  </w:footnote>
  <w:footnote w:type="continuationSeparator" w:id="0">
    <w:p w14:paraId="2E4FE56E" w14:textId="77777777" w:rsidR="002B739E" w:rsidRDefault="002B7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24668EE5" w:rsidR="002057B1" w:rsidRDefault="002057B1">
    <w:r>
      <w:t xml:space="preserve">Page </w:t>
    </w:r>
    <w:r>
      <w:fldChar w:fldCharType="begin"/>
    </w:r>
    <w:r>
      <w:instrText>PAGE</w:instrText>
    </w:r>
    <w:r>
      <w:fldChar w:fldCharType="separate"/>
    </w:r>
    <w:r>
      <w:rPr>
        <w:noProof/>
      </w:rPr>
      <w:t>1</w:t>
    </w:r>
    <w:r>
      <w:rPr>
        <w:noProof/>
      </w:rPr>
      <w:fldChar w:fldCharType="end"/>
    </w:r>
    <w:r>
      <w:br/>
    </w:r>
    <w:r w:rsidR="00552C20" w:rsidRPr="002D3E8C">
      <w:rPr>
        <w:noProof/>
        <w:lang w:val="de-DE"/>
      </w:rPr>
      <mc:AlternateContent>
        <mc:Choice Requires="wps">
          <w:drawing>
            <wp:anchor distT="0" distB="0" distL="114300" distR="114300" simplePos="0" relativeHeight="251663360" behindDoc="0" locked="1" layoutInCell="1" allowOverlap="1" wp14:anchorId="0D84BB30" wp14:editId="380DEBAB">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86671979"/>
                          </w:sdtPr>
                          <w:sdtEndPr>
                            <w:rPr>
                              <w:rStyle w:val="DefaultParagraphFont"/>
                              <w:b w:val="0"/>
                              <w:bCs w:val="0"/>
                              <w:caps w:val="0"/>
                              <w:color w:val="auto"/>
                              <w:spacing w:val="0"/>
                            </w:rPr>
                          </w:sdtEndPr>
                          <w:sdtContent>
                            <w:p w14:paraId="2A531CED" w14:textId="2E08E0E4"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84BB3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386671979"/>
                    </w:sdtPr>
                    <w:sdtEndPr>
                      <w:rPr>
                        <w:rStyle w:val="DefaultParagraphFont"/>
                        <w:b w:val="0"/>
                        <w:bCs w:val="0"/>
                        <w:caps w:val="0"/>
                        <w:color w:val="auto"/>
                        <w:spacing w:val="0"/>
                      </w:rPr>
                    </w:sdtEndPr>
                    <w:sdtContent>
                      <w:p w14:paraId="2A531CED" w14:textId="2E08E0E4"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19417" w14:textId="0291645D" w:rsidR="00351CC1" w:rsidRDefault="00552C20">
    <w:pPr>
      <w:pStyle w:val="Header"/>
    </w:pPr>
    <w:r w:rsidRPr="002D3E8C">
      <w:rPr>
        <w:lang w:val="de-DE"/>
      </w:rPr>
      <mc:AlternateContent>
        <mc:Choice Requires="wps">
          <w:drawing>
            <wp:anchor distT="0" distB="0" distL="114300" distR="114300" simplePos="0" relativeHeight="251659264" behindDoc="0" locked="1" layoutInCell="1" allowOverlap="1" wp14:anchorId="1EC3F1A5" wp14:editId="5E1A00B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7E726D9F" w14:textId="7449A342"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C3F1A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7E726D9F" w14:textId="7449A342"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E0981" w14:textId="125171EE" w:rsidR="00351CC1" w:rsidRDefault="00552C20">
    <w:pPr>
      <w:pStyle w:val="Header"/>
    </w:pPr>
    <w:r w:rsidRPr="002D3E8C">
      <w:rPr>
        <w:lang w:val="de-DE"/>
      </w:rPr>
      <mc:AlternateContent>
        <mc:Choice Requires="wps">
          <w:drawing>
            <wp:anchor distT="0" distB="0" distL="114300" distR="114300" simplePos="0" relativeHeight="251661312" behindDoc="0" locked="1" layoutInCell="1" allowOverlap="1" wp14:anchorId="598C755A" wp14:editId="7C7ED8E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76512341"/>
                          </w:sdtPr>
                          <w:sdtEndPr>
                            <w:rPr>
                              <w:rStyle w:val="DefaultParagraphFont"/>
                              <w:b w:val="0"/>
                              <w:bCs w:val="0"/>
                              <w:caps w:val="0"/>
                              <w:color w:val="auto"/>
                              <w:spacing w:val="0"/>
                            </w:rPr>
                          </w:sdtEndPr>
                          <w:sdtContent>
                            <w:p w14:paraId="1AD6B4EF" w14:textId="6DC132CF"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8C755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76512341"/>
                    </w:sdtPr>
                    <w:sdtEndPr>
                      <w:rPr>
                        <w:rStyle w:val="DefaultParagraphFont"/>
                        <w:b w:val="0"/>
                        <w:bCs w:val="0"/>
                        <w:caps w:val="0"/>
                        <w:color w:val="auto"/>
                        <w:spacing w:val="0"/>
                      </w:rPr>
                    </w:sdtEndPr>
                    <w:sdtContent>
                      <w:p w14:paraId="1AD6B4EF" w14:textId="6DC132CF"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45E71A73" w:rsidR="002057B1" w:rsidRDefault="00552C20">
    <w:pPr>
      <w:pStyle w:val="Header"/>
    </w:pPr>
    <w:r w:rsidRPr="002D3E8C">
      <w:rPr>
        <w:lang w:val="de-DE"/>
      </w:rPr>
      <mc:AlternateContent>
        <mc:Choice Requires="wps">
          <w:drawing>
            <wp:anchor distT="0" distB="0" distL="114300" distR="114300" simplePos="0" relativeHeight="251669504" behindDoc="0" locked="1" layoutInCell="1" allowOverlap="1" wp14:anchorId="4DEE9A59" wp14:editId="55A429BD">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47386101"/>
                          </w:sdtPr>
                          <w:sdtEndPr>
                            <w:rPr>
                              <w:rStyle w:val="DefaultParagraphFont"/>
                              <w:b w:val="0"/>
                              <w:bCs w:val="0"/>
                              <w:caps w:val="0"/>
                              <w:color w:val="auto"/>
                              <w:spacing w:val="0"/>
                            </w:rPr>
                          </w:sdtEndPr>
                          <w:sdtContent>
                            <w:p w14:paraId="4EB53A88" w14:textId="253C343E"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EE9A59"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247386101"/>
                    </w:sdtPr>
                    <w:sdtEndPr>
                      <w:rPr>
                        <w:rStyle w:val="DefaultParagraphFont"/>
                        <w:b w:val="0"/>
                        <w:bCs w:val="0"/>
                        <w:caps w:val="0"/>
                        <w:color w:val="auto"/>
                        <w:spacing w:val="0"/>
                      </w:rPr>
                    </w:sdtEndPr>
                    <w:sdtContent>
                      <w:p w14:paraId="4EB53A88" w14:textId="253C343E"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0375D5FC" w:rsidR="002057B1" w:rsidRDefault="002057B1">
    <w:pPr>
      <w:pStyle w:val="Header"/>
      <w:tabs>
        <w:tab w:val="right" w:pos="9639"/>
      </w:tabs>
    </w:pPr>
    <w:r>
      <w:tab/>
    </w:r>
    <w:r w:rsidR="00552C20" w:rsidRPr="002D3E8C">
      <w:rPr>
        <w:lang w:val="de-DE"/>
      </w:rPr>
      <mc:AlternateContent>
        <mc:Choice Requires="wps">
          <w:drawing>
            <wp:anchor distT="0" distB="0" distL="114300" distR="114300" simplePos="0" relativeHeight="251665408" behindDoc="0" locked="1" layoutInCell="1" allowOverlap="1" wp14:anchorId="5A9ECB0F" wp14:editId="18E0E63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04976341"/>
                          </w:sdtPr>
                          <w:sdtEndPr>
                            <w:rPr>
                              <w:rStyle w:val="DefaultParagraphFont"/>
                              <w:b w:val="0"/>
                              <w:bCs w:val="0"/>
                              <w:caps w:val="0"/>
                              <w:color w:val="auto"/>
                              <w:spacing w:val="0"/>
                            </w:rPr>
                          </w:sdtEndPr>
                          <w:sdtContent>
                            <w:p w14:paraId="735E7F72" w14:textId="64E3270C"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9ECB0F"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304976341"/>
                    </w:sdtPr>
                    <w:sdtEndPr>
                      <w:rPr>
                        <w:rStyle w:val="DefaultParagraphFont"/>
                        <w:b w:val="0"/>
                        <w:bCs w:val="0"/>
                        <w:caps w:val="0"/>
                        <w:color w:val="auto"/>
                        <w:spacing w:val="0"/>
                      </w:rPr>
                    </w:sdtEndPr>
                    <w:sdtContent>
                      <w:p w14:paraId="735E7F72" w14:textId="64E3270C"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6AF3261C" w:rsidR="002057B1" w:rsidRDefault="00552C20">
    <w:pPr>
      <w:pStyle w:val="Header"/>
    </w:pPr>
    <w:r w:rsidRPr="002D3E8C">
      <w:rPr>
        <w:lang w:val="de-DE"/>
      </w:rPr>
      <mc:AlternateContent>
        <mc:Choice Requires="wps">
          <w:drawing>
            <wp:anchor distT="0" distB="0" distL="114300" distR="114300" simplePos="0" relativeHeight="251667456" behindDoc="0" locked="1" layoutInCell="1" allowOverlap="1" wp14:anchorId="0D09E434" wp14:editId="4F84653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32430807"/>
                          </w:sdtPr>
                          <w:sdtEndPr>
                            <w:rPr>
                              <w:rStyle w:val="DefaultParagraphFont"/>
                              <w:b w:val="0"/>
                              <w:bCs w:val="0"/>
                              <w:caps w:val="0"/>
                              <w:color w:val="auto"/>
                              <w:spacing w:val="0"/>
                            </w:rPr>
                          </w:sdtEndPr>
                          <w:sdtContent>
                            <w:p w14:paraId="1DFB8AC3" w14:textId="64052FC6"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09E43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32430807"/>
                    </w:sdtPr>
                    <w:sdtEndPr>
                      <w:rPr>
                        <w:rStyle w:val="DefaultParagraphFont"/>
                        <w:b w:val="0"/>
                        <w:bCs w:val="0"/>
                        <w:caps w:val="0"/>
                        <w:color w:val="auto"/>
                        <w:spacing w:val="0"/>
                      </w:rPr>
                    </w:sdtEndPr>
                    <w:sdtContent>
                      <w:p w14:paraId="1DFB8AC3" w14:textId="64052FC6"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E331E"/>
    <w:multiLevelType w:val="hybridMultilevel"/>
    <w:tmpl w:val="0BFACC52"/>
    <w:lvl w:ilvl="0" w:tplc="12B06DDC">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B8E146B"/>
    <w:multiLevelType w:val="hybridMultilevel"/>
    <w:tmpl w:val="D494C656"/>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4DD7997"/>
    <w:multiLevelType w:val="hybridMultilevel"/>
    <w:tmpl w:val="FE00E984"/>
    <w:lvl w:ilvl="0" w:tplc="B5446654">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5"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5BC432E2"/>
    <w:multiLevelType w:val="hybridMultilevel"/>
    <w:tmpl w:val="622805D6"/>
    <w:lvl w:ilvl="0" w:tplc="512C62E4">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7"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7CF17140"/>
    <w:multiLevelType w:val="hybridMultilevel"/>
    <w:tmpl w:val="DA38416C"/>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669042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6657522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39430609">
    <w:abstractNumId w:val="1"/>
  </w:num>
  <w:num w:numId="4" w16cid:durableId="570316009">
    <w:abstractNumId w:val="7"/>
  </w:num>
  <w:num w:numId="5" w16cid:durableId="953171918">
    <w:abstractNumId w:val="0"/>
  </w:num>
  <w:num w:numId="6" w16cid:durableId="1139490298">
    <w:abstractNumId w:val="6"/>
  </w:num>
  <w:num w:numId="7" w16cid:durableId="529102174">
    <w:abstractNumId w:val="8"/>
  </w:num>
  <w:num w:numId="8" w16cid:durableId="477846301">
    <w:abstractNumId w:val="2"/>
  </w:num>
  <w:num w:numId="9" w16cid:durableId="6230745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10EA2"/>
    <w:rsid w:val="00014417"/>
    <w:rsid w:val="00014FD8"/>
    <w:rsid w:val="00020C0A"/>
    <w:rsid w:val="00022E4A"/>
    <w:rsid w:val="00023A2C"/>
    <w:rsid w:val="00025A9C"/>
    <w:rsid w:val="00032AFA"/>
    <w:rsid w:val="000332AC"/>
    <w:rsid w:val="000513D5"/>
    <w:rsid w:val="00052B7E"/>
    <w:rsid w:val="00053283"/>
    <w:rsid w:val="0005385C"/>
    <w:rsid w:val="000548E1"/>
    <w:rsid w:val="0005799C"/>
    <w:rsid w:val="00062C5F"/>
    <w:rsid w:val="0008170F"/>
    <w:rsid w:val="000870C6"/>
    <w:rsid w:val="00094232"/>
    <w:rsid w:val="00094CD2"/>
    <w:rsid w:val="000960A6"/>
    <w:rsid w:val="0009636A"/>
    <w:rsid w:val="000A4A75"/>
    <w:rsid w:val="000A5C5C"/>
    <w:rsid w:val="000A6394"/>
    <w:rsid w:val="000B168B"/>
    <w:rsid w:val="000B3B85"/>
    <w:rsid w:val="000B5B5B"/>
    <w:rsid w:val="000B7FED"/>
    <w:rsid w:val="000C038A"/>
    <w:rsid w:val="000C2897"/>
    <w:rsid w:val="000C5378"/>
    <w:rsid w:val="000C6598"/>
    <w:rsid w:val="000D189B"/>
    <w:rsid w:val="000D40E6"/>
    <w:rsid w:val="000E320B"/>
    <w:rsid w:val="00101556"/>
    <w:rsid w:val="00101917"/>
    <w:rsid w:val="00103A7D"/>
    <w:rsid w:val="001070A6"/>
    <w:rsid w:val="0011688C"/>
    <w:rsid w:val="0011735A"/>
    <w:rsid w:val="00126787"/>
    <w:rsid w:val="001400B0"/>
    <w:rsid w:val="00145D43"/>
    <w:rsid w:val="001516B4"/>
    <w:rsid w:val="0015409A"/>
    <w:rsid w:val="00155A28"/>
    <w:rsid w:val="00165F27"/>
    <w:rsid w:val="00166893"/>
    <w:rsid w:val="001676BC"/>
    <w:rsid w:val="00167BBB"/>
    <w:rsid w:val="001746B2"/>
    <w:rsid w:val="00174FA0"/>
    <w:rsid w:val="00176BE5"/>
    <w:rsid w:val="001909D2"/>
    <w:rsid w:val="00192C46"/>
    <w:rsid w:val="00194BA6"/>
    <w:rsid w:val="00196CE1"/>
    <w:rsid w:val="001A08B3"/>
    <w:rsid w:val="001A277A"/>
    <w:rsid w:val="001A32FF"/>
    <w:rsid w:val="001A7B60"/>
    <w:rsid w:val="001B1EC2"/>
    <w:rsid w:val="001B5052"/>
    <w:rsid w:val="001B52F0"/>
    <w:rsid w:val="001B7A65"/>
    <w:rsid w:val="001B7D43"/>
    <w:rsid w:val="001C1DBF"/>
    <w:rsid w:val="001C2DEE"/>
    <w:rsid w:val="001C75E8"/>
    <w:rsid w:val="001D2640"/>
    <w:rsid w:val="001D686C"/>
    <w:rsid w:val="001E41F3"/>
    <w:rsid w:val="001E5DA1"/>
    <w:rsid w:val="001F20C8"/>
    <w:rsid w:val="00200286"/>
    <w:rsid w:val="002017E2"/>
    <w:rsid w:val="0020278A"/>
    <w:rsid w:val="002057B1"/>
    <w:rsid w:val="002067A7"/>
    <w:rsid w:val="00212B63"/>
    <w:rsid w:val="00212CF9"/>
    <w:rsid w:val="00212DC0"/>
    <w:rsid w:val="002130E5"/>
    <w:rsid w:val="002224C4"/>
    <w:rsid w:val="00222692"/>
    <w:rsid w:val="00223A37"/>
    <w:rsid w:val="0022723D"/>
    <w:rsid w:val="00227619"/>
    <w:rsid w:val="0024018C"/>
    <w:rsid w:val="00247A0D"/>
    <w:rsid w:val="00250CD8"/>
    <w:rsid w:val="00250F0B"/>
    <w:rsid w:val="0026004D"/>
    <w:rsid w:val="002640DD"/>
    <w:rsid w:val="002658E6"/>
    <w:rsid w:val="00267A1C"/>
    <w:rsid w:val="002702F7"/>
    <w:rsid w:val="00271465"/>
    <w:rsid w:val="00272E2D"/>
    <w:rsid w:val="00275D12"/>
    <w:rsid w:val="00283283"/>
    <w:rsid w:val="00284791"/>
    <w:rsid w:val="0028488B"/>
    <w:rsid w:val="00284A11"/>
    <w:rsid w:val="00284FEB"/>
    <w:rsid w:val="002860C4"/>
    <w:rsid w:val="00286DE9"/>
    <w:rsid w:val="0029035C"/>
    <w:rsid w:val="002906F4"/>
    <w:rsid w:val="002A0667"/>
    <w:rsid w:val="002B0546"/>
    <w:rsid w:val="002B5741"/>
    <w:rsid w:val="002B6EC7"/>
    <w:rsid w:val="002B739E"/>
    <w:rsid w:val="002C2EC3"/>
    <w:rsid w:val="002C4220"/>
    <w:rsid w:val="002C50EA"/>
    <w:rsid w:val="002C73AF"/>
    <w:rsid w:val="002D0FB6"/>
    <w:rsid w:val="002D2D9F"/>
    <w:rsid w:val="002D4A50"/>
    <w:rsid w:val="002D7C7D"/>
    <w:rsid w:val="002E65B2"/>
    <w:rsid w:val="002E6FCB"/>
    <w:rsid w:val="002F10C7"/>
    <w:rsid w:val="002F54BD"/>
    <w:rsid w:val="00302855"/>
    <w:rsid w:val="00302C70"/>
    <w:rsid w:val="00305409"/>
    <w:rsid w:val="00305616"/>
    <w:rsid w:val="003061B9"/>
    <w:rsid w:val="00313683"/>
    <w:rsid w:val="003164C8"/>
    <w:rsid w:val="0032118D"/>
    <w:rsid w:val="00321959"/>
    <w:rsid w:val="00321F14"/>
    <w:rsid w:val="00327317"/>
    <w:rsid w:val="0033365F"/>
    <w:rsid w:val="003336EB"/>
    <w:rsid w:val="00333E67"/>
    <w:rsid w:val="003361A3"/>
    <w:rsid w:val="00336328"/>
    <w:rsid w:val="00337788"/>
    <w:rsid w:val="00337D13"/>
    <w:rsid w:val="003431B4"/>
    <w:rsid w:val="003476D1"/>
    <w:rsid w:val="00351CC1"/>
    <w:rsid w:val="00353459"/>
    <w:rsid w:val="0036017A"/>
    <w:rsid w:val="003609EF"/>
    <w:rsid w:val="0036231A"/>
    <w:rsid w:val="00374DD4"/>
    <w:rsid w:val="00375DD1"/>
    <w:rsid w:val="00377DCE"/>
    <w:rsid w:val="0038078F"/>
    <w:rsid w:val="00382B4D"/>
    <w:rsid w:val="00382EBD"/>
    <w:rsid w:val="00390996"/>
    <w:rsid w:val="00390D3A"/>
    <w:rsid w:val="0039126E"/>
    <w:rsid w:val="003941FA"/>
    <w:rsid w:val="003A0102"/>
    <w:rsid w:val="003A07CD"/>
    <w:rsid w:val="003A0FEA"/>
    <w:rsid w:val="003A26C8"/>
    <w:rsid w:val="003A3695"/>
    <w:rsid w:val="003A40FB"/>
    <w:rsid w:val="003A7B52"/>
    <w:rsid w:val="003A7D71"/>
    <w:rsid w:val="003B34F9"/>
    <w:rsid w:val="003B5696"/>
    <w:rsid w:val="003B5F68"/>
    <w:rsid w:val="003C0C00"/>
    <w:rsid w:val="003C4CE2"/>
    <w:rsid w:val="003C5557"/>
    <w:rsid w:val="003C7631"/>
    <w:rsid w:val="003C7ACB"/>
    <w:rsid w:val="003D0875"/>
    <w:rsid w:val="003D0B97"/>
    <w:rsid w:val="003D1907"/>
    <w:rsid w:val="003D37E3"/>
    <w:rsid w:val="003D5249"/>
    <w:rsid w:val="003E0920"/>
    <w:rsid w:val="003E1A36"/>
    <w:rsid w:val="003E3219"/>
    <w:rsid w:val="003E3EC2"/>
    <w:rsid w:val="003E65C3"/>
    <w:rsid w:val="003F277F"/>
    <w:rsid w:val="003F50EF"/>
    <w:rsid w:val="003F5CE9"/>
    <w:rsid w:val="00400B2B"/>
    <w:rsid w:val="004024E3"/>
    <w:rsid w:val="0040270C"/>
    <w:rsid w:val="00410371"/>
    <w:rsid w:val="0041715F"/>
    <w:rsid w:val="004240D4"/>
    <w:rsid w:val="004242F1"/>
    <w:rsid w:val="004300FB"/>
    <w:rsid w:val="00443565"/>
    <w:rsid w:val="00447EFD"/>
    <w:rsid w:val="00450B75"/>
    <w:rsid w:val="00452AA6"/>
    <w:rsid w:val="0046086D"/>
    <w:rsid w:val="0046273F"/>
    <w:rsid w:val="00465034"/>
    <w:rsid w:val="0046581F"/>
    <w:rsid w:val="004718F0"/>
    <w:rsid w:val="004719E7"/>
    <w:rsid w:val="00474242"/>
    <w:rsid w:val="00477148"/>
    <w:rsid w:val="0048440C"/>
    <w:rsid w:val="004859BC"/>
    <w:rsid w:val="004925B4"/>
    <w:rsid w:val="00495ED3"/>
    <w:rsid w:val="00497A3B"/>
    <w:rsid w:val="004A74D1"/>
    <w:rsid w:val="004A7BCB"/>
    <w:rsid w:val="004B1724"/>
    <w:rsid w:val="004B31C2"/>
    <w:rsid w:val="004B443F"/>
    <w:rsid w:val="004B4D3F"/>
    <w:rsid w:val="004B592A"/>
    <w:rsid w:val="004B75B7"/>
    <w:rsid w:val="004C33EB"/>
    <w:rsid w:val="004D03BE"/>
    <w:rsid w:val="004D7B79"/>
    <w:rsid w:val="004E173B"/>
    <w:rsid w:val="004E1C54"/>
    <w:rsid w:val="004E3E32"/>
    <w:rsid w:val="004E5526"/>
    <w:rsid w:val="004E5F3F"/>
    <w:rsid w:val="004E6D69"/>
    <w:rsid w:val="004E7CB7"/>
    <w:rsid w:val="004E7D46"/>
    <w:rsid w:val="004F6941"/>
    <w:rsid w:val="00501B87"/>
    <w:rsid w:val="005036F5"/>
    <w:rsid w:val="005053CA"/>
    <w:rsid w:val="00505425"/>
    <w:rsid w:val="0051110E"/>
    <w:rsid w:val="00512641"/>
    <w:rsid w:val="0051296C"/>
    <w:rsid w:val="00513717"/>
    <w:rsid w:val="0051580D"/>
    <w:rsid w:val="005219AC"/>
    <w:rsid w:val="00530ECA"/>
    <w:rsid w:val="005314B2"/>
    <w:rsid w:val="00534173"/>
    <w:rsid w:val="0053451B"/>
    <w:rsid w:val="005351E9"/>
    <w:rsid w:val="0054392E"/>
    <w:rsid w:val="00543D31"/>
    <w:rsid w:val="00544544"/>
    <w:rsid w:val="00547111"/>
    <w:rsid w:val="00547A6B"/>
    <w:rsid w:val="00552AC7"/>
    <w:rsid w:val="00552C20"/>
    <w:rsid w:val="005566F9"/>
    <w:rsid w:val="005568A9"/>
    <w:rsid w:val="00565D42"/>
    <w:rsid w:val="00566E0B"/>
    <w:rsid w:val="0057253B"/>
    <w:rsid w:val="00573E9D"/>
    <w:rsid w:val="00575A8F"/>
    <w:rsid w:val="00587D1B"/>
    <w:rsid w:val="00590337"/>
    <w:rsid w:val="00592D74"/>
    <w:rsid w:val="00592ECD"/>
    <w:rsid w:val="005932FA"/>
    <w:rsid w:val="00595FC1"/>
    <w:rsid w:val="0059681D"/>
    <w:rsid w:val="005A701D"/>
    <w:rsid w:val="005A7365"/>
    <w:rsid w:val="005A7798"/>
    <w:rsid w:val="005B4464"/>
    <w:rsid w:val="005B4AC9"/>
    <w:rsid w:val="005C2758"/>
    <w:rsid w:val="005C4681"/>
    <w:rsid w:val="005C54A7"/>
    <w:rsid w:val="005C6E49"/>
    <w:rsid w:val="005D20E4"/>
    <w:rsid w:val="005D4A6B"/>
    <w:rsid w:val="005D66D8"/>
    <w:rsid w:val="005E2045"/>
    <w:rsid w:val="005E2A1B"/>
    <w:rsid w:val="005E2C44"/>
    <w:rsid w:val="005E3B27"/>
    <w:rsid w:val="005F4EBC"/>
    <w:rsid w:val="00604735"/>
    <w:rsid w:val="00607310"/>
    <w:rsid w:val="0060799D"/>
    <w:rsid w:val="00607EC7"/>
    <w:rsid w:val="00607FC7"/>
    <w:rsid w:val="00621188"/>
    <w:rsid w:val="0062210C"/>
    <w:rsid w:val="00624017"/>
    <w:rsid w:val="0062480B"/>
    <w:rsid w:val="00624DA5"/>
    <w:rsid w:val="00624DA9"/>
    <w:rsid w:val="006257ED"/>
    <w:rsid w:val="006325C0"/>
    <w:rsid w:val="00634222"/>
    <w:rsid w:val="00647F8D"/>
    <w:rsid w:val="006558E7"/>
    <w:rsid w:val="006665FD"/>
    <w:rsid w:val="0067311F"/>
    <w:rsid w:val="00673479"/>
    <w:rsid w:val="00676CD0"/>
    <w:rsid w:val="00682659"/>
    <w:rsid w:val="00684C96"/>
    <w:rsid w:val="00690976"/>
    <w:rsid w:val="0069313B"/>
    <w:rsid w:val="00695808"/>
    <w:rsid w:val="006961DF"/>
    <w:rsid w:val="00696508"/>
    <w:rsid w:val="006A0CCA"/>
    <w:rsid w:val="006A53E7"/>
    <w:rsid w:val="006A6E7C"/>
    <w:rsid w:val="006B46FB"/>
    <w:rsid w:val="006C1A0D"/>
    <w:rsid w:val="006C2617"/>
    <w:rsid w:val="006C2882"/>
    <w:rsid w:val="006C3011"/>
    <w:rsid w:val="006C343C"/>
    <w:rsid w:val="006C3C95"/>
    <w:rsid w:val="006C567C"/>
    <w:rsid w:val="006C5AE7"/>
    <w:rsid w:val="006D0454"/>
    <w:rsid w:val="006D1832"/>
    <w:rsid w:val="006D2168"/>
    <w:rsid w:val="006E21FB"/>
    <w:rsid w:val="006E4E23"/>
    <w:rsid w:val="006E5F56"/>
    <w:rsid w:val="006F1C64"/>
    <w:rsid w:val="006F2177"/>
    <w:rsid w:val="006F29CF"/>
    <w:rsid w:val="006F2AAB"/>
    <w:rsid w:val="006F4767"/>
    <w:rsid w:val="007035D6"/>
    <w:rsid w:val="00705AEC"/>
    <w:rsid w:val="007111EE"/>
    <w:rsid w:val="00711AF2"/>
    <w:rsid w:val="00713526"/>
    <w:rsid w:val="007169C4"/>
    <w:rsid w:val="00716A9B"/>
    <w:rsid w:val="007174C0"/>
    <w:rsid w:val="007176D3"/>
    <w:rsid w:val="0072018A"/>
    <w:rsid w:val="007219B0"/>
    <w:rsid w:val="00722BD3"/>
    <w:rsid w:val="00722CF4"/>
    <w:rsid w:val="00725930"/>
    <w:rsid w:val="00725F0C"/>
    <w:rsid w:val="00730D8B"/>
    <w:rsid w:val="007327C9"/>
    <w:rsid w:val="0073327F"/>
    <w:rsid w:val="00734806"/>
    <w:rsid w:val="0073550D"/>
    <w:rsid w:val="00737027"/>
    <w:rsid w:val="00740A4F"/>
    <w:rsid w:val="00751E34"/>
    <w:rsid w:val="00752B56"/>
    <w:rsid w:val="00754FAD"/>
    <w:rsid w:val="00756DC7"/>
    <w:rsid w:val="00757A31"/>
    <w:rsid w:val="0077032E"/>
    <w:rsid w:val="00772CE7"/>
    <w:rsid w:val="007762A0"/>
    <w:rsid w:val="007800EF"/>
    <w:rsid w:val="00783153"/>
    <w:rsid w:val="0078406D"/>
    <w:rsid w:val="00792342"/>
    <w:rsid w:val="00793CB9"/>
    <w:rsid w:val="007977A8"/>
    <w:rsid w:val="007A4632"/>
    <w:rsid w:val="007B512A"/>
    <w:rsid w:val="007C028B"/>
    <w:rsid w:val="007C179E"/>
    <w:rsid w:val="007C2097"/>
    <w:rsid w:val="007D3AE4"/>
    <w:rsid w:val="007D412C"/>
    <w:rsid w:val="007D6A07"/>
    <w:rsid w:val="007E0F29"/>
    <w:rsid w:val="007E1BFB"/>
    <w:rsid w:val="007E4120"/>
    <w:rsid w:val="007F4D18"/>
    <w:rsid w:val="007F7259"/>
    <w:rsid w:val="0080122E"/>
    <w:rsid w:val="00803D36"/>
    <w:rsid w:val="00803F0A"/>
    <w:rsid w:val="008040A8"/>
    <w:rsid w:val="00810213"/>
    <w:rsid w:val="00811CDE"/>
    <w:rsid w:val="0081458D"/>
    <w:rsid w:val="00814E39"/>
    <w:rsid w:val="008161A2"/>
    <w:rsid w:val="008225DA"/>
    <w:rsid w:val="008256FD"/>
    <w:rsid w:val="008279FA"/>
    <w:rsid w:val="00831090"/>
    <w:rsid w:val="0083564B"/>
    <w:rsid w:val="00840ECC"/>
    <w:rsid w:val="0084401E"/>
    <w:rsid w:val="0085238E"/>
    <w:rsid w:val="00855AD4"/>
    <w:rsid w:val="0086025A"/>
    <w:rsid w:val="00860C7A"/>
    <w:rsid w:val="008626E7"/>
    <w:rsid w:val="0086394A"/>
    <w:rsid w:val="00863A6B"/>
    <w:rsid w:val="00864035"/>
    <w:rsid w:val="00866657"/>
    <w:rsid w:val="008706A9"/>
    <w:rsid w:val="00870EE7"/>
    <w:rsid w:val="008731FD"/>
    <w:rsid w:val="0087475F"/>
    <w:rsid w:val="00876F32"/>
    <w:rsid w:val="00877FE4"/>
    <w:rsid w:val="00891BA2"/>
    <w:rsid w:val="008921F3"/>
    <w:rsid w:val="0089719A"/>
    <w:rsid w:val="00897F8F"/>
    <w:rsid w:val="008A45A6"/>
    <w:rsid w:val="008A4CB5"/>
    <w:rsid w:val="008B0A87"/>
    <w:rsid w:val="008B0EC1"/>
    <w:rsid w:val="008C48C5"/>
    <w:rsid w:val="008C783B"/>
    <w:rsid w:val="008D0EEE"/>
    <w:rsid w:val="008D61D6"/>
    <w:rsid w:val="008E0124"/>
    <w:rsid w:val="008E33C7"/>
    <w:rsid w:val="008E4B11"/>
    <w:rsid w:val="008E4F81"/>
    <w:rsid w:val="008F686C"/>
    <w:rsid w:val="00902980"/>
    <w:rsid w:val="00907252"/>
    <w:rsid w:val="00907D24"/>
    <w:rsid w:val="009131B6"/>
    <w:rsid w:val="009148DE"/>
    <w:rsid w:val="00920F40"/>
    <w:rsid w:val="009337D6"/>
    <w:rsid w:val="0093685E"/>
    <w:rsid w:val="009373D0"/>
    <w:rsid w:val="009440F0"/>
    <w:rsid w:val="009448B0"/>
    <w:rsid w:val="00944F0A"/>
    <w:rsid w:val="00945597"/>
    <w:rsid w:val="00950F52"/>
    <w:rsid w:val="0095514C"/>
    <w:rsid w:val="009604C0"/>
    <w:rsid w:val="00960A70"/>
    <w:rsid w:val="009612F0"/>
    <w:rsid w:val="00962777"/>
    <w:rsid w:val="00967AAF"/>
    <w:rsid w:val="0097042C"/>
    <w:rsid w:val="00971EAA"/>
    <w:rsid w:val="00972574"/>
    <w:rsid w:val="009725FA"/>
    <w:rsid w:val="00972D45"/>
    <w:rsid w:val="009751CB"/>
    <w:rsid w:val="009777D9"/>
    <w:rsid w:val="00981B01"/>
    <w:rsid w:val="00983151"/>
    <w:rsid w:val="00987E51"/>
    <w:rsid w:val="00991B88"/>
    <w:rsid w:val="009933F9"/>
    <w:rsid w:val="00993D04"/>
    <w:rsid w:val="00995BD7"/>
    <w:rsid w:val="009A2B22"/>
    <w:rsid w:val="009A5753"/>
    <w:rsid w:val="009A579D"/>
    <w:rsid w:val="009A5CE1"/>
    <w:rsid w:val="009B642B"/>
    <w:rsid w:val="009C1022"/>
    <w:rsid w:val="009C18A2"/>
    <w:rsid w:val="009C4967"/>
    <w:rsid w:val="009C751C"/>
    <w:rsid w:val="009D3022"/>
    <w:rsid w:val="009D4E14"/>
    <w:rsid w:val="009E020E"/>
    <w:rsid w:val="009E021B"/>
    <w:rsid w:val="009E3297"/>
    <w:rsid w:val="009F4C0C"/>
    <w:rsid w:val="009F5DC0"/>
    <w:rsid w:val="009F734F"/>
    <w:rsid w:val="009F7B67"/>
    <w:rsid w:val="009F7ED6"/>
    <w:rsid w:val="00A028A6"/>
    <w:rsid w:val="00A031C9"/>
    <w:rsid w:val="00A03EB9"/>
    <w:rsid w:val="00A0718C"/>
    <w:rsid w:val="00A07881"/>
    <w:rsid w:val="00A10B7F"/>
    <w:rsid w:val="00A21CCD"/>
    <w:rsid w:val="00A246B6"/>
    <w:rsid w:val="00A300B3"/>
    <w:rsid w:val="00A3660D"/>
    <w:rsid w:val="00A40833"/>
    <w:rsid w:val="00A414F5"/>
    <w:rsid w:val="00A42C31"/>
    <w:rsid w:val="00A441F3"/>
    <w:rsid w:val="00A4518F"/>
    <w:rsid w:val="00A45675"/>
    <w:rsid w:val="00A478EB"/>
    <w:rsid w:val="00A47E70"/>
    <w:rsid w:val="00A50CF0"/>
    <w:rsid w:val="00A55983"/>
    <w:rsid w:val="00A56770"/>
    <w:rsid w:val="00A5713B"/>
    <w:rsid w:val="00A57529"/>
    <w:rsid w:val="00A577AF"/>
    <w:rsid w:val="00A63864"/>
    <w:rsid w:val="00A638E0"/>
    <w:rsid w:val="00A7011C"/>
    <w:rsid w:val="00A71CF5"/>
    <w:rsid w:val="00A72762"/>
    <w:rsid w:val="00A74392"/>
    <w:rsid w:val="00A7671C"/>
    <w:rsid w:val="00A7769C"/>
    <w:rsid w:val="00A80280"/>
    <w:rsid w:val="00A815F0"/>
    <w:rsid w:val="00A82084"/>
    <w:rsid w:val="00A840BB"/>
    <w:rsid w:val="00A86771"/>
    <w:rsid w:val="00A86E69"/>
    <w:rsid w:val="00A86F6F"/>
    <w:rsid w:val="00A90CB4"/>
    <w:rsid w:val="00A923CF"/>
    <w:rsid w:val="00A93EFD"/>
    <w:rsid w:val="00A944B9"/>
    <w:rsid w:val="00A9554E"/>
    <w:rsid w:val="00A95551"/>
    <w:rsid w:val="00A96B2C"/>
    <w:rsid w:val="00AA2505"/>
    <w:rsid w:val="00AA2A78"/>
    <w:rsid w:val="00AA2CBC"/>
    <w:rsid w:val="00AA6E80"/>
    <w:rsid w:val="00AA7112"/>
    <w:rsid w:val="00AA768D"/>
    <w:rsid w:val="00AB038D"/>
    <w:rsid w:val="00AB03D6"/>
    <w:rsid w:val="00AB0990"/>
    <w:rsid w:val="00AB1104"/>
    <w:rsid w:val="00AC5405"/>
    <w:rsid w:val="00AC5820"/>
    <w:rsid w:val="00AC5FF7"/>
    <w:rsid w:val="00AC6108"/>
    <w:rsid w:val="00AC7F1E"/>
    <w:rsid w:val="00AD1CD8"/>
    <w:rsid w:val="00AD693D"/>
    <w:rsid w:val="00AE12FB"/>
    <w:rsid w:val="00AE149F"/>
    <w:rsid w:val="00AE432C"/>
    <w:rsid w:val="00AF3431"/>
    <w:rsid w:val="00AF72A9"/>
    <w:rsid w:val="00B02863"/>
    <w:rsid w:val="00B036DB"/>
    <w:rsid w:val="00B0518D"/>
    <w:rsid w:val="00B0683C"/>
    <w:rsid w:val="00B0725F"/>
    <w:rsid w:val="00B1570E"/>
    <w:rsid w:val="00B160DF"/>
    <w:rsid w:val="00B245EC"/>
    <w:rsid w:val="00B258BB"/>
    <w:rsid w:val="00B26060"/>
    <w:rsid w:val="00B26829"/>
    <w:rsid w:val="00B273CA"/>
    <w:rsid w:val="00B35603"/>
    <w:rsid w:val="00B35C4A"/>
    <w:rsid w:val="00B35F20"/>
    <w:rsid w:val="00B36C91"/>
    <w:rsid w:val="00B427F5"/>
    <w:rsid w:val="00B43EE8"/>
    <w:rsid w:val="00B4563F"/>
    <w:rsid w:val="00B472F6"/>
    <w:rsid w:val="00B54073"/>
    <w:rsid w:val="00B55541"/>
    <w:rsid w:val="00B6249E"/>
    <w:rsid w:val="00B670AE"/>
    <w:rsid w:val="00B67B97"/>
    <w:rsid w:val="00B70EA0"/>
    <w:rsid w:val="00B71FDE"/>
    <w:rsid w:val="00B74501"/>
    <w:rsid w:val="00B82563"/>
    <w:rsid w:val="00B82DEA"/>
    <w:rsid w:val="00B8590A"/>
    <w:rsid w:val="00B93CA7"/>
    <w:rsid w:val="00B968C8"/>
    <w:rsid w:val="00BA0E15"/>
    <w:rsid w:val="00BA1474"/>
    <w:rsid w:val="00BA3A6A"/>
    <w:rsid w:val="00BA3EC5"/>
    <w:rsid w:val="00BA51D9"/>
    <w:rsid w:val="00BB5DFC"/>
    <w:rsid w:val="00BC1975"/>
    <w:rsid w:val="00BC37AF"/>
    <w:rsid w:val="00BC470D"/>
    <w:rsid w:val="00BD02C6"/>
    <w:rsid w:val="00BD15BD"/>
    <w:rsid w:val="00BD279D"/>
    <w:rsid w:val="00BD4B5B"/>
    <w:rsid w:val="00BD6BB8"/>
    <w:rsid w:val="00BE18AC"/>
    <w:rsid w:val="00BE669F"/>
    <w:rsid w:val="00BE7224"/>
    <w:rsid w:val="00BF58B7"/>
    <w:rsid w:val="00BF7CAD"/>
    <w:rsid w:val="00C0079A"/>
    <w:rsid w:val="00C0300E"/>
    <w:rsid w:val="00C072A0"/>
    <w:rsid w:val="00C1080B"/>
    <w:rsid w:val="00C1261E"/>
    <w:rsid w:val="00C13FCD"/>
    <w:rsid w:val="00C15BC8"/>
    <w:rsid w:val="00C15EEA"/>
    <w:rsid w:val="00C23E4B"/>
    <w:rsid w:val="00C36B70"/>
    <w:rsid w:val="00C45D90"/>
    <w:rsid w:val="00C4795B"/>
    <w:rsid w:val="00C50369"/>
    <w:rsid w:val="00C60DA1"/>
    <w:rsid w:val="00C65505"/>
    <w:rsid w:val="00C66BA2"/>
    <w:rsid w:val="00C74C75"/>
    <w:rsid w:val="00C75365"/>
    <w:rsid w:val="00C75BF0"/>
    <w:rsid w:val="00C76A0E"/>
    <w:rsid w:val="00C82106"/>
    <w:rsid w:val="00C86B80"/>
    <w:rsid w:val="00C909C3"/>
    <w:rsid w:val="00C928C2"/>
    <w:rsid w:val="00C95985"/>
    <w:rsid w:val="00CA09AC"/>
    <w:rsid w:val="00CA3B97"/>
    <w:rsid w:val="00CA7CA7"/>
    <w:rsid w:val="00CB102F"/>
    <w:rsid w:val="00CB185C"/>
    <w:rsid w:val="00CB1C0A"/>
    <w:rsid w:val="00CB3CB0"/>
    <w:rsid w:val="00CB3F2D"/>
    <w:rsid w:val="00CC0D03"/>
    <w:rsid w:val="00CC3558"/>
    <w:rsid w:val="00CC5026"/>
    <w:rsid w:val="00CC68D0"/>
    <w:rsid w:val="00CC71D6"/>
    <w:rsid w:val="00CD0A95"/>
    <w:rsid w:val="00CD3FFD"/>
    <w:rsid w:val="00CE5AB0"/>
    <w:rsid w:val="00D0218C"/>
    <w:rsid w:val="00D03F9A"/>
    <w:rsid w:val="00D06D51"/>
    <w:rsid w:val="00D248EC"/>
    <w:rsid w:val="00D24991"/>
    <w:rsid w:val="00D33AAA"/>
    <w:rsid w:val="00D4148A"/>
    <w:rsid w:val="00D427F5"/>
    <w:rsid w:val="00D43688"/>
    <w:rsid w:val="00D50255"/>
    <w:rsid w:val="00D62AF5"/>
    <w:rsid w:val="00D6768E"/>
    <w:rsid w:val="00D715CB"/>
    <w:rsid w:val="00D7765B"/>
    <w:rsid w:val="00D778A9"/>
    <w:rsid w:val="00D81EE4"/>
    <w:rsid w:val="00DA2011"/>
    <w:rsid w:val="00DA257E"/>
    <w:rsid w:val="00DA34DF"/>
    <w:rsid w:val="00DA6B17"/>
    <w:rsid w:val="00DA725F"/>
    <w:rsid w:val="00DB1792"/>
    <w:rsid w:val="00DB7A8F"/>
    <w:rsid w:val="00DC2CDA"/>
    <w:rsid w:val="00DC59B2"/>
    <w:rsid w:val="00DC6958"/>
    <w:rsid w:val="00DD115E"/>
    <w:rsid w:val="00DD2A8D"/>
    <w:rsid w:val="00DD67C4"/>
    <w:rsid w:val="00DE07F2"/>
    <w:rsid w:val="00DE19E4"/>
    <w:rsid w:val="00DE34CF"/>
    <w:rsid w:val="00DE65FC"/>
    <w:rsid w:val="00DE70E2"/>
    <w:rsid w:val="00DE73A3"/>
    <w:rsid w:val="00DF1720"/>
    <w:rsid w:val="00E05BB5"/>
    <w:rsid w:val="00E05EE0"/>
    <w:rsid w:val="00E101ED"/>
    <w:rsid w:val="00E10979"/>
    <w:rsid w:val="00E13F3D"/>
    <w:rsid w:val="00E14482"/>
    <w:rsid w:val="00E147D8"/>
    <w:rsid w:val="00E171DF"/>
    <w:rsid w:val="00E20C44"/>
    <w:rsid w:val="00E241C0"/>
    <w:rsid w:val="00E34898"/>
    <w:rsid w:val="00E3495C"/>
    <w:rsid w:val="00E3760D"/>
    <w:rsid w:val="00E40CB8"/>
    <w:rsid w:val="00E40FCE"/>
    <w:rsid w:val="00E4597F"/>
    <w:rsid w:val="00E54D1F"/>
    <w:rsid w:val="00E55295"/>
    <w:rsid w:val="00E56D64"/>
    <w:rsid w:val="00E74065"/>
    <w:rsid w:val="00E75DB2"/>
    <w:rsid w:val="00E7772E"/>
    <w:rsid w:val="00E80173"/>
    <w:rsid w:val="00E80DB5"/>
    <w:rsid w:val="00E83D37"/>
    <w:rsid w:val="00E86ED7"/>
    <w:rsid w:val="00E87343"/>
    <w:rsid w:val="00E937D5"/>
    <w:rsid w:val="00E952B8"/>
    <w:rsid w:val="00EA4153"/>
    <w:rsid w:val="00EB09B7"/>
    <w:rsid w:val="00EC15DD"/>
    <w:rsid w:val="00ED23DA"/>
    <w:rsid w:val="00EE2E76"/>
    <w:rsid w:val="00EE6DE6"/>
    <w:rsid w:val="00EE7D7C"/>
    <w:rsid w:val="00EF3E5C"/>
    <w:rsid w:val="00EF5910"/>
    <w:rsid w:val="00EF5EDD"/>
    <w:rsid w:val="00F001C2"/>
    <w:rsid w:val="00F03F72"/>
    <w:rsid w:val="00F05F99"/>
    <w:rsid w:val="00F06A77"/>
    <w:rsid w:val="00F14E2B"/>
    <w:rsid w:val="00F21DCE"/>
    <w:rsid w:val="00F2407F"/>
    <w:rsid w:val="00F24A93"/>
    <w:rsid w:val="00F25D98"/>
    <w:rsid w:val="00F263D5"/>
    <w:rsid w:val="00F27083"/>
    <w:rsid w:val="00F300FB"/>
    <w:rsid w:val="00F30CD9"/>
    <w:rsid w:val="00F30EB7"/>
    <w:rsid w:val="00F40619"/>
    <w:rsid w:val="00F52CA3"/>
    <w:rsid w:val="00F60BDF"/>
    <w:rsid w:val="00F612BD"/>
    <w:rsid w:val="00F61FD5"/>
    <w:rsid w:val="00F634FA"/>
    <w:rsid w:val="00F652C1"/>
    <w:rsid w:val="00F7157E"/>
    <w:rsid w:val="00F750D5"/>
    <w:rsid w:val="00F77FC8"/>
    <w:rsid w:val="00F84BEE"/>
    <w:rsid w:val="00F92AD0"/>
    <w:rsid w:val="00FA09B0"/>
    <w:rsid w:val="00FA64D4"/>
    <w:rsid w:val="00FB1D56"/>
    <w:rsid w:val="00FB6011"/>
    <w:rsid w:val="00FB6386"/>
    <w:rsid w:val="00FC412F"/>
    <w:rsid w:val="00FC6A89"/>
    <w:rsid w:val="00FD4924"/>
    <w:rsid w:val="00FD5EA4"/>
    <w:rsid w:val="00FD7FA6"/>
    <w:rsid w:val="00FE07E0"/>
    <w:rsid w:val="00FE405F"/>
    <w:rsid w:val="00FE4431"/>
    <w:rsid w:val="00FF2E2F"/>
    <w:rsid w:val="00FF5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B5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647F8D"/>
    <w:rPr>
      <w:rFonts w:ascii="Arial" w:hAnsi="Arial"/>
      <w:sz w:val="36"/>
      <w:lang w:val="en-GB"/>
    </w:rPr>
  </w:style>
  <w:style w:type="character" w:styleId="UnresolvedMention">
    <w:name w:val="Unresolved Mention"/>
    <w:basedOn w:val="DefaultParagraphFont"/>
    <w:uiPriority w:val="99"/>
    <w:semiHidden/>
    <w:unhideWhenUsed/>
    <w:rsid w:val="007111EE"/>
    <w:rPr>
      <w:color w:val="605E5C"/>
      <w:shd w:val="clear" w:color="auto" w:fill="E1DFDD"/>
    </w:rPr>
  </w:style>
  <w:style w:type="character" w:customStyle="1" w:styleId="B1Char">
    <w:name w:val="B1 Char"/>
    <w:link w:val="B1"/>
    <w:qFormat/>
    <w:rsid w:val="00BF7CAD"/>
    <w:rPr>
      <w:rFonts w:ascii="Times New Roman" w:hAnsi="Times New Roman"/>
      <w:lang w:val="en-GB"/>
    </w:rPr>
  </w:style>
  <w:style w:type="character" w:customStyle="1" w:styleId="H6Char">
    <w:name w:val="H6 Char"/>
    <w:link w:val="H6"/>
    <w:qFormat/>
    <w:rsid w:val="00BF7CAD"/>
    <w:rPr>
      <w:rFonts w:ascii="Arial" w:hAnsi="Arial"/>
      <w:lang w:val="en-GB"/>
    </w:rPr>
  </w:style>
  <w:style w:type="character" w:customStyle="1" w:styleId="PlaceholderClassification">
    <w:name w:val="Placeholder Classification"/>
    <w:basedOn w:val="DefaultParagraphFont"/>
    <w:uiPriority w:val="99"/>
    <w:unhideWhenUsed/>
    <w:rsid w:val="00552C20"/>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52C20"/>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52C20"/>
    <w:rPr>
      <w:vanish/>
      <w:color w:val="AEB5BB"/>
    </w:rPr>
  </w:style>
  <w:style w:type="paragraph" w:styleId="NoSpacing">
    <w:name w:val="No Spacing"/>
    <w:basedOn w:val="Normal"/>
    <w:link w:val="NoSpacingChar"/>
    <w:uiPriority w:val="1"/>
    <w:qFormat/>
    <w:rsid w:val="00552C20"/>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52C20"/>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712523">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C1EDB-1B77-47E7-958F-F9690727A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1316</Words>
  <Characters>12439</Characters>
  <Application>Microsoft Office Word</Application>
  <DocSecurity>0</DocSecurity>
  <Lines>103</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13728</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1900-01-01T08:00:00Z</cp:lastPrinted>
  <dcterms:created xsi:type="dcterms:W3CDTF">2022-06-29T12:40:00Z</dcterms:created>
  <dcterms:modified xsi:type="dcterms:W3CDTF">2022-11-11T11:31:00Z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y fmtid="{D5CDD505-2E9C-101B-9397-08002B2CF9AE}" pid="24" name="MSIP_Label_9764cdcd-3664-4d05-9615-7cbf65a4f0a8_Enabled">
    <vt:lpwstr>true</vt:lpwstr>
  </property>
  <property fmtid="{D5CDD505-2E9C-101B-9397-08002B2CF9AE}" pid="25" name="MSIP_Label_9764cdcd-3664-4d05-9615-7cbf65a4f0a8_SetDate">
    <vt:lpwstr>2022-06-29T07:48:49Z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f36e3a44-91b1-4448-998f-042c7d77e91b</vt:lpwstr>
  </property>
  <property fmtid="{D5CDD505-2E9C-101B-9397-08002B2CF9AE}" pid="30" name="MSIP_Label_9764cdcd-3664-4d05-9615-7cbf65a4f0a8_ContentBits">
    <vt:lpwstr>0</vt:lpwstr>
  </property>
</Properties>
</file>