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583CF197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B3481F" w:rsidRPr="00B3481F">
        <w:rPr>
          <w:b/>
          <w:bCs/>
          <w:i/>
          <w:iCs/>
          <w:sz w:val="24"/>
          <w:szCs w:val="24"/>
        </w:rPr>
        <w:t>R5s22</w:t>
      </w:r>
      <w:r w:rsidR="00E91FC6">
        <w:rPr>
          <w:b/>
          <w:bCs/>
          <w:i/>
          <w:iCs/>
          <w:sz w:val="24"/>
          <w:szCs w:val="24"/>
        </w:rPr>
        <w:t>1267</w:t>
      </w:r>
    </w:p>
    <w:p w14:paraId="2B726D95" w14:textId="77777777" w:rsidR="00A23329" w:rsidRDefault="008228AA" w:rsidP="00A233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3329" w:rsidRPr="00BA51D9">
          <w:rPr>
            <w:b/>
            <w:noProof/>
            <w:sz w:val="24"/>
          </w:rPr>
          <w:t>Online</w:t>
        </w:r>
      </w:fldSimple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fldSimple w:instr=" DOCPROPERTY  StartDate  \* MERGEFORMAT ">
        <w:r w:rsidR="00A23329" w:rsidRPr="00BA51D9">
          <w:rPr>
            <w:b/>
            <w:noProof/>
            <w:sz w:val="24"/>
          </w:rPr>
          <w:t>10th Dec 2021</w:t>
        </w:r>
      </w:fldSimple>
      <w:r w:rsidR="00A23329">
        <w:rPr>
          <w:b/>
          <w:noProof/>
          <w:sz w:val="24"/>
        </w:rPr>
        <w:t xml:space="preserve"> - </w:t>
      </w:r>
      <w:fldSimple w:instr=" DOCPROPERTY  EndDate  \* MERGEFORMAT ">
        <w:r w:rsidR="00A23329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075C7E46" w:rsidR="00A23329" w:rsidRPr="00410371" w:rsidRDefault="004E1117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3E67">
              <w:rPr>
                <w:b/>
                <w:bCs/>
                <w:sz w:val="28"/>
                <w:szCs w:val="28"/>
              </w:rPr>
              <w:t>3</w:t>
            </w:r>
            <w:r w:rsidR="00C13969">
              <w:rPr>
                <w:b/>
                <w:bCs/>
                <w:sz w:val="28"/>
                <w:szCs w:val="28"/>
              </w:rPr>
              <w:t>8</w:t>
            </w:r>
            <w:r w:rsidRPr="00393E67">
              <w:rPr>
                <w:b/>
                <w:bCs/>
                <w:sz w:val="28"/>
                <w:szCs w:val="28"/>
              </w:rPr>
              <w:t>.</w:t>
            </w:r>
            <w:r w:rsidR="00C13969">
              <w:rPr>
                <w:b/>
                <w:bCs/>
                <w:sz w:val="28"/>
                <w:szCs w:val="28"/>
              </w:rPr>
              <w:t>523</w:t>
            </w:r>
            <w:r w:rsidRPr="00393E6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40AEA300" w:rsidR="00A23329" w:rsidRPr="00680DED" w:rsidRDefault="00C13969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13969">
              <w:rPr>
                <w:b/>
                <w:bCs/>
                <w:noProof/>
                <w:sz w:val="28"/>
                <w:szCs w:val="28"/>
              </w:rPr>
              <w:t>2605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136DD9B3" w:rsidR="00A23329" w:rsidRPr="00410371" w:rsidRDefault="00E91FC6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192A4626" w:rsidR="00A23329" w:rsidRPr="00410371" w:rsidRDefault="008228AA" w:rsidP="00F503AB">
            <w:pPr>
              <w:pStyle w:val="CRCoverPage"/>
              <w:spacing w:after="0"/>
              <w:rPr>
                <w:noProof/>
                <w:sz w:val="28"/>
              </w:rPr>
            </w:pPr>
            <w:fldSimple w:instr=" DOCPROPERTY  Version  \* MERGEFORMAT ">
              <w:r w:rsidR="00A23329" w:rsidRPr="00410371">
                <w:rPr>
                  <w:b/>
                  <w:noProof/>
                  <w:sz w:val="28"/>
                </w:rPr>
                <w:t>1</w:t>
              </w:r>
              <w:r w:rsidR="00C13969">
                <w:rPr>
                  <w:b/>
                  <w:noProof/>
                  <w:sz w:val="28"/>
                </w:rPr>
                <w:t>7</w:t>
              </w:r>
              <w:r w:rsidR="00F503AB">
                <w:rPr>
                  <w:b/>
                  <w:noProof/>
                  <w:sz w:val="28"/>
                </w:rPr>
                <w:t>.</w:t>
              </w:r>
              <w:r w:rsidR="00E91FC6">
                <w:rPr>
                  <w:b/>
                  <w:noProof/>
                  <w:sz w:val="28"/>
                </w:rPr>
                <w:t>4</w:t>
              </w:r>
              <w:r w:rsidR="00F503A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05705944" w:rsidR="00A23329" w:rsidRDefault="00C13969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C13969">
              <w:rPr>
                <w:rFonts w:cs="Arial"/>
                <w:color w:val="000000"/>
              </w:rPr>
              <w:t>Correction to EPS FB test case 11.1.2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485FDCC7" w:rsidR="00A23329" w:rsidRDefault="00680DED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</w:t>
            </w:r>
            <w:r w:rsidR="00A00BDC">
              <w:t>,</w:t>
            </w:r>
            <w:r>
              <w:t xml:space="preserve"> </w:t>
            </w:r>
            <w:fldSimple w:instr=" DOCPROPERTY  RelatedWis  \* MERGEFORMAT ">
              <w:r w:rsidR="00A23329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35199538" w:rsidR="00A23329" w:rsidRDefault="008228AA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23329">
                <w:rPr>
                  <w:noProof/>
                </w:rPr>
                <w:t>2022-0</w:t>
              </w:r>
              <w:r w:rsidR="00A5226D">
                <w:rPr>
                  <w:noProof/>
                </w:rPr>
                <w:t>6</w:t>
              </w:r>
              <w:r w:rsidR="00A23329">
                <w:rPr>
                  <w:noProof/>
                </w:rPr>
                <w:t>-</w:t>
              </w:r>
            </w:fldSimple>
            <w:r w:rsidR="00A4510B">
              <w:rPr>
                <w:noProof/>
              </w:rPr>
              <w:t>1</w:t>
            </w:r>
            <w:r w:rsidR="008A2D5E">
              <w:rPr>
                <w:noProof/>
              </w:rPr>
              <w:t>7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8228AA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33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8228AA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3329">
                <w:rPr>
                  <w:noProof/>
                </w:rPr>
                <w:t>Rel-17</w:t>
              </w:r>
            </w:fldSimple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CD474" w14:textId="551C9E87" w:rsidR="006F4094" w:rsidRPr="00E7488D" w:rsidRDefault="00E7488D" w:rsidP="00E7488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According to </w:t>
            </w:r>
            <w:r w:rsidRPr="00E77BDF">
              <w:rPr>
                <w:rFonts w:cs="Arial"/>
                <w:noProof/>
              </w:rPr>
              <w:t>36.508 4.7.2-4</w:t>
            </w:r>
            <w:r>
              <w:rPr>
                <w:rFonts w:cs="Arial"/>
                <w:noProof/>
              </w:rPr>
              <w:t xml:space="preserve"> the EPS mobile identity is any allowed value</w:t>
            </w:r>
          </w:p>
          <w:p w14:paraId="08D6BC51" w14:textId="58AF38A3" w:rsidR="00E7488D" w:rsidRPr="002E008A" w:rsidRDefault="00E7488D" w:rsidP="00E7488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There is coordination between </w:t>
            </w:r>
            <w:r w:rsidRPr="0093787F">
              <w:rPr>
                <w:rFonts w:cs="Arial"/>
                <w:noProof/>
              </w:rPr>
              <w:t>EUTRA_Multi5GS_PTC</w:t>
            </w:r>
            <w:r>
              <w:rPr>
                <w:rFonts w:cs="Arial"/>
                <w:noProof/>
              </w:rPr>
              <w:t xml:space="preserve"> and IMS component missing in steps 24A-24C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1BDFDD" w14:textId="77777777" w:rsidR="000517C9" w:rsidRPr="00E7488D" w:rsidRDefault="00E7488D" w:rsidP="00E7488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>EPS mobile identity is any allowed value</w:t>
            </w:r>
          </w:p>
          <w:p w14:paraId="593E356D" w14:textId="2C65B982" w:rsidR="00E7488D" w:rsidRPr="006316B2" w:rsidRDefault="00E7488D" w:rsidP="00E7488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>Added coordination trigger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76938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7524AEF2" w:rsidR="00876938" w:rsidRPr="00CF39F2" w:rsidRDefault="00E7488D" w:rsidP="0087693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876938" w14:paraId="72AD49C1" w14:textId="77777777" w:rsidTr="002420B5">
        <w:tc>
          <w:tcPr>
            <w:tcW w:w="2694" w:type="dxa"/>
            <w:gridSpan w:val="2"/>
          </w:tcPr>
          <w:p w14:paraId="663E61A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0C7E2613" w:rsidR="00876938" w:rsidRDefault="008A2D5E" w:rsidP="00EF1E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</w:t>
            </w:r>
            <w:r w:rsidR="00495126">
              <w:rPr>
                <w:noProof/>
              </w:rPr>
              <w:t>2</w:t>
            </w:r>
            <w:r w:rsidR="002C11AB">
              <w:rPr>
                <w:noProof/>
              </w:rPr>
              <w:t>.NR5GC</w:t>
            </w:r>
          </w:p>
        </w:tc>
      </w:tr>
      <w:tr w:rsidR="00876938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</w:p>
        </w:tc>
      </w:tr>
      <w:tr w:rsidR="00876938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6938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876938" w:rsidRPr="008863B9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876938" w:rsidRPr="008863B9" w:rsidRDefault="00876938" w:rsidP="008769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6938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031187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134BEBC" w14:textId="6F23307C" w:rsidR="0001531E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531E" w:rsidRPr="00944476">
        <w:rPr>
          <w:rFonts w:ascii="Arial" w:hAnsi="Arial" w:cs="Arial"/>
          <w:iCs/>
        </w:rPr>
        <w:t>Table of Contents</w:t>
      </w:r>
      <w:r w:rsidR="0001531E">
        <w:tab/>
      </w:r>
      <w:r w:rsidR="0001531E">
        <w:fldChar w:fldCharType="begin"/>
      </w:r>
      <w:r w:rsidR="0001531E">
        <w:instrText xml:space="preserve"> PAGEREF _Toc100311877 \h </w:instrText>
      </w:r>
      <w:r w:rsidR="0001531E">
        <w:fldChar w:fldCharType="separate"/>
      </w:r>
      <w:r w:rsidR="0001531E">
        <w:t>2</w:t>
      </w:r>
      <w:r w:rsidR="0001531E">
        <w:fldChar w:fldCharType="end"/>
      </w:r>
    </w:p>
    <w:p w14:paraId="3F862F6D" w14:textId="1F82D7A6" w:rsidR="0001531E" w:rsidRDefault="0001531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_Toc100311878 \h </w:instrText>
      </w:r>
      <w:r>
        <w:fldChar w:fldCharType="separate"/>
      </w:r>
      <w:r>
        <w:t>2</w:t>
      </w:r>
      <w:r>
        <w:fldChar w:fldCharType="end"/>
      </w:r>
    </w:p>
    <w:p w14:paraId="19D64F7A" w14:textId="78CE5D52" w:rsidR="0001531E" w:rsidRDefault="0001531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_Toc100311879 \h </w:instrText>
      </w:r>
      <w:r>
        <w:fldChar w:fldCharType="separate"/>
      </w:r>
      <w:r>
        <w:t>2</w:t>
      </w:r>
      <w:r>
        <w:fldChar w:fldCharType="end"/>
      </w:r>
    </w:p>
    <w:p w14:paraId="4DB3BDDB" w14:textId="270B48E6" w:rsidR="0001531E" w:rsidRDefault="0001531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4447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4447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_Toc100311880 \h </w:instrText>
      </w:r>
      <w:r>
        <w:fldChar w:fldCharType="separate"/>
      </w:r>
      <w:r>
        <w:t>2</w:t>
      </w:r>
      <w:r>
        <w:fldChar w:fldCharType="end"/>
      </w:r>
    </w:p>
    <w:p w14:paraId="61767724" w14:textId="03875FCA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0311878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5D7D1270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C7724A">
        <w:rPr>
          <w:rFonts w:cs="Arial"/>
        </w:rPr>
        <w:t>2</w:t>
      </w:r>
      <w:r w:rsidRPr="00A37C31">
        <w:rPr>
          <w:rFonts w:cs="Arial"/>
        </w:rPr>
        <w:t>wk</w:t>
      </w:r>
      <w:r w:rsidR="00BC324C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0311879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220FBD0A" w14:textId="35E74C20" w:rsidR="007E1BE5" w:rsidRPr="007E1BE5" w:rsidRDefault="009F4356" w:rsidP="007E1BE5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00311880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E1BE5" w:rsidRPr="008E5453" w14:paraId="606218BE" w14:textId="77777777" w:rsidTr="006C1B61">
        <w:trPr>
          <w:trHeight w:val="447"/>
        </w:trPr>
        <w:tc>
          <w:tcPr>
            <w:tcW w:w="1985" w:type="dxa"/>
          </w:tcPr>
          <w:p w14:paraId="50D3F37C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30C77E" w14:textId="1F6FF8D7" w:rsidR="007E1BE5" w:rsidRPr="00D16695" w:rsidRDefault="00825B71" w:rsidP="006C1B61">
            <w:pPr>
              <w:spacing w:after="0"/>
              <w:rPr>
                <w:rFonts w:ascii="Arial" w:hAnsi="Arial" w:cs="Arial"/>
              </w:rPr>
            </w:pPr>
            <w:r w:rsidRPr="00825B71">
              <w:rPr>
                <w:rFonts w:ascii="Arial" w:hAnsi="Arial" w:cs="Arial"/>
              </w:rPr>
              <w:t>fl_TAUReject_AttachWithoutN26</w:t>
            </w:r>
          </w:p>
        </w:tc>
      </w:tr>
      <w:tr w:rsidR="007E1BE5" w:rsidRPr="008E5453" w14:paraId="29133FA1" w14:textId="77777777" w:rsidTr="006C1B61">
        <w:trPr>
          <w:trHeight w:val="452"/>
        </w:trPr>
        <w:tc>
          <w:tcPr>
            <w:tcW w:w="1985" w:type="dxa"/>
          </w:tcPr>
          <w:p w14:paraId="2E5C277D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063A08F" w14:textId="2A9F14C7" w:rsidR="007E1BE5" w:rsidRPr="00D16695" w:rsidRDefault="00E77BDF" w:rsidP="006C1B61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noProof/>
              </w:rPr>
              <w:t xml:space="preserve">According to </w:t>
            </w:r>
            <w:r w:rsidRPr="00E77BDF">
              <w:rPr>
                <w:rFonts w:ascii="Arial" w:hAnsi="Arial" w:cs="Arial"/>
                <w:noProof/>
              </w:rPr>
              <w:t>36.508 4.7.2-4</w:t>
            </w:r>
            <w:r>
              <w:rPr>
                <w:rFonts w:ascii="Arial" w:hAnsi="Arial" w:cs="Arial"/>
                <w:noProof/>
              </w:rPr>
              <w:t xml:space="preserve"> the EPS mobile identity is any allowed value</w:t>
            </w:r>
            <w:r w:rsidR="009605D3">
              <w:rPr>
                <w:rFonts w:ascii="Arial" w:hAnsi="Arial" w:cs="Arial"/>
                <w:noProof/>
              </w:rPr>
              <w:t>.</w:t>
            </w:r>
          </w:p>
        </w:tc>
      </w:tr>
      <w:tr w:rsidR="007E1BE5" w:rsidRPr="008E5453" w14:paraId="685A25DC" w14:textId="77777777" w:rsidTr="006C1B61">
        <w:tc>
          <w:tcPr>
            <w:tcW w:w="1985" w:type="dxa"/>
          </w:tcPr>
          <w:p w14:paraId="627CC75F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7F97714" w14:textId="0E8F0B49" w:rsidR="007E1BE5" w:rsidRPr="00D16695" w:rsidRDefault="009605D3" w:rsidP="006C1B61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EPS mobile identity is any allowed value</w:t>
            </w:r>
          </w:p>
        </w:tc>
      </w:tr>
      <w:tr w:rsidR="007E1BE5" w:rsidRPr="008E5453" w14:paraId="238BF82F" w14:textId="77777777" w:rsidTr="006C1B61">
        <w:tc>
          <w:tcPr>
            <w:tcW w:w="1985" w:type="dxa"/>
          </w:tcPr>
          <w:p w14:paraId="656B62D4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63BB4D29" w14:textId="40308337" w:rsidR="007E1BE5" w:rsidRPr="00D16695" w:rsidRDefault="0032645A" w:rsidP="006C1B61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>EPS_Fallback_NR5GC_EUTRA.ttcn</w:t>
            </w:r>
          </w:p>
        </w:tc>
      </w:tr>
      <w:tr w:rsidR="007E1BE5" w:rsidRPr="008E5453" w14:paraId="7531D37C" w14:textId="77777777" w:rsidTr="006C1B61">
        <w:tc>
          <w:tcPr>
            <w:tcW w:w="1985" w:type="dxa"/>
          </w:tcPr>
          <w:p w14:paraId="4BBCF831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2B8A56D4" w14:textId="77777777" w:rsidR="007E1BE5" w:rsidRPr="008E5453" w:rsidRDefault="007E1BE5" w:rsidP="006C1B61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38B3F66" w14:textId="77777777" w:rsidR="007E1BE5" w:rsidRPr="008E5453" w:rsidRDefault="007E1BE5" w:rsidP="007E1BE5">
      <w:pPr>
        <w:rPr>
          <w:rFonts w:ascii="Arial" w:hAnsi="Arial" w:cs="Arial"/>
          <w:lang w:val="en-US"/>
        </w:rPr>
      </w:pPr>
    </w:p>
    <w:p w14:paraId="600BEF90" w14:textId="77777777" w:rsidR="007E1BE5" w:rsidRPr="008E5453" w:rsidRDefault="007E1BE5" w:rsidP="007E1BE5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45"/>
      </w:tblGrid>
      <w:tr w:rsidR="007E1BE5" w:rsidRPr="008E5453" w14:paraId="2082FB42" w14:textId="77777777" w:rsidTr="006C1B61">
        <w:tc>
          <w:tcPr>
            <w:tcW w:w="9855" w:type="dxa"/>
          </w:tcPr>
          <w:p w14:paraId="37FE06E3" w14:textId="77777777" w:rsidR="007F3A9A" w:rsidRPr="007F3A9A" w:rsidRDefault="007E1BE5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Pr="002B5E68">
              <w:rPr>
                <w:rFonts w:ascii="Arial" w:hAnsi="Arial" w:cs="Arial"/>
                <w:lang w:val="en-US"/>
              </w:rPr>
              <w:t xml:space="preserve">  </w:t>
            </w:r>
            <w:r w:rsidR="007F3A9A" w:rsidRPr="007F3A9A">
              <w:rPr>
                <w:rFonts w:ascii="Arial" w:hAnsi="Arial" w:cs="Arial"/>
                <w:lang w:val="en-US"/>
              </w:rPr>
              <w:t xml:space="preserve">  function fl_TAUReject_AttachWithoutN26 (boolean p_UseMappedGUTI := false) runs on EUTRA_Multi5GS_PTC</w:t>
            </w:r>
          </w:p>
          <w:p w14:paraId="275AF80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lastRenderedPageBreak/>
              <w:t xml:space="preserve">  {</w:t>
            </w:r>
          </w:p>
          <w:p w14:paraId="67E8E10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SRB_COMMON_IND v_ReceivedAsp;</w:t>
            </w:r>
          </w:p>
          <w:p w14:paraId="6C0EB3B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NAS_MSG_Indication_Type v_NasInd;</w:t>
            </w:r>
          </w:p>
          <w:p w14:paraId="0B12822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(present) NAS_MSG_Indication_Type v_NAS_Expected;</w:t>
            </w:r>
          </w:p>
          <w:p w14:paraId="6018BF7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075AD7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EUTRA_NR_CoOrd_GUTI_Type v_CoOrd_Guti;</w:t>
            </w:r>
          </w:p>
          <w:p w14:paraId="2D8B9BE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(value) MobileIdentity v_MappedGUTI;</w:t>
            </w:r>
          </w:p>
          <w:p w14:paraId="5FE883D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(value) MobileIdentity v_MobileId;</w:t>
            </w:r>
          </w:p>
          <w:p w14:paraId="7616E5A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GutiParameters_Type v_GutiParams;</w:t>
            </w:r>
          </w:p>
          <w:p w14:paraId="677474D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AdditionalUpdateType v_AdditionalUpdateType;</w:t>
            </w:r>
          </w:p>
          <w:p w14:paraId="79B2E85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NAS_PlmnId v_PLMN;</w:t>
            </w:r>
          </w:p>
          <w:p w14:paraId="5F875C9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TrackingAreaCode v_Tac;</w:t>
            </w:r>
          </w:p>
          <w:p w14:paraId="66F70B4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TrackingAreaId v_TAI:= omit;</w:t>
            </w:r>
          </w:p>
          <w:p w14:paraId="2E79870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(present) NAS_KsiValue v_KsiValue;</w:t>
            </w:r>
          </w:p>
          <w:p w14:paraId="073CF8C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EUTRA_NR_PduSessionInfoList_Type v_PduSessionInfoList;</w:t>
            </w:r>
          </w:p>
          <w:p w14:paraId="49207B6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(omit) integer v_SessionId;</w:t>
            </w:r>
          </w:p>
          <w:p w14:paraId="7E29FB9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</w:t>
            </w:r>
          </w:p>
          <w:p w14:paraId="2BA601B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v_CoOrd_Guti := f_EUTRA_NR_WaitForCoOrd_GutiParams(NR);</w:t>
            </w:r>
          </w:p>
          <w:p w14:paraId="1A9D6B8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v_MappedGUTI := f_EUTRA38_NR_Convert5G_CoOrdToEPS_GUTI (v_CoOrd_Guti, omit);</w:t>
            </w:r>
          </w:p>
          <w:p w14:paraId="2432F8E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v_PduSessionInfoList := f_EUTRA38_WaitForPDUSessionInfoList(eutra_Cell1); // @sic R5s210149 sic@</w:t>
            </w:r>
          </w:p>
          <w:p w14:paraId="52838E1C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</w:p>
          <w:p w14:paraId="1BEF99F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Tell IMS PTC the RAT has changed</w:t>
            </w:r>
          </w:p>
          <w:p w14:paraId="51F38C9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f_IMS_IPCAN_SendCoOrdMsg(IMS[tsc_Index_IMS1], cms_IPCAN_IMS_QueryResponse(f_EUTRA_IMS_IpcanInfo()));</w:t>
            </w:r>
          </w:p>
          <w:p w14:paraId="0765B5E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40137F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v_AdditionalUpdateType := f_GetAdditionalUpdateType (NORMAL);</w:t>
            </w:r>
          </w:p>
          <w:p w14:paraId="1DCCC3A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v_KsiValue := f_EUTRA_SecurityKSIasme_Get();</w:t>
            </w:r>
          </w:p>
          <w:p w14:paraId="537B2EC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v_GutiParams:= f_EUTRA_CellInfo_GetGuti(eutra_Cell1);</w:t>
            </w:r>
          </w:p>
          <w:p w14:paraId="37BEFA0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v_PLMN := f_Asn2Nas_PlmnId(v_GutiParams.PLMN_Identity);</w:t>
            </w:r>
          </w:p>
          <w:p w14:paraId="348A1DE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v_Tac := f_EUTRA_CellInfo_GetTAC(eutra_Cell1);</w:t>
            </w:r>
          </w:p>
          <w:p w14:paraId="31A923F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v_TAI := cr_TAI(v_PLMN, bit2oct(v_Tac));</w:t>
            </w:r>
          </w:p>
          <w:p w14:paraId="40D4C14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</w:t>
            </w:r>
          </w:p>
          <w:p w14:paraId="3D07636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v_MobileId := f_GutiParameters2MobileIdentity(omit, v_GutiParams); // @sic R5s211706 sic@ // @sic R5-212453, R5-223431 sic@</w:t>
            </w:r>
          </w:p>
          <w:p w14:paraId="5F7D89D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if (p_UseMappedGUTI) {</w:t>
            </w:r>
          </w:p>
          <w:p w14:paraId="6E1DB6A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// @sic R5-223431 sic@ 11.1.2. specifies to use a mapped GUTI</w:t>
            </w:r>
          </w:p>
          <w:p w14:paraId="04F4EB5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v_MobileId := v_MappedGUTI;</w:t>
            </w:r>
          </w:p>
          <w:p w14:paraId="42F4B41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}</w:t>
            </w:r>
          </w:p>
          <w:p w14:paraId="40AD56C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</w:p>
          <w:p w14:paraId="54E7FA1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@siclog "Step 7 - 8" siclog@</w:t>
            </w:r>
          </w:p>
          <w:p w14:paraId="6273569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v_NAS_Expected := (cr_NAS_Indication(tsc_SHT_IntegrityProtected,</w:t>
            </w:r>
          </w:p>
          <w:p w14:paraId="7DCCFAAC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cr_TAU_Request_N1ToS1(f_GetEPSTAUType(NORMAL),</w:t>
            </w:r>
          </w:p>
          <w:p w14:paraId="3BB99E4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v_KsiValue,</w:t>
            </w:r>
          </w:p>
          <w:p w14:paraId="5AFB000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lastRenderedPageBreak/>
              <w:t xml:space="preserve">                                                                cr_DRXparameter_Any ('5C'O) ifpresent,</w:t>
            </w:r>
          </w:p>
          <w:p w14:paraId="6A3E249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v_AdditionalUpdateType,</w:t>
            </w:r>
          </w:p>
          <w:p w14:paraId="6D0F0A0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v_MappedGUTI,</w:t>
            </w:r>
          </w:p>
          <w:p w14:paraId="75007F7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v_TAI,</w:t>
            </w:r>
          </w:p>
          <w:p w14:paraId="2F26D8A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tsc_EpsUpdate_Active,</w:t>
            </w:r>
          </w:p>
          <w:p w14:paraId="0052C2E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-, -,</w:t>
            </w:r>
          </w:p>
          <w:p w14:paraId="020C0D4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omit,</w:t>
            </w:r>
          </w:p>
          <w:p w14:paraId="236561B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cr_UeRadioCap ifpresent)),</w:t>
            </w:r>
          </w:p>
          <w:p w14:paraId="0361747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cr_NAS_IndicationWithPiggybacking(tsc_SHT_IntegrityProtected,</w:t>
            </w:r>
          </w:p>
          <w:p w14:paraId="4CBCF2F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cdr_ATTACH_REQUEST_N1ToS1(f_GetEAttachType(NORMAL),</w:t>
            </w:r>
          </w:p>
          <w:p w14:paraId="07C2FDF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v_AdditionalUpdateType,</w:t>
            </w:r>
          </w:p>
          <w:p w14:paraId="5E9595F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v_KsiValue,</w:t>
            </w:r>
          </w:p>
          <w:p w14:paraId="2BA614A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r w:rsidRPr="007F3A9A">
              <w:rPr>
                <w:rFonts w:ascii="Arial" w:hAnsi="Arial" w:cs="Arial"/>
                <w:highlight w:val="yellow"/>
                <w:lang w:val="en-US"/>
              </w:rPr>
              <w:t>v_MobileId</w:t>
            </w:r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1D72CC7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v_TAI),</w:t>
            </w:r>
          </w:p>
          <w:p w14:paraId="581AD8D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cr_PDN_CONNECTIVITY_REQUEST_N1ToS1(tsc_PdnRequest_Handover,</w:t>
            </w:r>
          </w:p>
          <w:p w14:paraId="18FE2B6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f_GetPdnType())));</w:t>
            </w:r>
          </w:p>
          <w:p w14:paraId="69D463E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</w:p>
          <w:p w14:paraId="1408E84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@siclog "Step 8a1/8b1" siclog@</w:t>
            </w:r>
          </w:p>
          <w:p w14:paraId="34C3224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v_NasInd := f_EUTRA_RRC_ConnEst_DefWithNas(eutra_Cell1,</w:t>
            </w:r>
          </w:p>
          <w:p w14:paraId="3D07437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tsc_RRC_TI_Def,</w:t>
            </w:r>
          </w:p>
          <w:p w14:paraId="5AB3996C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?,</w:t>
            </w:r>
          </w:p>
          <w:p w14:paraId="3711ADBC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v_NAS_Expected);</w:t>
            </w:r>
          </w:p>
          <w:p w14:paraId="3C42D58C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B0723F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BFAA45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if (ischosen (v_NasInd.Pdu.Msg.tRACKING_AREA_UPDATE_REQUEST)) {</w:t>
            </w:r>
          </w:p>
          <w:p w14:paraId="297FD56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// @siclog "Step 8b2" siclog@</w:t>
            </w:r>
          </w:p>
          <w:p w14:paraId="282ABFE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SRB.send(cas_SRB1_NasPdu_REQ(eutra_Cell1,</w:t>
            </w:r>
          </w:p>
          <w:p w14:paraId="0B11324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cs_TimingInfo_Now,</w:t>
            </w:r>
          </w:p>
          <w:p w14:paraId="2DC27F1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cs_NAS_Request(tsc_SHT_NoSecurityProtection,</w:t>
            </w:r>
          </w:p>
          <w:p w14:paraId="1992A97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cs_508_TRACKING_AREA_UPDATE_REJECT(tsc_EmmCause_UEIdentityNotDerived))));</w:t>
            </w:r>
          </w:p>
          <w:p w14:paraId="2A7CFE3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831941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// @siclog "Step 8b3" siclog@</w:t>
            </w:r>
          </w:p>
          <w:p w14:paraId="410A355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SRB.receive(car_SRB1_NasPdu_IND(eutra_Cell1,</w:t>
            </w:r>
          </w:p>
          <w:p w14:paraId="3FACB99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cr_NAS_IndicationWithPiggybacking((tsc_SHT_NoSecurityProtection, tsc_SHT_IntegrityProtected),</w:t>
            </w:r>
          </w:p>
          <w:p w14:paraId="6058F38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cdr_ATTACH_REQUEST_IMSIonly(f_GetEAttachType(NORMAL),</w:t>
            </w:r>
          </w:p>
          <w:p w14:paraId="4F827C4C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v_AdditionalUpdateType,</w:t>
            </w:r>
          </w:p>
          <w:p w14:paraId="5BE740A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v_TAI),</w:t>
            </w:r>
          </w:p>
          <w:p w14:paraId="51A9419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cr_PDN_CONNECTIVITY_REQUEST_N1ToS1(tsc_PdnRequest_Handover,</w:t>
            </w:r>
          </w:p>
          <w:p w14:paraId="6545B9F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f_GetPdnType()))))</w:t>
            </w:r>
          </w:p>
          <w:p w14:paraId="3EFBDB1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-&gt; value v_ReceivedAsp;</w:t>
            </w:r>
          </w:p>
          <w:p w14:paraId="5F121C6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v_NasInd := v_ReceivedAsp.Signalling.Nas[0];</w:t>
            </w:r>
          </w:p>
          <w:p w14:paraId="54D8D46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lastRenderedPageBreak/>
              <w:t xml:space="preserve">    }</w:t>
            </w:r>
          </w:p>
          <w:p w14:paraId="1D59D26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9E9A8D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@siclog "Step 9 - 20" siclog@</w:t>
            </w:r>
          </w:p>
          <w:p w14:paraId="33FEF76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v_SessionId := f_ProtocolConfigOptions_GetSessionId(v_NasInd.Pdu.PiggybackedPduList[0].Msg.pDN_CONNECTIVITY_REQUEST.protocolConfigurationOptions);</w:t>
            </w:r>
          </w:p>
          <w:p w14:paraId="5766063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if (not isvalue (v_SessionId)) {</w:t>
            </w:r>
          </w:p>
          <w:p w14:paraId="0008E64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f_EUTRA_SetVerdictFailOrInconc(__FILE__, __LINE__, "PDU Session Id not present in PCO");</w:t>
            </w:r>
          </w:p>
          <w:p w14:paraId="70775FD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}</w:t>
            </w:r>
          </w:p>
          <w:p w14:paraId="2EA5062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BEA43F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f_EUTRA38_MultiPDN_InitialRegistration_Step5_16 (eutra_Cell1, TESTMode_OFF, v_NasInd, -, v_PduSessionInfoList, true); // @sic R5s210149, R5s220177 sic@</w:t>
            </w:r>
          </w:p>
          <w:p w14:paraId="353E11E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4F25A67" w14:textId="2940B297" w:rsidR="007E1BE5" w:rsidRPr="008E5453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5BEDE4A6" w14:textId="77777777" w:rsidR="007E1BE5" w:rsidRPr="008E5453" w:rsidRDefault="007E1BE5" w:rsidP="007E1BE5">
      <w:pPr>
        <w:rPr>
          <w:rFonts w:ascii="Arial" w:hAnsi="Arial" w:cs="Arial"/>
          <w:lang w:val="en-US"/>
        </w:rPr>
      </w:pPr>
    </w:p>
    <w:p w14:paraId="50698DB2" w14:textId="77777777" w:rsidR="007E1BE5" w:rsidRPr="008E5453" w:rsidRDefault="007E1BE5" w:rsidP="007E1BE5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45"/>
      </w:tblGrid>
      <w:tr w:rsidR="007E1BE5" w:rsidRPr="008E5453" w14:paraId="2FFF092F" w14:textId="77777777" w:rsidTr="006C1B61">
        <w:tc>
          <w:tcPr>
            <w:tcW w:w="9855" w:type="dxa"/>
          </w:tcPr>
          <w:p w14:paraId="3C7EEEC9" w14:textId="77777777" w:rsidR="007F3A9A" w:rsidRPr="007F3A9A" w:rsidRDefault="007E1BE5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Pr="002B5E68">
              <w:rPr>
                <w:rFonts w:ascii="Arial" w:hAnsi="Arial" w:cs="Arial"/>
                <w:lang w:val="en-US"/>
              </w:rPr>
              <w:t xml:space="preserve">  </w:t>
            </w:r>
            <w:r w:rsidR="007F3A9A" w:rsidRPr="007F3A9A">
              <w:rPr>
                <w:rFonts w:ascii="Arial" w:hAnsi="Arial" w:cs="Arial"/>
                <w:lang w:val="en-US"/>
              </w:rPr>
              <w:t xml:space="preserve">  function fl_TAUReject_AttachWithoutN26 (boolean p_UseMappedGUTI := false) runs on EUTRA_Multi5GS_PTC</w:t>
            </w:r>
          </w:p>
          <w:p w14:paraId="6C9B753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{</w:t>
            </w:r>
          </w:p>
          <w:p w14:paraId="22ED2B9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SRB_COMMON_IND v_ReceivedAsp;</w:t>
            </w:r>
          </w:p>
          <w:p w14:paraId="7FAEA4C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NAS_MSG_Indication_Type v_NasInd;</w:t>
            </w:r>
          </w:p>
          <w:p w14:paraId="69F3A34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(present) NAS_MSG_Indication_Type v_NAS_Expected;</w:t>
            </w:r>
          </w:p>
          <w:p w14:paraId="42CCD8D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7A8042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EUTRA_NR_CoOrd_GUTI_Type v_CoOrd_Guti;</w:t>
            </w:r>
          </w:p>
          <w:p w14:paraId="13B427A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(value) MobileIdentity v_MappedGUTI;</w:t>
            </w:r>
          </w:p>
          <w:p w14:paraId="0162298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(value) MobileIdentity v_MobileId;</w:t>
            </w:r>
          </w:p>
          <w:p w14:paraId="2DE0F80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GutiParameters_Type v_GutiParams;</w:t>
            </w:r>
          </w:p>
          <w:p w14:paraId="2A986E1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AdditionalUpdateType v_AdditionalUpdateType;</w:t>
            </w:r>
          </w:p>
          <w:p w14:paraId="34C4B1F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NAS_PlmnId v_PLMN;</w:t>
            </w:r>
          </w:p>
          <w:p w14:paraId="78EB98F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TrackingAreaCode v_Tac;</w:t>
            </w:r>
          </w:p>
          <w:p w14:paraId="0157600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TrackingAreaId v_TAI:= omit;</w:t>
            </w:r>
          </w:p>
          <w:p w14:paraId="100CDD1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(present) NAS_KsiValue v_KsiValue;</w:t>
            </w:r>
          </w:p>
          <w:p w14:paraId="588B8E2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EUTRA_NR_PduSessionInfoList_Type v_PduSessionInfoList;</w:t>
            </w:r>
          </w:p>
          <w:p w14:paraId="7CDA6E9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(omit) integer v_SessionId;</w:t>
            </w:r>
          </w:p>
          <w:p w14:paraId="62D159F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</w:t>
            </w:r>
          </w:p>
          <w:p w14:paraId="1476358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v_CoOrd_Guti := f_EUTRA_NR_WaitForCoOrd_GutiParams(NR);</w:t>
            </w:r>
          </w:p>
          <w:p w14:paraId="15F01DC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v_MappedGUTI := f_EUTRA38_NR_Convert5G_CoOrdToEPS_GUTI (v_CoOrd_Guti, omit);</w:t>
            </w:r>
          </w:p>
          <w:p w14:paraId="37B291A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v_PduSessionInfoList := f_EUTRA38_WaitForPDUSessionInfoList(eutra_Cell1); // @sic R5s210149 sic@</w:t>
            </w:r>
          </w:p>
          <w:p w14:paraId="588A053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</w:p>
          <w:p w14:paraId="41F6D12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Tell IMS PTC the RAT has changed</w:t>
            </w:r>
          </w:p>
          <w:p w14:paraId="34C23AD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f_IMS_IPCAN_SendCoOrdMsg(IMS[tsc_Index_IMS1], cms_IPCAN_IMS_QueryResponse(f_EUTRA_IMS_IpcanInfo()));</w:t>
            </w:r>
          </w:p>
          <w:p w14:paraId="1A57AE4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0C6D7A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lastRenderedPageBreak/>
              <w:t xml:space="preserve">    v_AdditionalUpdateType := f_GetAdditionalUpdateType (NORMAL);</w:t>
            </w:r>
          </w:p>
          <w:p w14:paraId="574B078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v_KsiValue := f_EUTRA_SecurityKSIasme_Get();</w:t>
            </w:r>
          </w:p>
          <w:p w14:paraId="746D20F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v_GutiParams:= f_EUTRA_CellInfo_GetGuti(eutra_Cell1);</w:t>
            </w:r>
          </w:p>
          <w:p w14:paraId="199733F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v_PLMN := f_Asn2Nas_PlmnId(v_GutiParams.PLMN_Identity);</w:t>
            </w:r>
          </w:p>
          <w:p w14:paraId="58B0A10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v_Tac := f_EUTRA_CellInfo_GetTAC(eutra_Cell1);</w:t>
            </w:r>
          </w:p>
          <w:p w14:paraId="0B1D984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v_TAI := cr_TAI(v_PLMN, bit2oct(v_Tac));</w:t>
            </w:r>
          </w:p>
          <w:p w14:paraId="0966B6E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</w:t>
            </w:r>
          </w:p>
          <w:p w14:paraId="4482913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v_MobileId := f_GutiParameters2MobileIdentity(omit, v_GutiParams); // @sic R5s211706 sic@ // @sic R5-212453, R5-223431 sic@</w:t>
            </w:r>
          </w:p>
          <w:p w14:paraId="600A66D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if (p_UseMappedGUTI) {</w:t>
            </w:r>
          </w:p>
          <w:p w14:paraId="0A17265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// @sic R5-223431 sic@ 11.1.2. specifies to use a mapped GUTI</w:t>
            </w:r>
          </w:p>
          <w:p w14:paraId="3527675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v_MobileId := v_MappedGUTI;</w:t>
            </w:r>
          </w:p>
          <w:p w14:paraId="43B57A1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}</w:t>
            </w:r>
          </w:p>
          <w:p w14:paraId="241957E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</w:p>
          <w:p w14:paraId="7B4E6F2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@siclog "Step 7 - 8" siclog@</w:t>
            </w:r>
          </w:p>
          <w:p w14:paraId="0B0AAEB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v_NAS_Expected := (cr_NAS_Indication(tsc_SHT_IntegrityProtected,</w:t>
            </w:r>
          </w:p>
          <w:p w14:paraId="33DC847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cr_TAU_Request_N1ToS1(f_GetEPSTAUType(NORMAL),</w:t>
            </w:r>
          </w:p>
          <w:p w14:paraId="2DD2534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v_KsiValue,</w:t>
            </w:r>
          </w:p>
          <w:p w14:paraId="78D164F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cr_DRXparameter_Any ('5C'O) ifpresent,</w:t>
            </w:r>
          </w:p>
          <w:p w14:paraId="141A5A7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v_AdditionalUpdateType,</w:t>
            </w:r>
          </w:p>
          <w:p w14:paraId="520CD30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v_MappedGUTI,</w:t>
            </w:r>
          </w:p>
          <w:p w14:paraId="5107B66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v_TAI,</w:t>
            </w:r>
          </w:p>
          <w:p w14:paraId="2FEDCD5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tsc_EpsUpdate_Active,</w:t>
            </w:r>
          </w:p>
          <w:p w14:paraId="50EA308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-, -,</w:t>
            </w:r>
          </w:p>
          <w:p w14:paraId="4353B8C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omit,</w:t>
            </w:r>
          </w:p>
          <w:p w14:paraId="7DE4840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cr_UeRadioCap ifpresent)),</w:t>
            </w:r>
          </w:p>
          <w:p w14:paraId="42AAFE2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cr_NAS_IndicationWithPiggybacking(tsc_SHT_IntegrityProtected,</w:t>
            </w:r>
          </w:p>
          <w:p w14:paraId="34E4FBC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cdr_ATTACH_REQUEST_N1ToS1(f_GetEAttachType(NORMAL),</w:t>
            </w:r>
          </w:p>
          <w:p w14:paraId="4F9AEFE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v_AdditionalUpdateType,</w:t>
            </w:r>
          </w:p>
          <w:p w14:paraId="05F36EF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v_KsiValue,</w:t>
            </w:r>
          </w:p>
          <w:p w14:paraId="66F54DC7" w14:textId="4884FEF8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r w:rsidRPr="007F3A9A">
              <w:rPr>
                <w:rFonts w:ascii="Arial" w:hAnsi="Arial" w:cs="Arial"/>
                <w:highlight w:val="yellow"/>
                <w:lang w:val="en-US"/>
              </w:rPr>
              <w:t>?,</w:t>
            </w:r>
          </w:p>
          <w:p w14:paraId="6BB5A6C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v_TAI),</w:t>
            </w:r>
          </w:p>
          <w:p w14:paraId="32CC182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cr_PDN_CONNECTIVITY_REQUEST_N1ToS1(tsc_PdnRequest_Handover,</w:t>
            </w:r>
          </w:p>
          <w:p w14:paraId="5AC8682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f_GetPdnType())));</w:t>
            </w:r>
          </w:p>
          <w:p w14:paraId="5550E9B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</w:p>
          <w:p w14:paraId="1C234F9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@siclog "Step 8a1/8b1" siclog@</w:t>
            </w:r>
          </w:p>
          <w:p w14:paraId="11B08D6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v_NasInd := f_EUTRA_RRC_ConnEst_DefWithNas(eutra_Cell1,</w:t>
            </w:r>
          </w:p>
          <w:p w14:paraId="3D2E4BF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tsc_RRC_TI_Def,</w:t>
            </w:r>
          </w:p>
          <w:p w14:paraId="3425138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?,</w:t>
            </w:r>
          </w:p>
          <w:p w14:paraId="0D6A0E5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v_NAS_Expected);</w:t>
            </w:r>
          </w:p>
          <w:p w14:paraId="38B5B8B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E7CF1E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A59944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lastRenderedPageBreak/>
              <w:t xml:space="preserve">    if (ischosen (v_NasInd.Pdu.Msg.tRACKING_AREA_UPDATE_REQUEST)) {</w:t>
            </w:r>
          </w:p>
          <w:p w14:paraId="2999007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// @siclog "Step 8b2" siclog@</w:t>
            </w:r>
          </w:p>
          <w:p w14:paraId="6DB49FD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SRB.send(cas_SRB1_NasPdu_REQ(eutra_Cell1,</w:t>
            </w:r>
          </w:p>
          <w:p w14:paraId="4563D7B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cs_TimingInfo_Now,</w:t>
            </w:r>
          </w:p>
          <w:p w14:paraId="22564EC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cs_NAS_Request(tsc_SHT_NoSecurityProtection,</w:t>
            </w:r>
          </w:p>
          <w:p w14:paraId="6419324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cs_508_TRACKING_AREA_UPDATE_REJECT(tsc_EmmCause_UEIdentityNotDerived))));</w:t>
            </w:r>
          </w:p>
          <w:p w14:paraId="35ABF0D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0444B4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// @siclog "Step 8b3" siclog@</w:t>
            </w:r>
          </w:p>
          <w:p w14:paraId="770848A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SRB.receive(car_SRB1_NasPdu_IND(eutra_Cell1,</w:t>
            </w:r>
          </w:p>
          <w:p w14:paraId="13D7ACB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cr_NAS_IndicationWithPiggybacking((tsc_SHT_NoSecurityProtection, tsc_SHT_IntegrityProtected),</w:t>
            </w:r>
          </w:p>
          <w:p w14:paraId="5409F37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cdr_ATTACH_REQUEST_IMSIonly(f_GetEAttachType(NORMAL),</w:t>
            </w:r>
          </w:p>
          <w:p w14:paraId="1CCE40A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v_AdditionalUpdateType,</w:t>
            </w:r>
          </w:p>
          <w:p w14:paraId="2F92018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v_TAI),</w:t>
            </w:r>
          </w:p>
          <w:p w14:paraId="0F519C3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cr_PDN_CONNECTIVITY_REQUEST_N1ToS1(tsc_PdnRequest_Handover,</w:t>
            </w:r>
          </w:p>
          <w:p w14:paraId="48E2D3B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f_GetPdnType()))))</w:t>
            </w:r>
          </w:p>
          <w:p w14:paraId="40E0858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-&gt; value v_ReceivedAsp;</w:t>
            </w:r>
          </w:p>
          <w:p w14:paraId="0070079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v_NasInd := v_ReceivedAsp.Signalling.Nas[0];</w:t>
            </w:r>
          </w:p>
          <w:p w14:paraId="64DF89B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}</w:t>
            </w:r>
          </w:p>
          <w:p w14:paraId="6EB2055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E84EA0C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@siclog "Step 9 - 20" siclog@</w:t>
            </w:r>
          </w:p>
          <w:p w14:paraId="0C13B4C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v_SessionId := f_ProtocolConfigOptions_GetSessionId(v_NasInd.Pdu.PiggybackedPduList[0].Msg.pDN_CONNECTIVITY_REQUEST.protocolConfigurationOptions);</w:t>
            </w:r>
          </w:p>
          <w:p w14:paraId="6B0B687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if (not isvalue (v_SessionId)) {</w:t>
            </w:r>
          </w:p>
          <w:p w14:paraId="2FB3C18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f_EUTRA_SetVerdictFailOrInconc(__FILE__, __LINE__, "PDU Session Id not present in PCO");</w:t>
            </w:r>
          </w:p>
          <w:p w14:paraId="1E14FEB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}</w:t>
            </w:r>
          </w:p>
          <w:p w14:paraId="267D5B3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220726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f_EUTRA38_MultiPDN_InitialRegistration_Step5_16 (eutra_Cell1, TESTMode_OFF, v_NasInd, -, v_PduSessionInfoList, true); // @sic R5s210149, R5s220177 sic@</w:t>
            </w:r>
          </w:p>
          <w:p w14:paraId="21D14F6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C6DB3E3" w14:textId="75DF0909" w:rsidR="007E1BE5" w:rsidRPr="008E5453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}</w:t>
            </w:r>
          </w:p>
          <w:p w14:paraId="179AFD95" w14:textId="77777777" w:rsidR="007E1BE5" w:rsidRPr="008E5453" w:rsidRDefault="007E1BE5" w:rsidP="006C1B61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6CD0D1DB" w14:textId="5159C053" w:rsidR="007E1BE5" w:rsidRDefault="007E1BE5" w:rsidP="007E1BE5">
      <w:pPr>
        <w:rPr>
          <w:lang w:val="pt-BR"/>
        </w:rPr>
      </w:pPr>
    </w:p>
    <w:p w14:paraId="15BDEEF7" w14:textId="3DDE70FD" w:rsidR="007E1BE5" w:rsidRPr="007E1BE5" w:rsidRDefault="007E1BE5" w:rsidP="007E1BE5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F4356" w:rsidRPr="008E5453" w14:paraId="260ABBE6" w14:textId="77777777" w:rsidTr="002F2B69">
        <w:trPr>
          <w:trHeight w:val="447"/>
        </w:trPr>
        <w:tc>
          <w:tcPr>
            <w:tcW w:w="1985" w:type="dxa"/>
          </w:tcPr>
          <w:p w14:paraId="47838525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97B516" w14:textId="2DB68031" w:rsidR="009F4356" w:rsidRPr="00D16695" w:rsidRDefault="0093787F" w:rsidP="002F2B69">
            <w:pPr>
              <w:spacing w:after="0"/>
              <w:rPr>
                <w:rFonts w:ascii="Arial" w:hAnsi="Arial" w:cs="Arial"/>
              </w:rPr>
            </w:pPr>
            <w:r w:rsidRPr="0093787F">
              <w:rPr>
                <w:rFonts w:ascii="Arial" w:hAnsi="Arial" w:cs="Arial"/>
              </w:rPr>
              <w:t>fl_TC_11_1_2_NR5GC_EUTRA_TestBody</w:t>
            </w:r>
          </w:p>
        </w:tc>
      </w:tr>
      <w:tr w:rsidR="009F4356" w:rsidRPr="008E5453" w14:paraId="7479A192" w14:textId="77777777" w:rsidTr="002F2B69">
        <w:trPr>
          <w:trHeight w:val="452"/>
        </w:trPr>
        <w:tc>
          <w:tcPr>
            <w:tcW w:w="1985" w:type="dxa"/>
          </w:tcPr>
          <w:p w14:paraId="04D73529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F1F07C3" w14:textId="1C6C44F2" w:rsidR="009F4356" w:rsidRPr="00D16695" w:rsidRDefault="0093787F" w:rsidP="006F4094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noProof/>
              </w:rPr>
              <w:t xml:space="preserve">There is coordination between </w:t>
            </w:r>
            <w:r w:rsidRPr="0093787F">
              <w:rPr>
                <w:rFonts w:ascii="Arial" w:hAnsi="Arial" w:cs="Arial"/>
                <w:noProof/>
              </w:rPr>
              <w:t>EUTRA_Multi5GS_PTC</w:t>
            </w:r>
            <w:r>
              <w:rPr>
                <w:rFonts w:ascii="Arial" w:hAnsi="Arial" w:cs="Arial"/>
                <w:noProof/>
              </w:rPr>
              <w:t xml:space="preserve"> and IMS component missing in steps 24A-24C</w:t>
            </w:r>
          </w:p>
        </w:tc>
      </w:tr>
      <w:tr w:rsidR="009F4356" w:rsidRPr="008E5453" w14:paraId="69AD4A5B" w14:textId="77777777" w:rsidTr="002F2B69">
        <w:tc>
          <w:tcPr>
            <w:tcW w:w="1985" w:type="dxa"/>
          </w:tcPr>
          <w:p w14:paraId="79386728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03DA52F6" w14:textId="009DC146" w:rsidR="009F4356" w:rsidRPr="00D16695" w:rsidRDefault="0093787F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Added coordination trigger.</w:t>
            </w:r>
          </w:p>
        </w:tc>
      </w:tr>
      <w:tr w:rsidR="009F4356" w:rsidRPr="008E5453" w14:paraId="7FFBD535" w14:textId="77777777" w:rsidTr="002F2B69">
        <w:tc>
          <w:tcPr>
            <w:tcW w:w="1985" w:type="dxa"/>
          </w:tcPr>
          <w:p w14:paraId="380A7E98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05A75887" w14:textId="7848F522" w:rsidR="009F4356" w:rsidRPr="00D16695" w:rsidRDefault="0093787F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>EPS_Fallback_NR5GC_EUTRA.ttcn</w:t>
            </w:r>
          </w:p>
        </w:tc>
      </w:tr>
      <w:tr w:rsidR="009F4356" w:rsidRPr="008E5453" w14:paraId="63F6254D" w14:textId="77777777" w:rsidTr="002F2B69">
        <w:tc>
          <w:tcPr>
            <w:tcW w:w="1985" w:type="dxa"/>
          </w:tcPr>
          <w:p w14:paraId="7B2F4BDC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607E2FA1" w14:textId="77777777" w:rsidR="009F4356" w:rsidRPr="008E5453" w:rsidRDefault="009F4356" w:rsidP="002F2B6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501F7CD" w14:textId="77777777" w:rsidR="009F4356" w:rsidRPr="008E5453" w:rsidRDefault="009F4356" w:rsidP="009F4356">
      <w:pPr>
        <w:rPr>
          <w:rFonts w:ascii="Arial" w:hAnsi="Arial" w:cs="Arial"/>
          <w:lang w:val="en-US"/>
        </w:rPr>
      </w:pPr>
    </w:p>
    <w:p w14:paraId="678C64D6" w14:textId="77777777" w:rsidR="009F4356" w:rsidRPr="008E5453" w:rsidRDefault="009F4356" w:rsidP="009F4356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F4356" w:rsidRPr="008E5453" w14:paraId="3922123A" w14:textId="77777777" w:rsidTr="002F2B69">
        <w:tc>
          <w:tcPr>
            <w:tcW w:w="9855" w:type="dxa"/>
          </w:tcPr>
          <w:p w14:paraId="0D77BF44" w14:textId="77777777" w:rsidR="0032645A" w:rsidRPr="0032645A" w:rsidRDefault="009F4356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2B5E68" w:rsidRPr="002B5E68">
              <w:rPr>
                <w:rFonts w:ascii="Arial" w:hAnsi="Arial" w:cs="Arial"/>
                <w:lang w:val="en-US"/>
              </w:rPr>
              <w:t xml:space="preserve">  </w:t>
            </w:r>
            <w:r w:rsidR="0032645A" w:rsidRPr="0032645A">
              <w:rPr>
                <w:rFonts w:ascii="Arial" w:hAnsi="Arial" w:cs="Arial"/>
                <w:lang w:val="en-US"/>
              </w:rPr>
              <w:t xml:space="preserve">  function fl_TC_11_1_2_NR5GC_EUTRA_TestBody() runs on EUTRA_Multi5GS_PTC // @sic R5-204399 sic@</w:t>
            </w:r>
          </w:p>
          <w:p w14:paraId="45F15C15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{</w:t>
            </w:r>
          </w:p>
          <w:p w14:paraId="57667D4D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var integer v_EPSBearerId;</w:t>
            </w:r>
          </w:p>
          <w:p w14:paraId="11E1CD7D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E94F813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// Send EUTRA frequency to NR and wait for NR info</w:t>
            </w:r>
          </w:p>
          <w:p w14:paraId="53FDA534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f_EUTRA_NR_SendSysinfoCoOrd(NR, f_EUTRA38_IRAT_ListOfFrequencies({eutra_Cell1}));</w:t>
            </w:r>
          </w:p>
          <w:p w14:paraId="44B78D7D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</w:p>
          <w:p w14:paraId="50BBC6D5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f_EUTRA_NR_WaitForCoOrd_Trigger (NR, "Change Power Level");  // @sic R5-216190 sic@</w:t>
            </w:r>
          </w:p>
          <w:p w14:paraId="4EC7ABB9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// @siclog "Step 5AA" siclog@</w:t>
            </w:r>
          </w:p>
          <w:p w14:paraId="5D13C9F2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f_EUTRA38_SetCellPower(eutra_Cell1, tsc_Suitable_NeighbourIntraFreq_CellRS_EPRE, tsc_Suitable_NeighbourIntraFreq_CellRS_EPRE);</w:t>
            </w:r>
          </w:p>
          <w:p w14:paraId="5B373EC6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</w:p>
          <w:p w14:paraId="7170276A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fl_TAUReject_AttachWithoutN26 (true); // @sic R5-223431 sic@</w:t>
            </w:r>
          </w:p>
          <w:p w14:paraId="76A50684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</w:p>
          <w:p w14:paraId="33F7DD48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// @siclog "Parallel Behaviour" siclog@</w:t>
            </w:r>
          </w:p>
          <w:p w14:paraId="46F0D937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f_EUTRA38_MultiPDN_EstablishAdditionalPDNs (eutra_Cell1,</w:t>
            </w:r>
          </w:p>
          <w:p w14:paraId="20C9E674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                                            (pc_noOf_PDNsSameConnection + pc_noOf_PDNsNewConnection),</w:t>
            </w:r>
          </w:p>
          <w:p w14:paraId="7C9AB0F3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                                            false,</w:t>
            </w:r>
          </w:p>
          <w:p w14:paraId="55835F0D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                                            tsc_SRB2,</w:t>
            </w:r>
          </w:p>
          <w:p w14:paraId="2BE24A78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                                            omit,</w:t>
            </w:r>
          </w:p>
          <w:p w14:paraId="234FA1C8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                                            '010'B,</w:t>
            </w:r>
          </w:p>
          <w:p w14:paraId="40FE345F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                                            cr_AccessPointName(f_DomainName_Encode(pc_APN_ID_Internet))); // @sic R5-216188 sic@</w:t>
            </w:r>
          </w:p>
          <w:p w14:paraId="732BFB9F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960FE2A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// @siclog "Step 24A - 24C" siclog@</w:t>
            </w:r>
          </w:p>
          <w:p w14:paraId="190397C2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// @sic R5-223430 sic@</w:t>
            </w:r>
          </w:p>
          <w:p w14:paraId="39E1A2C0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v_EPSBearerId := f_EUTRA38_MultiPDN_ActivateDedicatedEpsBearer_Speech(eutra_Cell1); // @sic R5s220448 sic@</w:t>
            </w:r>
          </w:p>
          <w:p w14:paraId="202D7F36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</w:p>
          <w:p w14:paraId="0C75FDD5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597853C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// Test body finishes on IMS PTC</w:t>
            </w:r>
          </w:p>
          <w:p w14:paraId="40DF12C2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lastRenderedPageBreak/>
              <w:t xml:space="preserve">    f_IMS_IPCAN_WaitForTrigger(IMS[tsc_Index_IMS1]);</w:t>
            </w:r>
          </w:p>
          <w:p w14:paraId="48DF6CA6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f_EUTRA_DeactivateEPS_BearerContext (eutra_Cell1, int2hex(v_EPSBearerId, 1)); // @sic R5s220448 sic@</w:t>
            </w:r>
          </w:p>
          <w:p w14:paraId="3E5803C8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f_EUTRA_NR_SendCoOrd (NR, cms_EUTRA_NR_Trigger("Postamble"));</w:t>
            </w:r>
          </w:p>
          <w:p w14:paraId="10055F34" w14:textId="5195E393" w:rsidR="009F4356" w:rsidRPr="008E5453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6B2207B8" w14:textId="77777777" w:rsidR="009F4356" w:rsidRPr="008E5453" w:rsidRDefault="009F4356" w:rsidP="009F4356">
      <w:pPr>
        <w:rPr>
          <w:rFonts w:ascii="Arial" w:hAnsi="Arial" w:cs="Arial"/>
          <w:lang w:val="en-US"/>
        </w:rPr>
      </w:pPr>
    </w:p>
    <w:p w14:paraId="138F1715" w14:textId="77777777" w:rsidR="009F4356" w:rsidRPr="008E5453" w:rsidRDefault="009F4356" w:rsidP="009F4356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F4356" w:rsidRPr="008E5453" w14:paraId="71C74834" w14:textId="77777777" w:rsidTr="002F2B69">
        <w:tc>
          <w:tcPr>
            <w:tcW w:w="9855" w:type="dxa"/>
          </w:tcPr>
          <w:p w14:paraId="7A283942" w14:textId="77777777" w:rsidR="0093787F" w:rsidRPr="0093787F" w:rsidRDefault="009F4356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2B5E68" w:rsidRPr="002B5E68">
              <w:rPr>
                <w:rFonts w:ascii="Arial" w:hAnsi="Arial" w:cs="Arial"/>
                <w:lang w:val="en-US"/>
              </w:rPr>
              <w:t xml:space="preserve">  </w:t>
            </w:r>
            <w:r w:rsidR="0093787F" w:rsidRPr="0093787F">
              <w:rPr>
                <w:rFonts w:ascii="Arial" w:hAnsi="Arial" w:cs="Arial"/>
                <w:lang w:val="en-US"/>
              </w:rPr>
              <w:t xml:space="preserve">  function fl_TC_11_1_2_NR5GC_EUTRA_TestBody() runs on EUTRA_Multi5GS_PTC // @sic R5-204399 sic@</w:t>
            </w:r>
          </w:p>
          <w:p w14:paraId="742985D8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{</w:t>
            </w:r>
          </w:p>
          <w:p w14:paraId="7800ACD2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var integer v_EPSBearerId;</w:t>
            </w:r>
          </w:p>
          <w:p w14:paraId="4CF2F025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EF39F06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// Send EUTRA frequency to NR and wait for NR info</w:t>
            </w:r>
          </w:p>
          <w:p w14:paraId="03286C05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f_EUTRA_NR_SendSysinfoCoOrd(NR, f_EUTRA38_IRAT_ListOfFrequencies({eutra_Cell1}));</w:t>
            </w:r>
          </w:p>
          <w:p w14:paraId="40C4B031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</w:p>
          <w:p w14:paraId="54A8205E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f_EUTRA_NR_WaitForCoOrd_Trigger (NR, "Change Power Level");  // @sic R5-216190 sic@</w:t>
            </w:r>
          </w:p>
          <w:p w14:paraId="50EE9B73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// @siclog "Step 5AA" siclog@</w:t>
            </w:r>
          </w:p>
          <w:p w14:paraId="6CCE7ACB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f_EUTRA38_SetCellPower(eutra_Cell1, tsc_Suitable_NeighbourIntraFreq_CellRS_EPRE, tsc_Suitable_NeighbourIntraFreq_CellRS_EPRE);</w:t>
            </w:r>
          </w:p>
          <w:p w14:paraId="4849ACCA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</w:p>
          <w:p w14:paraId="4D76A2B7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fl_TAUReject_AttachWithoutN26 (true); // @sic R5-223431 sic@</w:t>
            </w:r>
          </w:p>
          <w:p w14:paraId="5B4D1E72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</w:p>
          <w:p w14:paraId="3895DEB2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// @siclog "Parallel Behaviour" siclog@</w:t>
            </w:r>
          </w:p>
          <w:p w14:paraId="688D1FFD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f_EUTRA38_MultiPDN_EstablishAdditionalPDNs (eutra_Cell1,</w:t>
            </w:r>
          </w:p>
          <w:p w14:paraId="09111823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                                            (pc_noOf_PDNsSameConnection + pc_noOf_PDNsNewConnection),</w:t>
            </w:r>
          </w:p>
          <w:p w14:paraId="6FD7A76A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                                            false,</w:t>
            </w:r>
          </w:p>
          <w:p w14:paraId="3F3E9042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                                            tsc_SRB2,</w:t>
            </w:r>
          </w:p>
          <w:p w14:paraId="5E310C77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                                            omit,</w:t>
            </w:r>
          </w:p>
          <w:p w14:paraId="1AB81EEE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                                            '010'B,</w:t>
            </w:r>
          </w:p>
          <w:p w14:paraId="248740F1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                                            cr_AccessPointName(f_DomainName_Encode(pc_APN_ID_Internet))); // @sic R5-216188 sic@</w:t>
            </w:r>
          </w:p>
          <w:p w14:paraId="73D32508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64088B0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// @siclog "Step 24A - 24C" siclog@</w:t>
            </w:r>
          </w:p>
          <w:p w14:paraId="74C88740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// @sic R5-223430 sic@</w:t>
            </w:r>
          </w:p>
          <w:p w14:paraId="4BF98EBF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v_EPSBearerId := f_EUTRA38_MultiPDN_ActivateDedicatedEpsBearer_Speech(eutra_Cell1); // @sic R5s220448 sic@</w:t>
            </w:r>
          </w:p>
          <w:p w14:paraId="3FE60FD3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</w:p>
          <w:p w14:paraId="77F9F4B4" w14:textId="116F57F5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  <w:r w:rsidRPr="0093787F">
              <w:rPr>
                <w:rFonts w:ascii="Arial" w:hAnsi="Arial" w:cs="Arial"/>
                <w:highlight w:val="yellow"/>
                <w:lang w:val="en-US"/>
              </w:rPr>
              <w:t>f_IMS_IPCAN_SendCoOrdMsg(IMS[tsc_Index_IMS1], cms_IPCAN_IMS_QueryResponse(f_EUTRA_IMS_IpcanInfo()));</w:t>
            </w:r>
          </w:p>
          <w:p w14:paraId="4B2DA28A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// Test body finishes on IMS PTC</w:t>
            </w:r>
          </w:p>
          <w:p w14:paraId="30C1596E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lastRenderedPageBreak/>
              <w:t xml:space="preserve">    f_IMS_IPCAN_WaitForTrigger(IMS[tsc_Index_IMS1]);</w:t>
            </w:r>
          </w:p>
          <w:p w14:paraId="0490ADE0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f_EUTRA_DeactivateEPS_BearerContext (eutra_Cell1, int2hex(v_EPSBearerId, 1)); // @sic R5s220448 sic@</w:t>
            </w:r>
          </w:p>
          <w:p w14:paraId="3D6B26D8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f_EUTRA_NR_SendCoOrd (NR, cms_EUTRA_NR_Trigger("Postamble"));</w:t>
            </w:r>
          </w:p>
          <w:p w14:paraId="37D151AA" w14:textId="52BDF659" w:rsidR="0021236C" w:rsidRPr="008E5453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}</w:t>
            </w:r>
          </w:p>
          <w:p w14:paraId="73753035" w14:textId="6461D617" w:rsidR="009F4356" w:rsidRPr="008E5453" w:rsidRDefault="009F4356" w:rsidP="002B5E68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35C42E2C" w14:textId="77777777" w:rsidR="00F96833" w:rsidRDefault="00F96833" w:rsidP="0031314C">
      <w:pPr>
        <w:pStyle w:val="Heading1"/>
        <w:overflowPunct w:val="0"/>
        <w:autoSpaceDE w:val="0"/>
        <w:autoSpaceDN w:val="0"/>
        <w:adjustRightInd w:val="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E6D39" w14:textId="77777777" w:rsidR="008228AA" w:rsidRDefault="008228AA">
      <w:r>
        <w:separator/>
      </w:r>
    </w:p>
  </w:endnote>
  <w:endnote w:type="continuationSeparator" w:id="0">
    <w:p w14:paraId="4AE345AE" w14:textId="77777777" w:rsidR="008228AA" w:rsidRDefault="00822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12627" w14:textId="77777777" w:rsidR="008228AA" w:rsidRDefault="008228AA">
      <w:r>
        <w:separator/>
      </w:r>
    </w:p>
  </w:footnote>
  <w:footnote w:type="continuationSeparator" w:id="0">
    <w:p w14:paraId="7D02B325" w14:textId="77777777" w:rsidR="008228AA" w:rsidRDefault="00822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07B5C"/>
    <w:multiLevelType w:val="hybridMultilevel"/>
    <w:tmpl w:val="1814316C"/>
    <w:lvl w:ilvl="0" w:tplc="525AE0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0B22AF"/>
    <w:multiLevelType w:val="hybridMultilevel"/>
    <w:tmpl w:val="A398658E"/>
    <w:lvl w:ilvl="0" w:tplc="720A45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904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3680838">
    <w:abstractNumId w:val="5"/>
  </w:num>
  <w:num w:numId="3" w16cid:durableId="1187331557">
    <w:abstractNumId w:val="2"/>
  </w:num>
  <w:num w:numId="4" w16cid:durableId="797534196">
    <w:abstractNumId w:val="10"/>
  </w:num>
  <w:num w:numId="5" w16cid:durableId="1217936849">
    <w:abstractNumId w:val="6"/>
  </w:num>
  <w:num w:numId="6" w16cid:durableId="2059350688">
    <w:abstractNumId w:val="4"/>
  </w:num>
  <w:num w:numId="7" w16cid:durableId="204223995">
    <w:abstractNumId w:val="11"/>
  </w:num>
  <w:num w:numId="8" w16cid:durableId="281309129">
    <w:abstractNumId w:val="7"/>
  </w:num>
  <w:num w:numId="9" w16cid:durableId="1568035936">
    <w:abstractNumId w:val="8"/>
  </w:num>
  <w:num w:numId="10" w16cid:durableId="922252282">
    <w:abstractNumId w:val="0"/>
  </w:num>
  <w:num w:numId="11" w16cid:durableId="1581712518">
    <w:abstractNumId w:val="1"/>
  </w:num>
  <w:num w:numId="12" w16cid:durableId="2129202260">
    <w:abstractNumId w:val="3"/>
  </w:num>
  <w:num w:numId="13" w16cid:durableId="4024171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091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40AB"/>
    <w:rsid w:val="000E07FB"/>
    <w:rsid w:val="000E5E48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766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C7C7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36C"/>
    <w:rsid w:val="00212AF9"/>
    <w:rsid w:val="00217B0E"/>
    <w:rsid w:val="00220349"/>
    <w:rsid w:val="00221C5A"/>
    <w:rsid w:val="00222013"/>
    <w:rsid w:val="00232611"/>
    <w:rsid w:val="00232B70"/>
    <w:rsid w:val="00233AFC"/>
    <w:rsid w:val="00235365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B5E68"/>
    <w:rsid w:val="002C11AB"/>
    <w:rsid w:val="002C7E01"/>
    <w:rsid w:val="002D16DD"/>
    <w:rsid w:val="002D607D"/>
    <w:rsid w:val="002D7C0F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2645A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76EE4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0B45"/>
    <w:rsid w:val="003A2996"/>
    <w:rsid w:val="003A3820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7C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5126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E1117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280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3F1A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472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2C0D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1BE9"/>
    <w:rsid w:val="006379F5"/>
    <w:rsid w:val="0064139A"/>
    <w:rsid w:val="00642CCB"/>
    <w:rsid w:val="00643A7D"/>
    <w:rsid w:val="00644586"/>
    <w:rsid w:val="00647E47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711A0"/>
    <w:rsid w:val="00680DED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4094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27D7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51F7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1BE5"/>
    <w:rsid w:val="007E643A"/>
    <w:rsid w:val="007F0389"/>
    <w:rsid w:val="007F2D57"/>
    <w:rsid w:val="007F3701"/>
    <w:rsid w:val="007F3A9A"/>
    <w:rsid w:val="007F56A5"/>
    <w:rsid w:val="007F7259"/>
    <w:rsid w:val="00800A71"/>
    <w:rsid w:val="00801CF0"/>
    <w:rsid w:val="008040A8"/>
    <w:rsid w:val="00804EC2"/>
    <w:rsid w:val="00807B85"/>
    <w:rsid w:val="00810296"/>
    <w:rsid w:val="008228AA"/>
    <w:rsid w:val="00822A77"/>
    <w:rsid w:val="00824C2C"/>
    <w:rsid w:val="00825391"/>
    <w:rsid w:val="00825B7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76938"/>
    <w:rsid w:val="00880F55"/>
    <w:rsid w:val="00883A39"/>
    <w:rsid w:val="008863B9"/>
    <w:rsid w:val="0089088C"/>
    <w:rsid w:val="0089198D"/>
    <w:rsid w:val="00893782"/>
    <w:rsid w:val="00896D84"/>
    <w:rsid w:val="008A03D7"/>
    <w:rsid w:val="008A2D5E"/>
    <w:rsid w:val="008A45A6"/>
    <w:rsid w:val="008A483F"/>
    <w:rsid w:val="008A60A2"/>
    <w:rsid w:val="008B0905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87F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05D3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174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1657"/>
    <w:rsid w:val="009F32FA"/>
    <w:rsid w:val="009F4356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10B"/>
    <w:rsid w:val="00A4529A"/>
    <w:rsid w:val="00A46561"/>
    <w:rsid w:val="00A47E70"/>
    <w:rsid w:val="00A50CF0"/>
    <w:rsid w:val="00A5226D"/>
    <w:rsid w:val="00A52F6F"/>
    <w:rsid w:val="00A57528"/>
    <w:rsid w:val="00A57D73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3F5C"/>
    <w:rsid w:val="00AC5820"/>
    <w:rsid w:val="00AC6599"/>
    <w:rsid w:val="00AD1CD8"/>
    <w:rsid w:val="00AD4ADA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3481F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324C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5F3F"/>
    <w:rsid w:val="00C07A7D"/>
    <w:rsid w:val="00C1082F"/>
    <w:rsid w:val="00C10D23"/>
    <w:rsid w:val="00C13969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6695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4898"/>
    <w:rsid w:val="00E37029"/>
    <w:rsid w:val="00E41630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488D"/>
    <w:rsid w:val="00E758B2"/>
    <w:rsid w:val="00E75AF3"/>
    <w:rsid w:val="00E777D7"/>
    <w:rsid w:val="00E77B87"/>
    <w:rsid w:val="00E77BDF"/>
    <w:rsid w:val="00E814FE"/>
    <w:rsid w:val="00E839E7"/>
    <w:rsid w:val="00E83BFF"/>
    <w:rsid w:val="00E83DFE"/>
    <w:rsid w:val="00E8742B"/>
    <w:rsid w:val="00E877C8"/>
    <w:rsid w:val="00E919C5"/>
    <w:rsid w:val="00E91FC6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1E03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03AB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F3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10</Pages>
  <Words>1080</Words>
  <Characters>16911</Characters>
  <Application>Microsoft Office Word</Application>
  <DocSecurity>0</DocSecurity>
  <Lines>140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17956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2022-06-17T10:20:00Z</dcterms:created>
  <dcterms:modified xsi:type="dcterms:W3CDTF">2022-11-10T17:09:00Z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