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658F" w:rsidRDefault="005C658F" w:rsidP="005C65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R5s221245</w:t>
      </w:r>
      <w:r>
        <w:rPr>
          <w:b/>
          <w:i/>
          <w:noProof/>
          <w:sz w:val="28"/>
        </w:rPr>
        <w:fldChar w:fldCharType="end"/>
      </w:r>
    </w:p>
    <w:p w:rsidR="005C658F" w:rsidRDefault="005C658F" w:rsidP="005C658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658F" w:rsidTr="00D459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658F" w:rsidRDefault="005C658F" w:rsidP="00D4590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C658F" w:rsidTr="00D459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C658F" w:rsidRDefault="005C658F" w:rsidP="00D459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658F" w:rsidTr="00D459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C658F" w:rsidRDefault="005C658F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58F" w:rsidTr="00D45907">
        <w:tc>
          <w:tcPr>
            <w:tcW w:w="142" w:type="dxa"/>
            <w:tcBorders>
              <w:left w:val="single" w:sz="4" w:space="0" w:color="auto"/>
            </w:tcBorders>
          </w:tcPr>
          <w:p w:rsidR="005C658F" w:rsidRDefault="005C658F" w:rsidP="00D459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5C658F" w:rsidRPr="00410371" w:rsidRDefault="005C658F" w:rsidP="00D459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C658F" w:rsidRDefault="005C658F" w:rsidP="00D459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C658F" w:rsidRPr="00410371" w:rsidRDefault="005C658F" w:rsidP="00D4590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4701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C658F" w:rsidRDefault="005C658F" w:rsidP="00D459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C658F" w:rsidRPr="00410371" w:rsidRDefault="005C658F" w:rsidP="00D4590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5C658F" w:rsidRDefault="005C658F" w:rsidP="00D459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C658F" w:rsidRPr="00410371" w:rsidRDefault="005C658F" w:rsidP="00D459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C658F" w:rsidRDefault="005C658F" w:rsidP="00D45907">
            <w:pPr>
              <w:pStyle w:val="CRCoverPage"/>
              <w:spacing w:after="0"/>
              <w:rPr>
                <w:noProof/>
              </w:rPr>
            </w:pPr>
          </w:p>
        </w:tc>
      </w:tr>
      <w:tr w:rsidR="005C658F" w:rsidTr="00D459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C658F" w:rsidRDefault="005C658F" w:rsidP="00D45907">
            <w:pPr>
              <w:pStyle w:val="CRCoverPage"/>
              <w:spacing w:after="0"/>
              <w:rPr>
                <w:noProof/>
              </w:rPr>
            </w:pPr>
          </w:p>
        </w:tc>
      </w:tr>
      <w:tr w:rsidR="005C658F" w:rsidTr="00D4590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C658F" w:rsidRPr="00F25D98" w:rsidRDefault="005C658F" w:rsidP="00D4590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658F" w:rsidTr="00D45907">
        <w:tc>
          <w:tcPr>
            <w:tcW w:w="9641" w:type="dxa"/>
            <w:gridSpan w:val="9"/>
          </w:tcPr>
          <w:p w:rsidR="005C658F" w:rsidRDefault="005C658F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C658F" w:rsidRDefault="005C658F" w:rsidP="005C65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658F" w:rsidTr="00D45907">
        <w:tc>
          <w:tcPr>
            <w:tcW w:w="2835" w:type="dxa"/>
          </w:tcPr>
          <w:p w:rsidR="005C658F" w:rsidRDefault="005C658F" w:rsidP="00D459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C658F" w:rsidRDefault="005C658F" w:rsidP="00D459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C658F" w:rsidRDefault="005C658F" w:rsidP="00D45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C658F" w:rsidRDefault="005C658F" w:rsidP="00D4590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C658F" w:rsidRDefault="005C658F" w:rsidP="00D45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5C658F" w:rsidRDefault="005C658F" w:rsidP="00D4590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C658F" w:rsidRDefault="005C658F" w:rsidP="00D45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C658F" w:rsidRDefault="005C658F" w:rsidP="00D459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C658F" w:rsidRDefault="005C658F" w:rsidP="00D4590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5C658F" w:rsidRDefault="005C658F" w:rsidP="005C65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658F" w:rsidTr="00D45907">
        <w:tc>
          <w:tcPr>
            <w:tcW w:w="9640" w:type="dxa"/>
            <w:gridSpan w:val="11"/>
          </w:tcPr>
          <w:p w:rsidR="005C658F" w:rsidRDefault="005C658F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58F" w:rsidTr="00D4590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C658F" w:rsidRDefault="005C658F" w:rsidP="00D459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C658F" w:rsidRDefault="005C658F" w:rsidP="00D459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function fl_TC_8_5_4_2or3_RequestedFrequencyBandList</w:t>
            </w:r>
            <w:r>
              <w:fldChar w:fldCharType="end"/>
            </w:r>
          </w:p>
        </w:tc>
      </w:tr>
      <w:tr w:rsidR="005C658F" w:rsidTr="00D45907">
        <w:tc>
          <w:tcPr>
            <w:tcW w:w="1843" w:type="dxa"/>
            <w:tcBorders>
              <w:left w:val="single" w:sz="4" w:space="0" w:color="auto"/>
            </w:tcBorders>
          </w:tcPr>
          <w:p w:rsidR="005C658F" w:rsidRDefault="005C658F" w:rsidP="00D45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C658F" w:rsidRDefault="005C658F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58F" w:rsidTr="00D45907">
        <w:tc>
          <w:tcPr>
            <w:tcW w:w="1843" w:type="dxa"/>
            <w:tcBorders>
              <w:left w:val="single" w:sz="4" w:space="0" w:color="auto"/>
            </w:tcBorders>
          </w:tcPr>
          <w:p w:rsidR="005C658F" w:rsidRDefault="005C658F" w:rsidP="00D459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C658F" w:rsidRDefault="005C658F" w:rsidP="00D459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5C658F" w:rsidTr="00D45907">
        <w:tc>
          <w:tcPr>
            <w:tcW w:w="1843" w:type="dxa"/>
            <w:tcBorders>
              <w:left w:val="single" w:sz="4" w:space="0" w:color="auto"/>
            </w:tcBorders>
          </w:tcPr>
          <w:p w:rsidR="005C658F" w:rsidRDefault="005C658F" w:rsidP="00D459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C658F" w:rsidRDefault="005C658F" w:rsidP="00D4590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C658F" w:rsidTr="00D45907">
        <w:tc>
          <w:tcPr>
            <w:tcW w:w="1843" w:type="dxa"/>
            <w:tcBorders>
              <w:left w:val="single" w:sz="4" w:space="0" w:color="auto"/>
            </w:tcBorders>
          </w:tcPr>
          <w:p w:rsidR="005C658F" w:rsidRDefault="005C658F" w:rsidP="00D45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C658F" w:rsidRDefault="005C658F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58F" w:rsidTr="00D45907">
        <w:tc>
          <w:tcPr>
            <w:tcW w:w="1843" w:type="dxa"/>
            <w:tcBorders>
              <w:left w:val="single" w:sz="4" w:space="0" w:color="auto"/>
            </w:tcBorders>
          </w:tcPr>
          <w:p w:rsidR="005C658F" w:rsidRDefault="005C658F" w:rsidP="00D459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C658F" w:rsidRDefault="005C658F" w:rsidP="00D459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TEI11_Test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5C658F" w:rsidRDefault="005C658F" w:rsidP="00D459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C658F" w:rsidRDefault="005C658F" w:rsidP="00D459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C658F" w:rsidRDefault="005C658F" w:rsidP="00D459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2022-10-31</w:t>
            </w:r>
            <w:r>
              <w:rPr>
                <w:noProof/>
              </w:rPr>
              <w:fldChar w:fldCharType="end"/>
            </w:r>
          </w:p>
        </w:tc>
      </w:tr>
      <w:tr w:rsidR="005C658F" w:rsidTr="00D45907">
        <w:tc>
          <w:tcPr>
            <w:tcW w:w="1843" w:type="dxa"/>
            <w:tcBorders>
              <w:left w:val="single" w:sz="4" w:space="0" w:color="auto"/>
            </w:tcBorders>
          </w:tcPr>
          <w:p w:rsidR="005C658F" w:rsidRDefault="005C658F" w:rsidP="00D45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C658F" w:rsidRDefault="005C658F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C658F" w:rsidRDefault="005C658F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C658F" w:rsidRDefault="005C658F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C658F" w:rsidRDefault="005C658F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58F" w:rsidTr="00D4590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C658F" w:rsidRDefault="005C658F" w:rsidP="00D459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C658F" w:rsidRDefault="005C658F" w:rsidP="00D459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C658F" w:rsidRDefault="005C658F" w:rsidP="00D459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C658F" w:rsidRDefault="005C658F" w:rsidP="00D459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C658F" w:rsidRDefault="005C658F" w:rsidP="00D459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5C658F" w:rsidTr="00D4590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C658F" w:rsidRDefault="005C658F" w:rsidP="00D459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C658F" w:rsidRDefault="005C658F" w:rsidP="00D4590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C658F" w:rsidRDefault="005C658F" w:rsidP="00D4590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C658F" w:rsidRPr="007C2097" w:rsidRDefault="005C658F" w:rsidP="00D4590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  <w:bookmarkStart w:id="0" w:name="_GoBack"/>
        <w:bookmarkEnd w:id="0"/>
      </w:tr>
      <w:tr w:rsidR="005C658F" w:rsidTr="00D45907">
        <w:tc>
          <w:tcPr>
            <w:tcW w:w="1843" w:type="dxa"/>
          </w:tcPr>
          <w:p w:rsidR="005C658F" w:rsidRDefault="005C658F" w:rsidP="00D45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C658F" w:rsidRDefault="005C658F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58F" w:rsidTr="00D459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C658F" w:rsidRDefault="005C658F" w:rsidP="005C6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C658F" w:rsidRPr="005763FC" w:rsidRDefault="005C658F" w:rsidP="005C658F">
            <w:pPr>
              <w:pStyle w:val="CRCoverPage"/>
              <w:spacing w:after="0"/>
              <w:ind w:left="100"/>
              <w:rPr>
                <w:noProof/>
              </w:rPr>
            </w:pPr>
            <w:r w:rsidRPr="005763FC">
              <w:rPr>
                <w:noProof/>
              </w:rPr>
              <w:t xml:space="preserve">For UEs reporting in step 2 </w:t>
            </w:r>
            <w:r>
              <w:rPr>
                <w:noProof/>
              </w:rPr>
              <w:t>some</w:t>
            </w:r>
            <w:r w:rsidRPr="005763FC">
              <w:rPr>
                <w:noProof/>
              </w:rPr>
              <w:t xml:space="preserve"> </w:t>
            </w:r>
            <w:r>
              <w:rPr>
                <w:noProof/>
              </w:rPr>
              <w:t>2DL+1UL CA band combination(s) that c</w:t>
            </w:r>
            <w:r w:rsidRPr="005763FC">
              <w:rPr>
                <w:noProof/>
              </w:rPr>
              <w:t>ontain</w:t>
            </w:r>
            <w:r>
              <w:rPr>
                <w:noProof/>
              </w:rPr>
              <w:t>(s)</w:t>
            </w:r>
            <w:r w:rsidRPr="005763FC">
              <w:rPr>
                <w:noProof/>
              </w:rPr>
              <w:t xml:space="preserve"> extendedBands (i.e. band no. &gt; 64)</w:t>
            </w:r>
            <w:r>
              <w:rPr>
                <w:noProof/>
              </w:rPr>
              <w:t>,</w:t>
            </w:r>
            <w:r w:rsidRPr="005763FC">
              <w:rPr>
                <w:noProof/>
              </w:rPr>
              <w:t xml:space="preserve"> </w:t>
            </w:r>
            <w:r>
              <w:rPr>
                <w:noProof/>
              </w:rPr>
              <w:t>a</w:t>
            </w:r>
            <w:r w:rsidRPr="005763FC">
              <w:rPr>
                <w:noProof/>
              </w:rPr>
              <w:t xml:space="preserve"> matching error may occur in subsequent steps 3 - 4 as these steps </w:t>
            </w:r>
            <w:r>
              <w:rPr>
                <w:noProof/>
              </w:rPr>
              <w:t>do not yet c</w:t>
            </w:r>
            <w:r w:rsidRPr="005763FC">
              <w:rPr>
                <w:noProof/>
              </w:rPr>
              <w:t xml:space="preserve">ater for </w:t>
            </w:r>
            <w:r>
              <w:rPr>
                <w:noProof/>
              </w:rPr>
              <w:t xml:space="preserve">the possibility of </w:t>
            </w:r>
            <w:r w:rsidRPr="005763FC">
              <w:rPr>
                <w:noProof/>
              </w:rPr>
              <w:t>extendedBands</w:t>
            </w:r>
            <w:r>
              <w:rPr>
                <w:noProof/>
              </w:rPr>
              <w:t xml:space="preserve"> among the reported ones</w:t>
            </w:r>
            <w:r w:rsidRPr="005763FC">
              <w:rPr>
                <w:noProof/>
              </w:rPr>
              <w:t>.</w:t>
            </w:r>
          </w:p>
          <w:p w:rsidR="005C658F" w:rsidRPr="005763FC" w:rsidRDefault="005C658F" w:rsidP="005C65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658F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658F" w:rsidRDefault="005C658F" w:rsidP="005C6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C658F" w:rsidRDefault="005C658F" w:rsidP="005C6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58F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658F" w:rsidRDefault="005C658F" w:rsidP="005C6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C658F" w:rsidRDefault="005C658F" w:rsidP="005C658F">
            <w:pPr>
              <w:pStyle w:val="CRCoverPage"/>
              <w:spacing w:after="0"/>
              <w:ind w:left="100"/>
              <w:rPr>
                <w:noProof/>
              </w:rPr>
            </w:pPr>
            <w:r w:rsidRPr="005763FC">
              <w:rPr>
                <w:noProof/>
              </w:rPr>
              <w:t>Enhanced function fl_TC_8_5_4_2or3_RequestedFrequencyBandList () to handle also supportedBandCombination_v1090 and thus extendedBands.</w:t>
            </w:r>
          </w:p>
          <w:p w:rsidR="005C658F" w:rsidRDefault="005C658F" w:rsidP="005C658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C658F" w:rsidRPr="005763FC" w:rsidRDefault="005C658F" w:rsidP="005C658F">
            <w:pPr>
              <w:pStyle w:val="CRCoverPage"/>
              <w:spacing w:after="0"/>
              <w:ind w:left="100"/>
              <w:rPr>
                <w:noProof/>
              </w:rPr>
            </w:pPr>
            <w:r w:rsidRPr="00B000DC">
              <w:rPr>
                <w:noProof/>
                <w:highlight w:val="yellow"/>
              </w:rPr>
              <w:t xml:space="preserve">Note that the proposed TTCN correction does not yet cover cases in which the UE reports several CA band combinations with different extended bands. Use of supportedBandCombination-v1090 alone would not be sufficient to resolve </w:t>
            </w:r>
            <w:r>
              <w:rPr>
                <w:noProof/>
                <w:highlight w:val="yellow"/>
              </w:rPr>
              <w:t>the resulting</w:t>
            </w:r>
            <w:r w:rsidRPr="00B000DC">
              <w:rPr>
                <w:noProof/>
                <w:highlight w:val="yellow"/>
              </w:rPr>
              <w:t xml:space="preserve"> ambiguity.</w:t>
            </w:r>
          </w:p>
          <w:p w:rsidR="005C658F" w:rsidRPr="005763FC" w:rsidRDefault="005C658F" w:rsidP="005C65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658F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658F" w:rsidRDefault="005C658F" w:rsidP="005C6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C658F" w:rsidRDefault="005C658F" w:rsidP="005C6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58F" w:rsidTr="00D459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C658F" w:rsidRDefault="005C658F" w:rsidP="005C6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658F" w:rsidRDefault="005C658F" w:rsidP="005C658F">
            <w:pPr>
              <w:pStyle w:val="CRCoverPage"/>
              <w:spacing w:after="0"/>
              <w:ind w:left="100"/>
              <w:rPr>
                <w:noProof/>
              </w:rPr>
            </w:pPr>
            <w:r w:rsidRPr="005763FC">
              <w:rPr>
                <w:noProof/>
              </w:rPr>
              <w:t>TC implementation may FAIL a conformant UE</w:t>
            </w:r>
          </w:p>
        </w:tc>
      </w:tr>
      <w:tr w:rsidR="005C658F" w:rsidTr="00D45907">
        <w:tc>
          <w:tcPr>
            <w:tcW w:w="2694" w:type="dxa"/>
            <w:gridSpan w:val="2"/>
          </w:tcPr>
          <w:p w:rsidR="005C658F" w:rsidRDefault="005C658F" w:rsidP="005C6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C658F" w:rsidRDefault="005C658F" w:rsidP="005C6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58F" w:rsidTr="00D459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C658F" w:rsidRDefault="005C658F" w:rsidP="005C6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C658F" w:rsidRDefault="005C658F" w:rsidP="005C65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8.5.4.2, 8.5.4.3</w:t>
            </w:r>
          </w:p>
        </w:tc>
      </w:tr>
      <w:tr w:rsidR="005C658F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658F" w:rsidRDefault="005C658F" w:rsidP="005C6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C658F" w:rsidRDefault="005C658F" w:rsidP="005C6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58F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658F" w:rsidRDefault="005C658F" w:rsidP="005C6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58F" w:rsidRDefault="005C658F" w:rsidP="005C6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C658F" w:rsidRDefault="005C658F" w:rsidP="005C6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C658F" w:rsidRDefault="005C658F" w:rsidP="005C65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C658F" w:rsidRDefault="005C658F" w:rsidP="005C65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658F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658F" w:rsidRDefault="005C658F" w:rsidP="005C6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C658F" w:rsidRDefault="005C658F" w:rsidP="005C6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658F" w:rsidRDefault="005C658F" w:rsidP="005C6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C658F" w:rsidRDefault="005C658F" w:rsidP="005C65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C658F" w:rsidRDefault="005C658F" w:rsidP="005C65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658F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658F" w:rsidRDefault="005C658F" w:rsidP="005C65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C658F" w:rsidRDefault="005C658F" w:rsidP="005C6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658F" w:rsidRDefault="005C658F" w:rsidP="005C6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C658F" w:rsidRDefault="005C658F" w:rsidP="005C65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C658F" w:rsidRDefault="005C658F" w:rsidP="005C65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658F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658F" w:rsidRDefault="005C658F" w:rsidP="005C65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C658F" w:rsidRDefault="005C658F" w:rsidP="005C6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658F" w:rsidRDefault="005C658F" w:rsidP="005C6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C658F" w:rsidRDefault="005C658F" w:rsidP="005C65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C658F" w:rsidRDefault="005C658F" w:rsidP="005C65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658F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658F" w:rsidRDefault="005C658F" w:rsidP="005C65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C658F" w:rsidRDefault="005C658F" w:rsidP="005C658F">
            <w:pPr>
              <w:pStyle w:val="CRCoverPage"/>
              <w:spacing w:after="0"/>
              <w:rPr>
                <w:noProof/>
              </w:rPr>
            </w:pPr>
          </w:p>
        </w:tc>
      </w:tr>
      <w:tr w:rsidR="005C658F" w:rsidTr="00D459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C658F" w:rsidRDefault="005C658F" w:rsidP="005C6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658F" w:rsidRDefault="005C658F" w:rsidP="005C65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658F" w:rsidRPr="008863B9" w:rsidTr="00D4590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658F" w:rsidRPr="008863B9" w:rsidRDefault="005C658F" w:rsidP="005C6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C658F" w:rsidRPr="008863B9" w:rsidRDefault="005C658F" w:rsidP="005C65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658F" w:rsidTr="00D459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58F" w:rsidRDefault="005C658F" w:rsidP="005C6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658F" w:rsidRDefault="005C658F" w:rsidP="005C65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854BF" w:rsidRDefault="003854BF" w:rsidP="003854BF">
      <w:pPr>
        <w:rPr>
          <w:noProof/>
        </w:rPr>
      </w:pPr>
    </w:p>
    <w:p w:rsidR="00BB18FC" w:rsidRDefault="00BB18FC" w:rsidP="00BB18FC">
      <w:pPr>
        <w:rPr>
          <w:noProof/>
        </w:rPr>
        <w:sectPr w:rsidR="00BB18FC">
          <w:headerReference w:type="even" r:id="rId11"/>
          <w:headerReference w:type="default" r:id="rId12"/>
          <w:head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B18FC" w:rsidRDefault="00BB18FC" w:rsidP="00BB18FC">
      <w:pPr>
        <w:rPr>
          <w:noProof/>
        </w:rPr>
      </w:pPr>
    </w:p>
    <w:p w:rsidR="001D7A98" w:rsidRPr="00D83A7A" w:rsidRDefault="001D7A98" w:rsidP="007D24FF">
      <w:pPr>
        <w:pStyle w:val="Heading1"/>
        <w:rPr>
          <w:rStyle w:val="Emphasis"/>
          <w:rFonts w:cs="Arial"/>
          <w:i w:val="0"/>
          <w:lang w:eastAsia="en-GB"/>
        </w:rPr>
      </w:pPr>
      <w:bookmarkStart w:id="1" w:name="_Toc118108845"/>
      <w:r w:rsidRPr="00D83A7A">
        <w:rPr>
          <w:rStyle w:val="Emphasis"/>
          <w:rFonts w:cs="Arial"/>
          <w:i w:val="0"/>
        </w:rPr>
        <w:t>Table of Contents</w:t>
      </w:r>
      <w:bookmarkEnd w:id="1"/>
    </w:p>
    <w:p w:rsidR="005C658F" w:rsidRDefault="001D7A9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C658F" w:rsidRPr="00030EE4">
        <w:rPr>
          <w:rFonts w:cs="Arial"/>
          <w:iCs/>
        </w:rPr>
        <w:t>Table of Contents</w:t>
      </w:r>
      <w:r w:rsidR="005C658F">
        <w:tab/>
      </w:r>
      <w:r w:rsidR="005C658F">
        <w:fldChar w:fldCharType="begin"/>
      </w:r>
      <w:r w:rsidR="005C658F">
        <w:instrText xml:space="preserve"> PAGEREF _Toc118108845 \h </w:instrText>
      </w:r>
      <w:r w:rsidR="005C658F">
        <w:fldChar w:fldCharType="separate"/>
      </w:r>
      <w:r w:rsidR="005C658F">
        <w:t>2</w:t>
      </w:r>
      <w:r w:rsidR="005C658F">
        <w:fldChar w:fldCharType="end"/>
      </w:r>
    </w:p>
    <w:p w:rsidR="005C658F" w:rsidRDefault="005C658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30EE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30EE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_Toc118108846 \h </w:instrText>
      </w:r>
      <w:r>
        <w:fldChar w:fldCharType="separate"/>
      </w:r>
      <w:r>
        <w:t>3</w:t>
      </w:r>
      <w:r>
        <w:fldChar w:fldCharType="end"/>
      </w:r>
    </w:p>
    <w:p w:rsidR="005C658F" w:rsidRDefault="005C658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2. </w:t>
      </w:r>
      <w:r w:rsidRPr="00030EE4">
        <w:rPr>
          <w:b/>
        </w:rPr>
        <w:t>Correction to fl_TC_8_5_4_2or3_RequestedFrequencyBandList</w:t>
      </w:r>
      <w:r>
        <w:tab/>
      </w:r>
      <w:r>
        <w:fldChar w:fldCharType="begin"/>
      </w:r>
      <w:r>
        <w:instrText xml:space="preserve"> PAGEREF _Toc118108847 \h </w:instrText>
      </w:r>
      <w:r>
        <w:fldChar w:fldCharType="separate"/>
      </w:r>
      <w:r>
        <w:t>3</w:t>
      </w:r>
      <w:r>
        <w:fldChar w:fldCharType="end"/>
      </w:r>
    </w:p>
    <w:p w:rsidR="001D7A98" w:rsidRDefault="001D7A98" w:rsidP="001D7A9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:rsidR="005C658F" w:rsidRDefault="005C658F" w:rsidP="005C658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OLE_LINK2"/>
      <w:bookmarkStart w:id="3" w:name="OLE_LINK3"/>
      <w:bookmarkStart w:id="4" w:name="OLE_LINK10"/>
      <w:bookmarkStart w:id="5" w:name="OLE_LINK11"/>
      <w:bookmarkStart w:id="6" w:name="OLE_LINK12"/>
      <w:bookmarkStart w:id="7" w:name="OLE_LINK13"/>
      <w:bookmarkStart w:id="8" w:name="_Toc122434485"/>
      <w:bookmarkStart w:id="9" w:name="_Toc101884688"/>
      <w:bookmarkStart w:id="10" w:name="_Toc106347389"/>
      <w:bookmarkStart w:id="11" w:name="_Toc106348108"/>
      <w:bookmarkStart w:id="12" w:name="_Toc106353536"/>
      <w:bookmarkStart w:id="13" w:name="_Toc107232973"/>
      <w:bookmarkStart w:id="14" w:name="_Toc107233704"/>
      <w:bookmarkStart w:id="15" w:name="_Toc107260461"/>
      <w:bookmarkStart w:id="16" w:name="_Toc107319472"/>
      <w:bookmarkStart w:id="17" w:name="_Toc107401310"/>
      <w:bookmarkStart w:id="18" w:name="_Toc109296030"/>
      <w:bookmarkStart w:id="19" w:name="_Toc112694522"/>
      <w:bookmarkStart w:id="20" w:name="_Toc112754400"/>
      <w:bookmarkStart w:id="21" w:name="_Toc114387725"/>
      <w:bookmarkStart w:id="22" w:name="_Toc114512229"/>
      <w:bookmarkStart w:id="23" w:name="_Toc114545017"/>
      <w:bookmarkStart w:id="24" w:name="_Toc114566506"/>
      <w:bookmarkStart w:id="25" w:name="_Toc114575225"/>
      <w:bookmarkStart w:id="26" w:name="_Toc114595884"/>
      <w:bookmarkStart w:id="27" w:name="_Toc114650955"/>
      <w:bookmarkStart w:id="28" w:name="_Toc114719834"/>
      <w:bookmarkStart w:id="29" w:name="_Toc114720501"/>
      <w:bookmarkStart w:id="30" w:name="_Toc114767867"/>
      <w:bookmarkStart w:id="31" w:name="_Toc114768623"/>
      <w:bookmarkStart w:id="32" w:name="_Toc114769718"/>
      <w:bookmarkStart w:id="33" w:name="_Toc114852799"/>
      <w:bookmarkStart w:id="34" w:name="_Toc115427994"/>
      <w:bookmarkStart w:id="35" w:name="_Toc116028725"/>
      <w:bookmarkStart w:id="36" w:name="_Toc116301627"/>
      <w:bookmarkStart w:id="37" w:name="_Toc116481402"/>
      <w:bookmarkStart w:id="38" w:name="_Toc116979526"/>
      <w:bookmarkStart w:id="39" w:name="_Hlk116565148"/>
      <w:bookmarkStart w:id="40" w:name="_Hlk114649573"/>
      <w:bookmarkStart w:id="41" w:name="_Hlk107318485"/>
      <w:bookmarkStart w:id="42" w:name="_Toc118108846"/>
      <w:r>
        <w:rPr>
          <w:b/>
          <w:lang w:eastAsia="ja-JP"/>
        </w:rPr>
        <w:lastRenderedPageBreak/>
        <w:t>Overview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42"/>
    </w:p>
    <w:p w:rsidR="005C658F" w:rsidRDefault="005C658F" w:rsidP="005C65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:rsidR="005C658F" w:rsidRDefault="005C658F" w:rsidP="005C65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5C658F" w:rsidRDefault="005C658F" w:rsidP="005C65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4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9"/>
    <w:bookmarkEnd w:id="40"/>
    <w:bookmarkEnd w:id="41"/>
    <w:p w:rsidR="005C658F" w:rsidRDefault="005C658F" w:rsidP="00A15357">
      <w:pPr>
        <w:pStyle w:val="Heading2"/>
      </w:pPr>
    </w:p>
    <w:p w:rsidR="0029133A" w:rsidRPr="00907505" w:rsidRDefault="005C658F" w:rsidP="005C658F">
      <w:pPr>
        <w:pStyle w:val="Heading2"/>
        <w:ind w:left="0" w:firstLine="0"/>
      </w:pPr>
      <w:bookmarkStart w:id="43" w:name="_Toc118108847"/>
      <w:r>
        <w:t xml:space="preserve">2. </w:t>
      </w:r>
      <w:r w:rsidR="00A15357" w:rsidRPr="005C658F">
        <w:rPr>
          <w:b/>
          <w:sz w:val="28"/>
          <w:szCs w:val="28"/>
        </w:rPr>
        <w:t xml:space="preserve">Correction to </w:t>
      </w:r>
      <w:r w:rsidR="00B829CF" w:rsidRPr="005C658F">
        <w:rPr>
          <w:b/>
          <w:sz w:val="28"/>
          <w:szCs w:val="28"/>
        </w:rPr>
        <w:t>fl_TC_8_5_4_2or3_RequestedFrequencyBandList</w:t>
      </w:r>
      <w:bookmarkEnd w:id="4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DE6E67" w:rsidRPr="00AF2960" w:rsidTr="00FC3CCF">
        <w:tc>
          <w:tcPr>
            <w:tcW w:w="1985" w:type="dxa"/>
          </w:tcPr>
          <w:p w:rsidR="00DE6E67" w:rsidRPr="00AF2960" w:rsidRDefault="007933FD" w:rsidP="007933F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DE6E67" w:rsidRPr="00AF2960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513" w:type="dxa"/>
          </w:tcPr>
          <w:p w:rsidR="00DE6E67" w:rsidRPr="00DE046D" w:rsidRDefault="00B829CF" w:rsidP="00907505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  <w:r w:rsidRPr="00B829CF">
              <w:t>fl_TC_8_5_4_2or3_RequestedFrequencyBandList</w:t>
            </w:r>
            <w:r>
              <w:t xml:space="preserve"> ()</w:t>
            </w:r>
          </w:p>
        </w:tc>
      </w:tr>
      <w:tr w:rsidR="00DE6E67" w:rsidRPr="00AF2960" w:rsidTr="00FC3CCF">
        <w:trPr>
          <w:trHeight w:val="350"/>
        </w:trPr>
        <w:tc>
          <w:tcPr>
            <w:tcW w:w="1985" w:type="dxa"/>
          </w:tcPr>
          <w:p w:rsidR="00DE6E67" w:rsidRPr="00AF2960" w:rsidRDefault="00DE6E67" w:rsidP="00FC3CCF">
            <w:pPr>
              <w:spacing w:before="40" w:after="40"/>
              <w:rPr>
                <w:rFonts w:ascii="Arial" w:hAnsi="Arial"/>
                <w:b/>
              </w:rPr>
            </w:pPr>
            <w:r w:rsidRPr="00AF2960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</w:tcPr>
          <w:p w:rsidR="0065456B" w:rsidRPr="00DA0A41" w:rsidRDefault="00A1026A" w:rsidP="002445FB">
            <w:pPr>
              <w:rPr>
                <w:rFonts w:ascii="Arial" w:hAnsi="Arial" w:cs="Arial"/>
                <w:noProof/>
              </w:rPr>
            </w:pPr>
            <w:r w:rsidRPr="00A1026A">
              <w:rPr>
                <w:rFonts w:ascii="Arial" w:hAnsi="Arial" w:cs="Arial"/>
                <w:noProof/>
              </w:rPr>
              <w:t>For UEs reporting in step 2 some 2DL+1UL CA band combination(s) that contain</w:t>
            </w:r>
            <w:r w:rsidR="002445FB">
              <w:rPr>
                <w:rFonts w:ascii="Arial" w:hAnsi="Arial" w:cs="Arial"/>
                <w:noProof/>
              </w:rPr>
              <w:t>(</w:t>
            </w:r>
            <w:r w:rsidRPr="00A1026A">
              <w:rPr>
                <w:rFonts w:ascii="Arial" w:hAnsi="Arial" w:cs="Arial"/>
                <w:noProof/>
              </w:rPr>
              <w:t>s</w:t>
            </w:r>
            <w:r w:rsidR="002445FB">
              <w:rPr>
                <w:rFonts w:ascii="Arial" w:hAnsi="Arial" w:cs="Arial"/>
                <w:noProof/>
              </w:rPr>
              <w:t>)</w:t>
            </w:r>
            <w:r w:rsidRPr="00A1026A">
              <w:rPr>
                <w:rFonts w:ascii="Arial" w:hAnsi="Arial" w:cs="Arial"/>
                <w:noProof/>
              </w:rPr>
              <w:t xml:space="preserve"> extendedBands (i.e. band no. &gt; 64), a matching error may occur in subsequent steps 3 - 4 as these steps do not yet cater for t</w:t>
            </w:r>
            <w:r w:rsidR="002445FB">
              <w:rPr>
                <w:rFonts w:ascii="Arial" w:hAnsi="Arial" w:cs="Arial"/>
                <w:noProof/>
              </w:rPr>
              <w:t>h</w:t>
            </w:r>
            <w:r w:rsidRPr="00A1026A">
              <w:rPr>
                <w:rFonts w:ascii="Arial" w:hAnsi="Arial" w:cs="Arial"/>
                <w:noProof/>
              </w:rPr>
              <w:t>e possibility of extendedBands among the reported ones.</w:t>
            </w:r>
          </w:p>
        </w:tc>
      </w:tr>
      <w:tr w:rsidR="00EE2307" w:rsidRPr="00AF2960" w:rsidTr="00FC3CCF">
        <w:tc>
          <w:tcPr>
            <w:tcW w:w="1985" w:type="dxa"/>
          </w:tcPr>
          <w:p w:rsidR="00EE2307" w:rsidRPr="00AF2960" w:rsidRDefault="00EE2307" w:rsidP="00EE2307">
            <w:pPr>
              <w:spacing w:before="40" w:after="40"/>
              <w:rPr>
                <w:rFonts w:ascii="Arial" w:hAnsi="Arial"/>
                <w:b/>
              </w:rPr>
            </w:pPr>
            <w:r w:rsidRPr="00AF2960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</w:tcPr>
          <w:p w:rsidR="009F1B7E" w:rsidRPr="00B829CF" w:rsidRDefault="00DA0A41" w:rsidP="008108AA">
            <w:pPr>
              <w:pStyle w:val="CRCoverPage"/>
              <w:spacing w:after="0"/>
              <w:rPr>
                <w:rFonts w:cs="Arial"/>
                <w:lang w:val="en-US" w:eastAsia="en-GB"/>
              </w:rPr>
            </w:pPr>
            <w:r>
              <w:rPr>
                <w:rFonts w:cs="Arial"/>
                <w:lang w:val="en-US" w:eastAsia="en-GB"/>
              </w:rPr>
              <w:t>Enhanced function fl_TC_8_5_4_2or3_RequestedFrequencyBandList () to handle also SupportedBandCombination_v1090 and thus extendedBands.</w:t>
            </w:r>
          </w:p>
          <w:p w:rsidR="00B829CF" w:rsidRPr="00B829CF" w:rsidRDefault="00B829CF" w:rsidP="00917929">
            <w:pPr>
              <w:pStyle w:val="CRCoverPage"/>
              <w:spacing w:after="0"/>
              <w:rPr>
                <w:rFonts w:cs="Arial"/>
                <w:lang w:val="en-US" w:eastAsia="en-GB"/>
              </w:rPr>
            </w:pPr>
          </w:p>
        </w:tc>
      </w:tr>
      <w:tr w:rsidR="00EE2307" w:rsidRPr="00AF2960" w:rsidTr="00FC3CCF">
        <w:tc>
          <w:tcPr>
            <w:tcW w:w="1985" w:type="dxa"/>
          </w:tcPr>
          <w:p w:rsidR="00EE2307" w:rsidRPr="00AF2960" w:rsidRDefault="00EE2307" w:rsidP="00EE2307">
            <w:pPr>
              <w:spacing w:before="40" w:after="40"/>
              <w:rPr>
                <w:rFonts w:ascii="Arial" w:hAnsi="Arial"/>
                <w:b/>
              </w:rPr>
            </w:pPr>
            <w:r w:rsidRPr="00AF2960"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</w:tcPr>
          <w:p w:rsidR="00EE2307" w:rsidRPr="00AF2960" w:rsidRDefault="00627289" w:rsidP="00627289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ATS_LTE_A_R10_r11</w:t>
            </w:r>
            <w:r w:rsidR="00A15357">
              <w:rPr>
                <w:rFonts w:ascii="Arial" w:hAnsi="Arial" w:cs="Arial"/>
                <w:noProof/>
              </w:rPr>
              <w:t>\</w:t>
            </w:r>
            <w:r>
              <w:rPr>
                <w:rFonts w:ascii="Arial" w:hAnsi="Arial" w:cs="Arial"/>
                <w:noProof/>
              </w:rPr>
              <w:t>8_5</w:t>
            </w:r>
            <w:r w:rsidR="00A15357">
              <w:rPr>
                <w:rFonts w:ascii="Arial" w:hAnsi="Arial" w:cs="Arial"/>
                <w:noProof/>
              </w:rPr>
              <w:t>\</w:t>
            </w:r>
            <w:r>
              <w:rPr>
                <w:rFonts w:ascii="Arial" w:hAnsi="Arial" w:cs="Arial"/>
                <w:noProof/>
              </w:rPr>
              <w:t>RRC_Others_CA</w:t>
            </w:r>
            <w:r w:rsidR="00A15357">
              <w:rPr>
                <w:rFonts w:ascii="Arial" w:hAnsi="Arial" w:cs="Arial"/>
                <w:noProof/>
              </w:rPr>
              <w:t>.ttcn</w:t>
            </w:r>
          </w:p>
        </w:tc>
      </w:tr>
      <w:tr w:rsidR="00EE2307" w:rsidRPr="00AF2960" w:rsidTr="00FC3CCF">
        <w:tc>
          <w:tcPr>
            <w:tcW w:w="1985" w:type="dxa"/>
          </w:tcPr>
          <w:p w:rsidR="00EE2307" w:rsidRPr="00AF2960" w:rsidRDefault="00EE2307" w:rsidP="00EE230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35C6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</w:tcPr>
          <w:p w:rsidR="00EE2307" w:rsidRPr="00AF2960" w:rsidRDefault="00EE2307" w:rsidP="00EE2307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  <w:bookmarkEnd w:id="2"/>
      <w:bookmarkEnd w:id="3"/>
    </w:tbl>
    <w:p w:rsidR="00DE6E67" w:rsidRDefault="00DE6E67" w:rsidP="00DE6E67">
      <w:pPr>
        <w:spacing w:after="0"/>
        <w:rPr>
          <w:rFonts w:ascii="Arial" w:hAnsi="Arial"/>
          <w:b/>
          <w:lang w:eastAsia="en-GB"/>
        </w:rPr>
      </w:pPr>
    </w:p>
    <w:bookmarkEnd w:id="4"/>
    <w:bookmarkEnd w:id="5"/>
    <w:p w:rsidR="00DE6E67" w:rsidRDefault="002C636C" w:rsidP="00DE6E6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C636C" w:rsidTr="002C636C">
        <w:tc>
          <w:tcPr>
            <w:tcW w:w="9855" w:type="dxa"/>
          </w:tcPr>
          <w:p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</w:t>
            </w:r>
            <w:r w:rsidRPr="004257D8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de-DE"/>
              </w:rPr>
              <w:t>/*</w:t>
            </w:r>
          </w:p>
          <w:p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de-DE"/>
              </w:rPr>
              <w:t xml:space="preserve">   * @desc      Function to set the requestedbands which will be needed in step3/4</w:t>
            </w:r>
          </w:p>
          <w:p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de-DE"/>
              </w:rPr>
              <w:t xml:space="preserve">   * @param     p_ReceivedCapabilityMsg  </w:t>
            </w:r>
          </w:p>
          <w:p w:rsidR="007337F9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3F7F5F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de-DE"/>
              </w:rPr>
              <w:t xml:space="preserve">   * @param     p_TestVariable  </w:t>
            </w:r>
          </w:p>
          <w:p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de-DE"/>
              </w:rPr>
              <w:t xml:space="preserve">   * @return    RequestedFrequencyBands</w:t>
            </w:r>
            <w:r w:rsidR="007337F9">
              <w:rPr>
                <w:rFonts w:ascii="Courier New" w:hAnsi="Courier New" w:cs="Courier New" w:hint="eastAsia"/>
                <w:color w:val="3F7F5F"/>
                <w:sz w:val="16"/>
                <w:szCs w:val="16"/>
                <w:lang w:val="en-US" w:eastAsia="zh-CN"/>
              </w:rPr>
              <w:t>_</w:t>
            </w:r>
            <w:r w:rsidR="007337F9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r11</w:t>
            </w:r>
            <w:r w:rsidRPr="004257D8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de-DE"/>
              </w:rPr>
              <w:t>_Type</w:t>
            </w:r>
          </w:p>
          <w:p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de-DE"/>
              </w:rPr>
              <w:t xml:space="preserve">   * @status    APPROVED (LTE_A_R10_R11)</w:t>
            </w:r>
          </w:p>
          <w:p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de-DE"/>
              </w:rPr>
              <w:t xml:space="preserve">   */</w:t>
            </w:r>
          </w:p>
          <w:p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</w:t>
            </w:r>
            <w:r w:rsidRPr="004257D8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de-DE"/>
              </w:rPr>
              <w:t>function</w:t>
            </w: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fl_TC_8_5_4_2or3_</w:t>
            </w:r>
            <w:proofErr w:type="gram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RequestedFrequencyBandList(</w:t>
            </w:r>
            <w:proofErr w:type="gram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UE_EUTRA_Capability p_ReceivedCapabilityMsg,</w:t>
            </w:r>
          </w:p>
          <w:p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                                                     TC_8_5_4_2or3_TestVariable_Type p_TestVariable) </w:t>
            </w:r>
            <w:r w:rsidRPr="004257D8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de-DE"/>
              </w:rPr>
              <w:t>return</w:t>
            </w: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RequestedFrequencyBands</w:t>
            </w:r>
            <w:r w:rsidR="007337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_r11</w:t>
            </w: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_Type</w:t>
            </w:r>
          </w:p>
          <w:p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{</w:t>
            </w:r>
          </w:p>
          <w:p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  </w:t>
            </w:r>
            <w:r w:rsidRPr="004257D8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de-DE"/>
              </w:rPr>
              <w:t>var</w:t>
            </w: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SupportedBandListEUTRA v_</w:t>
            </w:r>
            <w:proofErr w:type="gram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SupportedBandListEUTRA :</w:t>
            </w:r>
            <w:proofErr w:type="gram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= p_ReceivedCapabilityMsg.rf_Parameters.supportedBandListEUTRA;</w:t>
            </w:r>
          </w:p>
          <w:p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  </w:t>
            </w:r>
            <w:r w:rsidRPr="004257D8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de-DE"/>
              </w:rPr>
              <w:t>var</w:t>
            </w: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RequestedFrequencyBands</w:t>
            </w:r>
            <w:r w:rsidR="007337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_r11</w:t>
            </w: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_Type v_RequestedFrequencyBands;</w:t>
            </w:r>
          </w:p>
          <w:p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  </w:t>
            </w:r>
            <w:r w:rsidRPr="004257D8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de-DE"/>
              </w:rPr>
              <w:t>var</w:t>
            </w: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</w:t>
            </w:r>
            <w:r w:rsidRPr="004257D8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de-DE"/>
              </w:rPr>
              <w:t>integer</w:t>
            </w: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v_</w:t>
            </w:r>
            <w:proofErr w:type="gram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FreqBandIndicator;   </w:t>
            </w:r>
            <w:proofErr w:type="gramEnd"/>
            <w:r w:rsidRPr="004257D8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de-DE"/>
              </w:rPr>
              <w:t>//@sic R5-163085 FrequencyBandIndicator type changed to integer sic@</w:t>
            </w:r>
          </w:p>
          <w:p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  </w:t>
            </w:r>
            <w:r w:rsidRPr="004257D8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de-DE"/>
              </w:rPr>
              <w:t>var</w:t>
            </w: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</w:t>
            </w:r>
            <w:r w:rsidRPr="004257D8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de-DE"/>
              </w:rPr>
              <w:t>integer</w:t>
            </w: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i;</w:t>
            </w:r>
          </w:p>
          <w:p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  </w:t>
            </w:r>
            <w:r w:rsidRPr="004257D8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de-DE"/>
              </w:rPr>
              <w:t>var</w:t>
            </w: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</w:t>
            </w:r>
            <w:r w:rsidRPr="004257D8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de-DE"/>
              </w:rPr>
              <w:t>integer</w:t>
            </w: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k;</w:t>
            </w:r>
          </w:p>
          <w:p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</w:p>
          <w:p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  v_</w:t>
            </w:r>
            <w:proofErr w:type="gram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RequestedFrequencyBands[</w:t>
            </w:r>
            <w:proofErr w:type="gram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0] := p_TestVariable.B3;</w:t>
            </w:r>
          </w:p>
          <w:p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  v_</w:t>
            </w:r>
            <w:proofErr w:type="gram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RequestedFrequencyBands[</w:t>
            </w:r>
            <w:proofErr w:type="gram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1] := p_TestVariable.B1;</w:t>
            </w:r>
          </w:p>
          <w:p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</w:p>
          <w:p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  </w:t>
            </w:r>
            <w:proofErr w:type="gram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i :</w:t>
            </w:r>
            <w:proofErr w:type="gram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= 2;</w:t>
            </w:r>
          </w:p>
          <w:p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  </w:t>
            </w:r>
            <w:r w:rsidRPr="004257D8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de-DE"/>
              </w:rPr>
              <w:t>for</w:t>
            </w: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(</w:t>
            </w:r>
            <w:proofErr w:type="gram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k :</w:t>
            </w:r>
            <w:proofErr w:type="gram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= 0; (k &lt; lengthof(v_SupportedBandListEUTRA)) </w:t>
            </w:r>
            <w:r w:rsidRPr="004257D8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de-DE"/>
              </w:rPr>
              <w:t>and</w:t>
            </w: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(i &lt; 16); k := k+1) {  </w:t>
            </w:r>
            <w:r w:rsidRPr="004257D8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de-DE"/>
              </w:rPr>
              <w:t>// v_RequestedFrequencyBands shall have a maxiimum of 16 entries</w:t>
            </w:r>
          </w:p>
          <w:p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    v_</w:t>
            </w:r>
            <w:proofErr w:type="gram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FreqBandIndicator :</w:t>
            </w:r>
            <w:proofErr w:type="gram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= v_SupportedBandListEUTRA[k].bandEUTRA;</w:t>
            </w:r>
          </w:p>
          <w:p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    </w:t>
            </w:r>
            <w:r w:rsidRPr="004257D8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de-DE"/>
              </w:rPr>
              <w:t>if</w:t>
            </w: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((v_</w:t>
            </w:r>
            <w:proofErr w:type="gram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FreqBandIndicator !</w:t>
            </w:r>
            <w:proofErr w:type="gram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= p_TestVariable.B1) </w:t>
            </w:r>
            <w:r w:rsidRPr="004257D8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de-DE"/>
              </w:rPr>
              <w:t>and</w:t>
            </w: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(v_FreqBandIndicator != p_TestVariable.B3)) {</w:t>
            </w:r>
          </w:p>
          <w:p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      v_RequestedFrequencyBands[i</w:t>
            </w:r>
            <w:proofErr w:type="gram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] :</w:t>
            </w:r>
            <w:proofErr w:type="gram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= v_FreqBandIndicator;</w:t>
            </w:r>
          </w:p>
          <w:p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      </w:t>
            </w:r>
            <w:proofErr w:type="gram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i :</w:t>
            </w:r>
            <w:proofErr w:type="gram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= i + 1;</w:t>
            </w:r>
          </w:p>
          <w:p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    }</w:t>
            </w:r>
          </w:p>
          <w:p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  }</w:t>
            </w:r>
          </w:p>
          <w:p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  </w:t>
            </w:r>
            <w:r w:rsidRPr="004257D8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de-DE"/>
              </w:rPr>
              <w:t>return</w:t>
            </w: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v_RequestedFrequencyBands;</w:t>
            </w:r>
          </w:p>
          <w:p w:rsidR="005D7BFE" w:rsidRPr="001842A2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27289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</w:t>
            </w:r>
            <w:r w:rsidRPr="00627289">
              <w:rPr>
                <w:rFonts w:ascii="Courier New" w:hAnsi="Courier New" w:cs="Courier New"/>
                <w:color w:val="000000"/>
                <w:lang w:val="de-DE" w:eastAsia="de-DE"/>
              </w:rPr>
              <w:t>}</w:t>
            </w:r>
          </w:p>
        </w:tc>
      </w:tr>
    </w:tbl>
    <w:p w:rsidR="002C636C" w:rsidRDefault="002C636C" w:rsidP="00DE6E67">
      <w:pPr>
        <w:spacing w:after="0"/>
        <w:rPr>
          <w:rFonts w:ascii="Arial" w:hAnsi="Arial"/>
          <w:b/>
          <w:lang w:eastAsia="en-GB"/>
        </w:rPr>
      </w:pPr>
    </w:p>
    <w:p w:rsidR="005F14D0" w:rsidRDefault="005F14D0" w:rsidP="00DE6E67">
      <w:pPr>
        <w:spacing w:after="0"/>
        <w:rPr>
          <w:rFonts w:ascii="Arial" w:hAnsi="Arial"/>
          <w:b/>
          <w:lang w:eastAsia="en-GB"/>
        </w:rPr>
      </w:pPr>
      <w:bookmarkStart w:id="44" w:name="OLE_LINK4"/>
      <w:bookmarkStart w:id="45" w:name="OLE_LINK5"/>
    </w:p>
    <w:p w:rsidR="00DE6E67" w:rsidRDefault="00DE6E67" w:rsidP="00DE6E6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A5092" w:rsidTr="000A5092">
        <w:tc>
          <w:tcPr>
            <w:tcW w:w="9855" w:type="dxa"/>
          </w:tcPr>
          <w:p w:rsidR="007337F9" w:rsidRPr="004257D8" w:rsidRDefault="00627289" w:rsidP="007337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</w:t>
            </w:r>
            <w:r w:rsidR="007337F9" w:rsidRPr="004257D8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de-DE"/>
              </w:rPr>
              <w:t>/*</w:t>
            </w:r>
          </w:p>
          <w:p w:rsidR="007337F9" w:rsidRPr="004257D8" w:rsidRDefault="007337F9" w:rsidP="007337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de-DE"/>
              </w:rPr>
              <w:t xml:space="preserve">   * @desc      Function to set the requestedbands which will be needed in step3/4</w:t>
            </w:r>
          </w:p>
          <w:p w:rsidR="007337F9" w:rsidRPr="004257D8" w:rsidRDefault="007337F9" w:rsidP="007337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de-DE"/>
              </w:rPr>
              <w:t xml:space="preserve">   * @param     p_ReceivedCapabilityMsg  </w:t>
            </w:r>
          </w:p>
          <w:p w:rsidR="007337F9" w:rsidRDefault="007337F9" w:rsidP="007337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3F7F5F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de-DE"/>
              </w:rPr>
              <w:t xml:space="preserve">   * @param     p_TestVariable  </w:t>
            </w:r>
          </w:p>
          <w:p w:rsidR="007337F9" w:rsidRPr="004257D8" w:rsidRDefault="007337F9" w:rsidP="007337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de-DE"/>
              </w:rPr>
              <w:t xml:space="preserve">   * @return    RequestedFrequencyBands</w:t>
            </w:r>
            <w:r>
              <w:rPr>
                <w:rFonts w:ascii="Courier New" w:hAnsi="Courier New" w:cs="Courier New" w:hint="eastAsia"/>
                <w:color w:val="3F7F5F"/>
                <w:sz w:val="16"/>
                <w:szCs w:val="16"/>
                <w:lang w:val="en-US" w:eastAsia="zh-CN"/>
              </w:rPr>
              <w:t>_</w:t>
            </w:r>
            <w:r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r11</w:t>
            </w:r>
            <w:r w:rsidRPr="004257D8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de-DE"/>
              </w:rPr>
              <w:t>_Type</w:t>
            </w:r>
          </w:p>
          <w:p w:rsidR="007337F9" w:rsidRPr="004257D8" w:rsidRDefault="007337F9" w:rsidP="007337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de-DE"/>
              </w:rPr>
              <w:t xml:space="preserve">   * @status    APPROVED (LTE_A_R10_R11)</w:t>
            </w:r>
          </w:p>
          <w:p w:rsidR="007337F9" w:rsidRPr="004257D8" w:rsidRDefault="007337F9" w:rsidP="007337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de-DE"/>
              </w:rPr>
              <w:t xml:space="preserve">   */</w:t>
            </w:r>
          </w:p>
          <w:p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</w:t>
            </w:r>
            <w:r w:rsidRPr="004257D8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de-DE"/>
              </w:rPr>
              <w:t>function</w:t>
            </w: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fl_TC_8_5_4_2or3_</w:t>
            </w:r>
            <w:proofErr w:type="gram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RequestedFrequencyBandList(</w:t>
            </w:r>
            <w:proofErr w:type="gram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UE_EUTRA_Capability p_ReceivedCapabilityMsg,</w:t>
            </w:r>
          </w:p>
          <w:p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                                                     TC_8_5_4_2or3_TestVariable_Type p_TestVariable) </w:t>
            </w:r>
            <w:r w:rsidRPr="004257D8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de-DE"/>
              </w:rPr>
              <w:t>return</w:t>
            </w: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</w:t>
            </w:r>
            <w:r w:rsidR="007337F9"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RequestedFrequencyBands</w:t>
            </w:r>
            <w:r w:rsidR="007337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_r11</w:t>
            </w:r>
            <w:r w:rsidR="007337F9"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_Type</w:t>
            </w:r>
          </w:p>
          <w:p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{</w:t>
            </w:r>
          </w:p>
          <w:p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  </w:t>
            </w:r>
            <w:r w:rsidRPr="004257D8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de-DE"/>
              </w:rPr>
              <w:t>var</w:t>
            </w: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SupportedBandListEUTRA v_</w:t>
            </w:r>
            <w:proofErr w:type="gram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SupportedBandListEUTRA :</w:t>
            </w:r>
            <w:proofErr w:type="gram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= p_ReceivedCapabilityMsg.rf_Parameters.supportedBandListEUTRA;</w:t>
            </w:r>
          </w:p>
          <w:p w:rsidR="004257D8" w:rsidRPr="004257D8" w:rsidRDefault="004257D8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  <w:t xml:space="preserve">   </w:t>
            </w:r>
            <w:r w:rsidRPr="004257D8"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  <w:t xml:space="preserve"> </w:t>
            </w:r>
            <w:r w:rsidRPr="004257D8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highlight w:val="yellow"/>
                <w:lang w:val="en-US" w:eastAsia="de-DE"/>
              </w:rPr>
              <w:t>var</w:t>
            </w: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de-DE"/>
              </w:rPr>
              <w:t xml:space="preserve"> SupportedBandCombination_v1090 v_SupportedBandCombination_v</w:t>
            </w:r>
            <w:proofErr w:type="gram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de-DE"/>
              </w:rPr>
              <w:t>1090 :</w:t>
            </w:r>
            <w:proofErr w:type="gram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de-DE"/>
              </w:rPr>
              <w:t>=</w:t>
            </w:r>
            <w:r w:rsidRPr="004257D8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de-DE"/>
              </w:rPr>
              <w:t xml:space="preserve"> </w:t>
            </w: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de-DE"/>
              </w:rPr>
              <w:t xml:space="preserve">p_ReceivedCapabilityMsg.nonCriticalExtension.nonCriticalExtension.nonCriticalExtension.  </w:t>
            </w:r>
            <w:proofErr w:type="gram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de-DE"/>
              </w:rPr>
              <w:t>nonCriticalExtension.nonCriticalExtension.rf</w:t>
            </w:r>
            <w:proofErr w:type="gram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de-DE"/>
              </w:rPr>
              <w:t>_Parameters_v1090.supportedBandCombination_v1090;</w:t>
            </w:r>
          </w:p>
          <w:p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  </w:t>
            </w:r>
            <w:r w:rsidRPr="004257D8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de-DE"/>
              </w:rPr>
              <w:t>var</w:t>
            </w: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</w:t>
            </w:r>
            <w:r w:rsidR="007337F9"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RequestedFrequencyBands</w:t>
            </w:r>
            <w:r w:rsidR="007337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_r11</w:t>
            </w:r>
            <w:r w:rsidR="007337F9"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_Type </w:t>
            </w: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Type v_RequestedFrequencyBands;</w:t>
            </w:r>
          </w:p>
          <w:p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  </w:t>
            </w:r>
            <w:r w:rsidRPr="004257D8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de-DE"/>
              </w:rPr>
              <w:t>var</w:t>
            </w: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</w:t>
            </w:r>
            <w:r w:rsidRPr="004257D8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de-DE"/>
              </w:rPr>
              <w:t>integer</w:t>
            </w: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v_</w:t>
            </w:r>
            <w:proofErr w:type="gram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FreqBandIndicator;   </w:t>
            </w:r>
            <w:proofErr w:type="gramEnd"/>
            <w:r w:rsidRPr="004257D8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de-DE"/>
              </w:rPr>
              <w:t>//@sic R5-163085 FrequencyBandIndicator type changed to integer sic@</w:t>
            </w:r>
          </w:p>
          <w:p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  </w:t>
            </w:r>
            <w:r w:rsidRPr="004257D8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de-DE"/>
              </w:rPr>
              <w:t>var</w:t>
            </w: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</w:t>
            </w:r>
            <w:r w:rsidRPr="004257D8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de-DE"/>
              </w:rPr>
              <w:t>integer</w:t>
            </w: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i;</w:t>
            </w:r>
          </w:p>
          <w:p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  </w:t>
            </w:r>
            <w:r w:rsidRPr="004257D8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de-DE"/>
              </w:rPr>
              <w:t>var</w:t>
            </w: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</w:t>
            </w:r>
            <w:r w:rsidRPr="004257D8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de-DE"/>
              </w:rPr>
              <w:t>integer</w:t>
            </w: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k;</w:t>
            </w:r>
          </w:p>
          <w:p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</w:p>
          <w:p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  v_</w:t>
            </w:r>
            <w:proofErr w:type="gram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RequestedFrequencyBands[</w:t>
            </w:r>
            <w:proofErr w:type="gram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0] := p_TestVariable.B3;</w:t>
            </w:r>
          </w:p>
          <w:p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  v_</w:t>
            </w:r>
            <w:proofErr w:type="gram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RequestedFrequencyBands[</w:t>
            </w:r>
            <w:proofErr w:type="gram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1] := p_TestVariable.B1;</w:t>
            </w:r>
          </w:p>
          <w:p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</w:p>
          <w:p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  </w:t>
            </w:r>
            <w:proofErr w:type="gram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i :</w:t>
            </w:r>
            <w:proofErr w:type="gram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= 2;</w:t>
            </w:r>
          </w:p>
          <w:p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  </w:t>
            </w:r>
            <w:r w:rsidRPr="004257D8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de-DE"/>
              </w:rPr>
              <w:t>for</w:t>
            </w: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(</w:t>
            </w:r>
            <w:proofErr w:type="gram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k :</w:t>
            </w:r>
            <w:proofErr w:type="gram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= 0; (k &lt; lengthof(v_SupportedBandListEUTRA)) </w:t>
            </w:r>
            <w:r w:rsidRPr="004257D8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de-DE"/>
              </w:rPr>
              <w:t>and</w:t>
            </w: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(i &lt; 16); k := k+1) {  </w:t>
            </w:r>
            <w:r w:rsidRPr="004257D8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de-DE"/>
              </w:rPr>
              <w:t>// v_RequestedFrequencyBands shall have a maxiimum of 16 entries</w:t>
            </w:r>
          </w:p>
          <w:p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    v_</w:t>
            </w:r>
            <w:proofErr w:type="gram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FreqBandIndicator :</w:t>
            </w:r>
            <w:proofErr w:type="gram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= v_SupportedBandListEUTRA[k].bandEUTRA;</w:t>
            </w:r>
          </w:p>
          <w:p w:rsidR="00627289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    </w:t>
            </w:r>
            <w:r w:rsidRPr="004257D8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de-DE"/>
              </w:rPr>
              <w:t>if</w:t>
            </w: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((v_</w:t>
            </w:r>
            <w:proofErr w:type="gram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FreqBandIndicator !</w:t>
            </w:r>
            <w:proofErr w:type="gram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= p_TestVariable.B1) </w:t>
            </w:r>
            <w:r w:rsidRPr="004257D8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de-DE"/>
              </w:rPr>
              <w:t>and</w:t>
            </w: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(v_FreqBandIndicator != p_TestVariable.B3)) {</w:t>
            </w:r>
          </w:p>
          <w:p w:rsidR="004257D8" w:rsidRPr="00B829CF" w:rsidRDefault="004257D8" w:rsidP="00425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      </w:t>
            </w:r>
            <w:r w:rsidRPr="00B829CF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highlight w:val="yellow"/>
                <w:lang w:val="en-US" w:eastAsia="de-DE"/>
              </w:rPr>
              <w:t>if</w:t>
            </w:r>
            <w:r w:rsidRPr="00B829CF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de-DE"/>
              </w:rPr>
              <w:t xml:space="preserve"> (v_FreqBandIndicator &lt; </w:t>
            </w:r>
            <w:proofErr w:type="gramStart"/>
            <w:r w:rsidRPr="00B829CF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de-DE"/>
              </w:rPr>
              <w:t>64 )</w:t>
            </w:r>
            <w:proofErr w:type="gramEnd"/>
            <w:r w:rsidRPr="00B829CF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de-DE"/>
              </w:rPr>
              <w:t>{</w:t>
            </w:r>
          </w:p>
          <w:p w:rsidR="004257D8" w:rsidRPr="00B829CF" w:rsidRDefault="004257D8" w:rsidP="00425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B829CF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        v_RequestedFrequencyBands[i</w:t>
            </w:r>
            <w:proofErr w:type="gramStart"/>
            <w:r w:rsidRPr="00B829CF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] :</w:t>
            </w:r>
            <w:proofErr w:type="gramEnd"/>
            <w:r w:rsidRPr="00B829CF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= v_FreqBandIndicator;</w:t>
            </w:r>
          </w:p>
          <w:p w:rsidR="004257D8" w:rsidRPr="004257D8" w:rsidRDefault="004257D8" w:rsidP="00425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de-DE"/>
              </w:rPr>
              <w:t xml:space="preserve">        } </w:t>
            </w:r>
          </w:p>
          <w:p w:rsidR="004257D8" w:rsidRPr="004257D8" w:rsidRDefault="004257D8" w:rsidP="00425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de-DE"/>
              </w:rPr>
              <w:t xml:space="preserve">        </w:t>
            </w:r>
            <w:r w:rsidRPr="004257D8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highlight w:val="yellow"/>
                <w:lang w:val="en-US" w:eastAsia="de-DE"/>
              </w:rPr>
              <w:t>else</w:t>
            </w: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de-DE"/>
              </w:rPr>
              <w:t xml:space="preserve"> { </w:t>
            </w:r>
          </w:p>
          <w:p w:rsidR="004257D8" w:rsidRPr="004257D8" w:rsidRDefault="004257D8" w:rsidP="00425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de-DE"/>
              </w:rPr>
              <w:t xml:space="preserve">          v_RequestedFrequencyBands[i</w:t>
            </w:r>
            <w:proofErr w:type="gram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de-DE"/>
              </w:rPr>
              <w:t>] :</w:t>
            </w:r>
            <w:proofErr w:type="gram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de-DE"/>
              </w:rPr>
              <w:t>= v_SupportedBandCombination_v1090[i][0].bandEUTRA_v1090;</w:t>
            </w:r>
          </w:p>
          <w:p w:rsidR="004257D8" w:rsidRPr="00B829CF" w:rsidRDefault="004257D8" w:rsidP="00425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de-DE"/>
              </w:rPr>
              <w:t xml:space="preserve">        </w:t>
            </w:r>
            <w:r w:rsidRPr="00B829CF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de-DE"/>
              </w:rPr>
              <w:t>}</w:t>
            </w:r>
          </w:p>
          <w:p w:rsidR="004257D8" w:rsidRPr="00B829CF" w:rsidRDefault="004257D8" w:rsidP="00425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B829CF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      </w:t>
            </w:r>
            <w:proofErr w:type="gramStart"/>
            <w:r w:rsidRPr="00B829CF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i :</w:t>
            </w:r>
            <w:proofErr w:type="gramEnd"/>
            <w:r w:rsidRPr="00B829CF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= i + 1;</w:t>
            </w:r>
          </w:p>
          <w:p w:rsidR="004257D8" w:rsidRPr="004257D8" w:rsidRDefault="004257D8" w:rsidP="00425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</w:pPr>
            <w:r w:rsidRPr="00B829CF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    }</w:t>
            </w:r>
          </w:p>
          <w:p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  }</w:t>
            </w:r>
          </w:p>
          <w:p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  </w:t>
            </w:r>
            <w:r w:rsidRPr="004257D8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de-DE"/>
              </w:rPr>
              <w:t>return</w:t>
            </w: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v_RequestedFrequencyBands;</w:t>
            </w:r>
          </w:p>
          <w:p w:rsidR="005D7BFE" w:rsidRPr="00A15357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</w:t>
            </w: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de-DE"/>
              </w:rPr>
              <w:t>}</w:t>
            </w:r>
          </w:p>
        </w:tc>
      </w:tr>
      <w:bookmarkEnd w:id="6"/>
      <w:bookmarkEnd w:id="7"/>
      <w:bookmarkEnd w:id="44"/>
      <w:bookmarkEnd w:id="45"/>
    </w:tbl>
    <w:p w:rsidR="00827D95" w:rsidRDefault="00827D95" w:rsidP="00DE6E67">
      <w:pPr>
        <w:spacing w:after="0"/>
        <w:rPr>
          <w:rFonts w:ascii="Arial" w:hAnsi="Arial"/>
          <w:b/>
          <w:lang w:eastAsia="en-GB"/>
        </w:rPr>
      </w:pPr>
    </w:p>
    <w:sectPr w:rsidR="00827D95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5404" w:rsidRDefault="00045404">
      <w:r>
        <w:separator/>
      </w:r>
    </w:p>
  </w:endnote>
  <w:endnote w:type="continuationSeparator" w:id="0">
    <w:p w:rsidR="00045404" w:rsidRDefault="00045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5404" w:rsidRDefault="00045404">
      <w:r>
        <w:separator/>
      </w:r>
    </w:p>
  </w:footnote>
  <w:footnote w:type="continuationSeparator" w:id="0">
    <w:p w:rsidR="00045404" w:rsidRDefault="000454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D51655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36662103"/>
                          </w:sdtPr>
                          <w:sdtContent>
                            <w:p w:rsidR="00D51655" w:rsidRPr="00A11327" w:rsidRDefault="0096229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36662103"/>
                    </w:sdtPr>
                    <w:sdtContent>
                      <w:p w:rsidR="00D51655" w:rsidRPr="00A11327" w:rsidRDefault="0096229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5D4D" w:rsidRDefault="00D5165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:rsidR="00D51655" w:rsidRPr="00A11327" w:rsidRDefault="0096229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:rsidR="00D51655" w:rsidRPr="00A11327" w:rsidRDefault="0096229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5D4D" w:rsidRDefault="00D5165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05625674"/>
                          </w:sdtPr>
                          <w:sdtContent>
                            <w:p w:rsidR="00D51655" w:rsidRPr="00A11327" w:rsidRDefault="0096229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05625674"/>
                    </w:sdtPr>
                    <w:sdtContent>
                      <w:p w:rsidR="00D51655" w:rsidRPr="00A11327" w:rsidRDefault="0096229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D5165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564598"/>
                          </w:sdtPr>
                          <w:sdtContent>
                            <w:p w:rsidR="00D51655" w:rsidRPr="00A11327" w:rsidRDefault="0096229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564598"/>
                    </w:sdtPr>
                    <w:sdtContent>
                      <w:p w:rsidR="00D51655" w:rsidRPr="00A11327" w:rsidRDefault="0096229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pPr>
      <w:pStyle w:val="Header"/>
      <w:tabs>
        <w:tab w:val="right" w:pos="9639"/>
      </w:tabs>
    </w:pPr>
    <w:r>
      <w:tab/>
    </w:r>
    <w:r w:rsidR="00D51655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03192623"/>
                          </w:sdtPr>
                          <w:sdtContent>
                            <w:p w:rsidR="00D51655" w:rsidRPr="00A11327" w:rsidRDefault="0096229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03192623"/>
                    </w:sdtPr>
                    <w:sdtContent>
                      <w:p w:rsidR="00D51655" w:rsidRPr="00A11327" w:rsidRDefault="0096229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D5165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914356247"/>
                          </w:sdtPr>
                          <w:sdtContent>
                            <w:p w:rsidR="00D51655" w:rsidRPr="00A11327" w:rsidRDefault="0096229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914356247"/>
                    </w:sdtPr>
                    <w:sdtContent>
                      <w:p w:rsidR="00D51655" w:rsidRPr="00A11327" w:rsidRDefault="0096229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0D8326A"/>
    <w:multiLevelType w:val="hybridMultilevel"/>
    <w:tmpl w:val="8F18FE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1"/>
  </w:num>
  <w:num w:numId="5">
    <w:abstractNumId w:val="4"/>
  </w:num>
  <w:num w:numId="6">
    <w:abstractNumId w:val="18"/>
  </w:num>
  <w:num w:numId="7">
    <w:abstractNumId w:val="7"/>
  </w:num>
  <w:num w:numId="8">
    <w:abstractNumId w:val="27"/>
  </w:num>
  <w:num w:numId="9">
    <w:abstractNumId w:val="2"/>
  </w:num>
  <w:num w:numId="10">
    <w:abstractNumId w:val="29"/>
  </w:num>
  <w:num w:numId="11">
    <w:abstractNumId w:val="11"/>
  </w:num>
  <w:num w:numId="12">
    <w:abstractNumId w:val="5"/>
  </w:num>
  <w:num w:numId="13">
    <w:abstractNumId w:val="19"/>
  </w:num>
  <w:num w:numId="14">
    <w:abstractNumId w:val="17"/>
  </w:num>
  <w:num w:numId="15">
    <w:abstractNumId w:val="3"/>
  </w:num>
  <w:num w:numId="16">
    <w:abstractNumId w:val="23"/>
  </w:num>
  <w:num w:numId="17">
    <w:abstractNumId w:val="10"/>
  </w:num>
  <w:num w:numId="18">
    <w:abstractNumId w:val="1"/>
  </w:num>
  <w:num w:numId="19">
    <w:abstractNumId w:val="14"/>
  </w:num>
  <w:num w:numId="20">
    <w:abstractNumId w:val="13"/>
  </w:num>
  <w:num w:numId="21">
    <w:abstractNumId w:val="25"/>
  </w:num>
  <w:num w:numId="22">
    <w:abstractNumId w:val="28"/>
  </w:num>
  <w:num w:numId="23">
    <w:abstractNumId w:val="16"/>
  </w:num>
  <w:num w:numId="24">
    <w:abstractNumId w:val="20"/>
  </w:num>
  <w:num w:numId="25">
    <w:abstractNumId w:val="24"/>
  </w:num>
  <w:num w:numId="26">
    <w:abstractNumId w:val="31"/>
  </w:num>
  <w:num w:numId="27">
    <w:abstractNumId w:val="0"/>
  </w:num>
  <w:num w:numId="28">
    <w:abstractNumId w:val="6"/>
  </w:num>
  <w:num w:numId="29">
    <w:abstractNumId w:val="30"/>
  </w:num>
  <w:num w:numId="30">
    <w:abstractNumId w:val="9"/>
  </w:num>
  <w:num w:numId="31">
    <w:abstractNumId w:val="26"/>
  </w:num>
  <w:num w:numId="32">
    <w:abstractNumId w:val="12"/>
  </w:num>
  <w:num w:numId="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10"/>
    <w:rsid w:val="00004B58"/>
    <w:rsid w:val="00006F47"/>
    <w:rsid w:val="000109DA"/>
    <w:rsid w:val="0001288F"/>
    <w:rsid w:val="0001481A"/>
    <w:rsid w:val="00022E4A"/>
    <w:rsid w:val="00024E98"/>
    <w:rsid w:val="00025FE1"/>
    <w:rsid w:val="0002768B"/>
    <w:rsid w:val="00030083"/>
    <w:rsid w:val="00032B18"/>
    <w:rsid w:val="00033947"/>
    <w:rsid w:val="000339C2"/>
    <w:rsid w:val="00034DD7"/>
    <w:rsid w:val="00034E66"/>
    <w:rsid w:val="00035655"/>
    <w:rsid w:val="00035BC2"/>
    <w:rsid w:val="000362B0"/>
    <w:rsid w:val="00036ACD"/>
    <w:rsid w:val="0003749D"/>
    <w:rsid w:val="0003791B"/>
    <w:rsid w:val="00043B66"/>
    <w:rsid w:val="00045404"/>
    <w:rsid w:val="00046546"/>
    <w:rsid w:val="00046863"/>
    <w:rsid w:val="000664D0"/>
    <w:rsid w:val="00067F4B"/>
    <w:rsid w:val="000757B5"/>
    <w:rsid w:val="00077D70"/>
    <w:rsid w:val="00086C46"/>
    <w:rsid w:val="00090427"/>
    <w:rsid w:val="00091822"/>
    <w:rsid w:val="000919C0"/>
    <w:rsid w:val="000926A0"/>
    <w:rsid w:val="000939CE"/>
    <w:rsid w:val="000A4617"/>
    <w:rsid w:val="000A5092"/>
    <w:rsid w:val="000A6394"/>
    <w:rsid w:val="000A6E57"/>
    <w:rsid w:val="000B126F"/>
    <w:rsid w:val="000B1692"/>
    <w:rsid w:val="000B170C"/>
    <w:rsid w:val="000B593E"/>
    <w:rsid w:val="000B7204"/>
    <w:rsid w:val="000C038A"/>
    <w:rsid w:val="000C6598"/>
    <w:rsid w:val="000C742C"/>
    <w:rsid w:val="000D0EB8"/>
    <w:rsid w:val="000E23C8"/>
    <w:rsid w:val="000E30D0"/>
    <w:rsid w:val="000E59D1"/>
    <w:rsid w:val="000E70F9"/>
    <w:rsid w:val="000F103C"/>
    <w:rsid w:val="000F2650"/>
    <w:rsid w:val="000F7BA9"/>
    <w:rsid w:val="0010143A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211DF"/>
    <w:rsid w:val="00133781"/>
    <w:rsid w:val="00133A10"/>
    <w:rsid w:val="00142C41"/>
    <w:rsid w:val="001442E4"/>
    <w:rsid w:val="0014445A"/>
    <w:rsid w:val="00145D43"/>
    <w:rsid w:val="001518F5"/>
    <w:rsid w:val="00153ED1"/>
    <w:rsid w:val="0015653A"/>
    <w:rsid w:val="00157B6C"/>
    <w:rsid w:val="001625CE"/>
    <w:rsid w:val="00165CEC"/>
    <w:rsid w:val="00165E4C"/>
    <w:rsid w:val="001700B6"/>
    <w:rsid w:val="001718A8"/>
    <w:rsid w:val="001738F6"/>
    <w:rsid w:val="00174695"/>
    <w:rsid w:val="00174F67"/>
    <w:rsid w:val="00176408"/>
    <w:rsid w:val="00181114"/>
    <w:rsid w:val="00181E60"/>
    <w:rsid w:val="00182CA0"/>
    <w:rsid w:val="001842A2"/>
    <w:rsid w:val="00187F9F"/>
    <w:rsid w:val="00190C77"/>
    <w:rsid w:val="00192C46"/>
    <w:rsid w:val="00195D4D"/>
    <w:rsid w:val="001A7B60"/>
    <w:rsid w:val="001B0638"/>
    <w:rsid w:val="001B2930"/>
    <w:rsid w:val="001B7A65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200092"/>
    <w:rsid w:val="00200229"/>
    <w:rsid w:val="0020565F"/>
    <w:rsid w:val="00206B7F"/>
    <w:rsid w:val="00210BD5"/>
    <w:rsid w:val="002113AA"/>
    <w:rsid w:val="002125EB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452"/>
    <w:rsid w:val="0026004D"/>
    <w:rsid w:val="0026224B"/>
    <w:rsid w:val="0026632A"/>
    <w:rsid w:val="00266681"/>
    <w:rsid w:val="00272FEE"/>
    <w:rsid w:val="0027462E"/>
    <w:rsid w:val="00275D12"/>
    <w:rsid w:val="00281236"/>
    <w:rsid w:val="002860C4"/>
    <w:rsid w:val="0029133A"/>
    <w:rsid w:val="00294FA6"/>
    <w:rsid w:val="002A01CC"/>
    <w:rsid w:val="002A0C5A"/>
    <w:rsid w:val="002A1F3F"/>
    <w:rsid w:val="002A323F"/>
    <w:rsid w:val="002A4258"/>
    <w:rsid w:val="002A5633"/>
    <w:rsid w:val="002A6FF3"/>
    <w:rsid w:val="002B1C99"/>
    <w:rsid w:val="002B5741"/>
    <w:rsid w:val="002B6EFC"/>
    <w:rsid w:val="002C4D28"/>
    <w:rsid w:val="002C636C"/>
    <w:rsid w:val="002D55D9"/>
    <w:rsid w:val="002D5801"/>
    <w:rsid w:val="002E06C6"/>
    <w:rsid w:val="002E0C76"/>
    <w:rsid w:val="002E481F"/>
    <w:rsid w:val="002E54AE"/>
    <w:rsid w:val="002E5864"/>
    <w:rsid w:val="00303A7D"/>
    <w:rsid w:val="00303B7E"/>
    <w:rsid w:val="00305409"/>
    <w:rsid w:val="00307E4E"/>
    <w:rsid w:val="00310620"/>
    <w:rsid w:val="00310DEB"/>
    <w:rsid w:val="0031180B"/>
    <w:rsid w:val="00314473"/>
    <w:rsid w:val="003165A1"/>
    <w:rsid w:val="0031681B"/>
    <w:rsid w:val="00323DCC"/>
    <w:rsid w:val="003270AD"/>
    <w:rsid w:val="0033440B"/>
    <w:rsid w:val="00335C64"/>
    <w:rsid w:val="00336AD3"/>
    <w:rsid w:val="00337F92"/>
    <w:rsid w:val="003442A7"/>
    <w:rsid w:val="00346745"/>
    <w:rsid w:val="00346DC3"/>
    <w:rsid w:val="003504FE"/>
    <w:rsid w:val="00351537"/>
    <w:rsid w:val="003532B0"/>
    <w:rsid w:val="00363FDC"/>
    <w:rsid w:val="00366C37"/>
    <w:rsid w:val="00370857"/>
    <w:rsid w:val="00373A39"/>
    <w:rsid w:val="00375E77"/>
    <w:rsid w:val="0038335E"/>
    <w:rsid w:val="003854BF"/>
    <w:rsid w:val="00385CFA"/>
    <w:rsid w:val="00392405"/>
    <w:rsid w:val="003930C8"/>
    <w:rsid w:val="00393F2E"/>
    <w:rsid w:val="00397017"/>
    <w:rsid w:val="003970E5"/>
    <w:rsid w:val="003A02F5"/>
    <w:rsid w:val="003A3DD5"/>
    <w:rsid w:val="003A7FF6"/>
    <w:rsid w:val="003B45D2"/>
    <w:rsid w:val="003B5AFD"/>
    <w:rsid w:val="003C1380"/>
    <w:rsid w:val="003C47D1"/>
    <w:rsid w:val="003C79B9"/>
    <w:rsid w:val="003D2990"/>
    <w:rsid w:val="003E1A36"/>
    <w:rsid w:val="003E22EB"/>
    <w:rsid w:val="003E2E88"/>
    <w:rsid w:val="003E662B"/>
    <w:rsid w:val="003E6D81"/>
    <w:rsid w:val="003F2906"/>
    <w:rsid w:val="00405B0A"/>
    <w:rsid w:val="00405DCB"/>
    <w:rsid w:val="00406D75"/>
    <w:rsid w:val="00407146"/>
    <w:rsid w:val="00414101"/>
    <w:rsid w:val="004151A9"/>
    <w:rsid w:val="004153E3"/>
    <w:rsid w:val="004242F1"/>
    <w:rsid w:val="00424362"/>
    <w:rsid w:val="00424E2E"/>
    <w:rsid w:val="004257D8"/>
    <w:rsid w:val="00427DAA"/>
    <w:rsid w:val="004357D2"/>
    <w:rsid w:val="00440DA9"/>
    <w:rsid w:val="0045165E"/>
    <w:rsid w:val="004536FB"/>
    <w:rsid w:val="00453BFA"/>
    <w:rsid w:val="00461353"/>
    <w:rsid w:val="00464FD5"/>
    <w:rsid w:val="00466834"/>
    <w:rsid w:val="00472493"/>
    <w:rsid w:val="004806C9"/>
    <w:rsid w:val="00481362"/>
    <w:rsid w:val="00481B72"/>
    <w:rsid w:val="00483F33"/>
    <w:rsid w:val="00484FF1"/>
    <w:rsid w:val="004870B5"/>
    <w:rsid w:val="00490D19"/>
    <w:rsid w:val="00493BDB"/>
    <w:rsid w:val="004974F9"/>
    <w:rsid w:val="00497849"/>
    <w:rsid w:val="004A22F2"/>
    <w:rsid w:val="004A32CA"/>
    <w:rsid w:val="004A3B00"/>
    <w:rsid w:val="004A49B5"/>
    <w:rsid w:val="004B0266"/>
    <w:rsid w:val="004B02E2"/>
    <w:rsid w:val="004B4CB2"/>
    <w:rsid w:val="004B617E"/>
    <w:rsid w:val="004B75B7"/>
    <w:rsid w:val="004C0637"/>
    <w:rsid w:val="004C519B"/>
    <w:rsid w:val="004D0A50"/>
    <w:rsid w:val="004D1BC2"/>
    <w:rsid w:val="004D33F4"/>
    <w:rsid w:val="004E31D5"/>
    <w:rsid w:val="004F2381"/>
    <w:rsid w:val="005016E9"/>
    <w:rsid w:val="00504C12"/>
    <w:rsid w:val="00506BDB"/>
    <w:rsid w:val="005116DE"/>
    <w:rsid w:val="005148AA"/>
    <w:rsid w:val="0051580D"/>
    <w:rsid w:val="005158FC"/>
    <w:rsid w:val="00517A24"/>
    <w:rsid w:val="0052065B"/>
    <w:rsid w:val="00523B49"/>
    <w:rsid w:val="00523D24"/>
    <w:rsid w:val="00525B6B"/>
    <w:rsid w:val="0052759E"/>
    <w:rsid w:val="005308A4"/>
    <w:rsid w:val="00530C1F"/>
    <w:rsid w:val="0053123E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A25"/>
    <w:rsid w:val="00563F06"/>
    <w:rsid w:val="00570E86"/>
    <w:rsid w:val="005763FC"/>
    <w:rsid w:val="00580D30"/>
    <w:rsid w:val="00582420"/>
    <w:rsid w:val="005840C5"/>
    <w:rsid w:val="00584817"/>
    <w:rsid w:val="005848B4"/>
    <w:rsid w:val="00585EF0"/>
    <w:rsid w:val="00591756"/>
    <w:rsid w:val="00592D74"/>
    <w:rsid w:val="005A706E"/>
    <w:rsid w:val="005A722C"/>
    <w:rsid w:val="005B726D"/>
    <w:rsid w:val="005B741D"/>
    <w:rsid w:val="005C5BA4"/>
    <w:rsid w:val="005C658F"/>
    <w:rsid w:val="005C746F"/>
    <w:rsid w:val="005C7EDF"/>
    <w:rsid w:val="005D2DA2"/>
    <w:rsid w:val="005D343D"/>
    <w:rsid w:val="005D4859"/>
    <w:rsid w:val="005D6612"/>
    <w:rsid w:val="005D7BFE"/>
    <w:rsid w:val="005E2C44"/>
    <w:rsid w:val="005E57DA"/>
    <w:rsid w:val="005F14D0"/>
    <w:rsid w:val="005F7E45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61CB"/>
    <w:rsid w:val="00626F02"/>
    <w:rsid w:val="00627289"/>
    <w:rsid w:val="006347B5"/>
    <w:rsid w:val="00640886"/>
    <w:rsid w:val="0064303C"/>
    <w:rsid w:val="006505F0"/>
    <w:rsid w:val="00650E91"/>
    <w:rsid w:val="00651A41"/>
    <w:rsid w:val="00654483"/>
    <w:rsid w:val="0065456B"/>
    <w:rsid w:val="00655216"/>
    <w:rsid w:val="006664FE"/>
    <w:rsid w:val="00674EE6"/>
    <w:rsid w:val="00675E52"/>
    <w:rsid w:val="006804F8"/>
    <w:rsid w:val="00685A39"/>
    <w:rsid w:val="006874CE"/>
    <w:rsid w:val="00695808"/>
    <w:rsid w:val="00696BDF"/>
    <w:rsid w:val="006A03F2"/>
    <w:rsid w:val="006A2029"/>
    <w:rsid w:val="006A4F28"/>
    <w:rsid w:val="006A6156"/>
    <w:rsid w:val="006A6283"/>
    <w:rsid w:val="006B34AA"/>
    <w:rsid w:val="006B46FB"/>
    <w:rsid w:val="006B7E16"/>
    <w:rsid w:val="006C163C"/>
    <w:rsid w:val="006C527D"/>
    <w:rsid w:val="006C77A9"/>
    <w:rsid w:val="006D15A3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3871"/>
    <w:rsid w:val="00703965"/>
    <w:rsid w:val="007072B3"/>
    <w:rsid w:val="00724D36"/>
    <w:rsid w:val="00724E4D"/>
    <w:rsid w:val="00730353"/>
    <w:rsid w:val="007337F9"/>
    <w:rsid w:val="00734947"/>
    <w:rsid w:val="007363A7"/>
    <w:rsid w:val="00741AD6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748"/>
    <w:rsid w:val="00774B1F"/>
    <w:rsid w:val="007818A4"/>
    <w:rsid w:val="0078286B"/>
    <w:rsid w:val="00785816"/>
    <w:rsid w:val="00792342"/>
    <w:rsid w:val="007933FD"/>
    <w:rsid w:val="0079607D"/>
    <w:rsid w:val="007A63D3"/>
    <w:rsid w:val="007B4A67"/>
    <w:rsid w:val="007B512A"/>
    <w:rsid w:val="007C040D"/>
    <w:rsid w:val="007C2097"/>
    <w:rsid w:val="007D004D"/>
    <w:rsid w:val="007D0B60"/>
    <w:rsid w:val="007D1055"/>
    <w:rsid w:val="007D24FF"/>
    <w:rsid w:val="007D3AD9"/>
    <w:rsid w:val="007D6A07"/>
    <w:rsid w:val="007E02D8"/>
    <w:rsid w:val="007E0A96"/>
    <w:rsid w:val="007E12ED"/>
    <w:rsid w:val="007E1D0C"/>
    <w:rsid w:val="007E1EF4"/>
    <w:rsid w:val="007E5C4F"/>
    <w:rsid w:val="007E7C53"/>
    <w:rsid w:val="007F224F"/>
    <w:rsid w:val="007F5A0E"/>
    <w:rsid w:val="007F7386"/>
    <w:rsid w:val="008005B9"/>
    <w:rsid w:val="0080419A"/>
    <w:rsid w:val="008059E9"/>
    <w:rsid w:val="00805A26"/>
    <w:rsid w:val="00805DC7"/>
    <w:rsid w:val="00806B8E"/>
    <w:rsid w:val="008108AA"/>
    <w:rsid w:val="008133E7"/>
    <w:rsid w:val="00814B00"/>
    <w:rsid w:val="00815B44"/>
    <w:rsid w:val="00823B38"/>
    <w:rsid w:val="008266F1"/>
    <w:rsid w:val="00827081"/>
    <w:rsid w:val="008279FA"/>
    <w:rsid w:val="00827D95"/>
    <w:rsid w:val="00830311"/>
    <w:rsid w:val="00833F4E"/>
    <w:rsid w:val="00837C06"/>
    <w:rsid w:val="00840886"/>
    <w:rsid w:val="008418FA"/>
    <w:rsid w:val="00841CB1"/>
    <w:rsid w:val="00844C1F"/>
    <w:rsid w:val="00846C6E"/>
    <w:rsid w:val="00855D5D"/>
    <w:rsid w:val="00860B56"/>
    <w:rsid w:val="008615F3"/>
    <w:rsid w:val="0086166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7757"/>
    <w:rsid w:val="008B7823"/>
    <w:rsid w:val="008B7D98"/>
    <w:rsid w:val="008C024C"/>
    <w:rsid w:val="008C12F6"/>
    <w:rsid w:val="008C2F24"/>
    <w:rsid w:val="008C5EBB"/>
    <w:rsid w:val="008C7542"/>
    <w:rsid w:val="008D0AB2"/>
    <w:rsid w:val="008D2AB1"/>
    <w:rsid w:val="008D4C7F"/>
    <w:rsid w:val="008E3CDF"/>
    <w:rsid w:val="008E6343"/>
    <w:rsid w:val="008E7A97"/>
    <w:rsid w:val="008F28E3"/>
    <w:rsid w:val="008F686C"/>
    <w:rsid w:val="008F7B36"/>
    <w:rsid w:val="00900B17"/>
    <w:rsid w:val="0090163E"/>
    <w:rsid w:val="00907505"/>
    <w:rsid w:val="00910A38"/>
    <w:rsid w:val="00911411"/>
    <w:rsid w:val="00914204"/>
    <w:rsid w:val="00917929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C28"/>
    <w:rsid w:val="00940C9D"/>
    <w:rsid w:val="00942CD4"/>
    <w:rsid w:val="00943322"/>
    <w:rsid w:val="009479AC"/>
    <w:rsid w:val="0095268B"/>
    <w:rsid w:val="00956720"/>
    <w:rsid w:val="009578C6"/>
    <w:rsid w:val="00957ED1"/>
    <w:rsid w:val="00957F73"/>
    <w:rsid w:val="00962291"/>
    <w:rsid w:val="00962662"/>
    <w:rsid w:val="00963D7C"/>
    <w:rsid w:val="009669EF"/>
    <w:rsid w:val="00966B8B"/>
    <w:rsid w:val="00971D0D"/>
    <w:rsid w:val="00975AA8"/>
    <w:rsid w:val="00977590"/>
    <w:rsid w:val="009777D9"/>
    <w:rsid w:val="009825D1"/>
    <w:rsid w:val="00982C61"/>
    <w:rsid w:val="00983580"/>
    <w:rsid w:val="00983AC1"/>
    <w:rsid w:val="00985384"/>
    <w:rsid w:val="00987F50"/>
    <w:rsid w:val="00991B88"/>
    <w:rsid w:val="0099611C"/>
    <w:rsid w:val="009A579D"/>
    <w:rsid w:val="009B0CEA"/>
    <w:rsid w:val="009B4A57"/>
    <w:rsid w:val="009B6076"/>
    <w:rsid w:val="009C2DCC"/>
    <w:rsid w:val="009C50A0"/>
    <w:rsid w:val="009C628C"/>
    <w:rsid w:val="009C7127"/>
    <w:rsid w:val="009D114A"/>
    <w:rsid w:val="009D2664"/>
    <w:rsid w:val="009D512E"/>
    <w:rsid w:val="009D785B"/>
    <w:rsid w:val="009E15AE"/>
    <w:rsid w:val="009E3297"/>
    <w:rsid w:val="009E5545"/>
    <w:rsid w:val="009E777D"/>
    <w:rsid w:val="009F1B7E"/>
    <w:rsid w:val="009F6B87"/>
    <w:rsid w:val="009F734F"/>
    <w:rsid w:val="009F7C68"/>
    <w:rsid w:val="00A01150"/>
    <w:rsid w:val="00A02482"/>
    <w:rsid w:val="00A02941"/>
    <w:rsid w:val="00A06514"/>
    <w:rsid w:val="00A06C4E"/>
    <w:rsid w:val="00A1026A"/>
    <w:rsid w:val="00A13E13"/>
    <w:rsid w:val="00A14189"/>
    <w:rsid w:val="00A15357"/>
    <w:rsid w:val="00A17BFC"/>
    <w:rsid w:val="00A246B6"/>
    <w:rsid w:val="00A24CCC"/>
    <w:rsid w:val="00A3190B"/>
    <w:rsid w:val="00A3278C"/>
    <w:rsid w:val="00A32879"/>
    <w:rsid w:val="00A34E14"/>
    <w:rsid w:val="00A40ACB"/>
    <w:rsid w:val="00A45D9A"/>
    <w:rsid w:val="00A47E40"/>
    <w:rsid w:val="00A47E70"/>
    <w:rsid w:val="00A56607"/>
    <w:rsid w:val="00A56680"/>
    <w:rsid w:val="00A60F22"/>
    <w:rsid w:val="00A62C71"/>
    <w:rsid w:val="00A72865"/>
    <w:rsid w:val="00A7671C"/>
    <w:rsid w:val="00A77AA5"/>
    <w:rsid w:val="00A80FC5"/>
    <w:rsid w:val="00A86FDC"/>
    <w:rsid w:val="00A87F8B"/>
    <w:rsid w:val="00A93E98"/>
    <w:rsid w:val="00A96A23"/>
    <w:rsid w:val="00AA0761"/>
    <w:rsid w:val="00AA0FBD"/>
    <w:rsid w:val="00AA1147"/>
    <w:rsid w:val="00AA20ED"/>
    <w:rsid w:val="00AA4982"/>
    <w:rsid w:val="00AA5EBD"/>
    <w:rsid w:val="00AB7901"/>
    <w:rsid w:val="00AC3A0C"/>
    <w:rsid w:val="00AC410B"/>
    <w:rsid w:val="00AD1CD8"/>
    <w:rsid w:val="00AD771E"/>
    <w:rsid w:val="00AE4E75"/>
    <w:rsid w:val="00AF2960"/>
    <w:rsid w:val="00AF2B8B"/>
    <w:rsid w:val="00AF528F"/>
    <w:rsid w:val="00AF650D"/>
    <w:rsid w:val="00AF6800"/>
    <w:rsid w:val="00AF718F"/>
    <w:rsid w:val="00B000DC"/>
    <w:rsid w:val="00B01CE7"/>
    <w:rsid w:val="00B04DBB"/>
    <w:rsid w:val="00B11348"/>
    <w:rsid w:val="00B169CE"/>
    <w:rsid w:val="00B17131"/>
    <w:rsid w:val="00B2052E"/>
    <w:rsid w:val="00B222AD"/>
    <w:rsid w:val="00B258BB"/>
    <w:rsid w:val="00B30998"/>
    <w:rsid w:val="00B30F55"/>
    <w:rsid w:val="00B310BC"/>
    <w:rsid w:val="00B369C4"/>
    <w:rsid w:val="00B40104"/>
    <w:rsid w:val="00B41C3C"/>
    <w:rsid w:val="00B461A3"/>
    <w:rsid w:val="00B4651C"/>
    <w:rsid w:val="00B47DE0"/>
    <w:rsid w:val="00B5776D"/>
    <w:rsid w:val="00B578D9"/>
    <w:rsid w:val="00B57BE7"/>
    <w:rsid w:val="00B61662"/>
    <w:rsid w:val="00B6474D"/>
    <w:rsid w:val="00B67B97"/>
    <w:rsid w:val="00B7054F"/>
    <w:rsid w:val="00B76672"/>
    <w:rsid w:val="00B80ADA"/>
    <w:rsid w:val="00B81F20"/>
    <w:rsid w:val="00B829CF"/>
    <w:rsid w:val="00B82C05"/>
    <w:rsid w:val="00B85CA9"/>
    <w:rsid w:val="00B90069"/>
    <w:rsid w:val="00B90DF4"/>
    <w:rsid w:val="00B92A9D"/>
    <w:rsid w:val="00B957AB"/>
    <w:rsid w:val="00B968C8"/>
    <w:rsid w:val="00B96D29"/>
    <w:rsid w:val="00BA2320"/>
    <w:rsid w:val="00BA34E4"/>
    <w:rsid w:val="00BA3EC5"/>
    <w:rsid w:val="00BB095E"/>
    <w:rsid w:val="00BB18FC"/>
    <w:rsid w:val="00BB3DA8"/>
    <w:rsid w:val="00BB5DFC"/>
    <w:rsid w:val="00BC0165"/>
    <w:rsid w:val="00BD1499"/>
    <w:rsid w:val="00BD279D"/>
    <w:rsid w:val="00BD4FE1"/>
    <w:rsid w:val="00BD5520"/>
    <w:rsid w:val="00BD5550"/>
    <w:rsid w:val="00BD6BB8"/>
    <w:rsid w:val="00BD765A"/>
    <w:rsid w:val="00BE1956"/>
    <w:rsid w:val="00BE24A9"/>
    <w:rsid w:val="00BF0AD2"/>
    <w:rsid w:val="00BF18BA"/>
    <w:rsid w:val="00BF3A64"/>
    <w:rsid w:val="00C001FB"/>
    <w:rsid w:val="00C0679D"/>
    <w:rsid w:val="00C1214A"/>
    <w:rsid w:val="00C16909"/>
    <w:rsid w:val="00C25193"/>
    <w:rsid w:val="00C36C6D"/>
    <w:rsid w:val="00C42A1D"/>
    <w:rsid w:val="00C46AD4"/>
    <w:rsid w:val="00C54B55"/>
    <w:rsid w:val="00C607E1"/>
    <w:rsid w:val="00C62FB3"/>
    <w:rsid w:val="00C638C2"/>
    <w:rsid w:val="00C67C70"/>
    <w:rsid w:val="00C75557"/>
    <w:rsid w:val="00C803B9"/>
    <w:rsid w:val="00C82805"/>
    <w:rsid w:val="00C91272"/>
    <w:rsid w:val="00C94BCC"/>
    <w:rsid w:val="00C94ECA"/>
    <w:rsid w:val="00C9580A"/>
    <w:rsid w:val="00C95985"/>
    <w:rsid w:val="00CA1037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5142"/>
    <w:rsid w:val="00CE76B3"/>
    <w:rsid w:val="00CF0AD6"/>
    <w:rsid w:val="00CF2EB0"/>
    <w:rsid w:val="00CF4C58"/>
    <w:rsid w:val="00CF707A"/>
    <w:rsid w:val="00D028D2"/>
    <w:rsid w:val="00D03F9A"/>
    <w:rsid w:val="00D073E9"/>
    <w:rsid w:val="00D115A0"/>
    <w:rsid w:val="00D14011"/>
    <w:rsid w:val="00D174F5"/>
    <w:rsid w:val="00D20B1A"/>
    <w:rsid w:val="00D22028"/>
    <w:rsid w:val="00D2376A"/>
    <w:rsid w:val="00D25C7A"/>
    <w:rsid w:val="00D27DEF"/>
    <w:rsid w:val="00D309ED"/>
    <w:rsid w:val="00D34399"/>
    <w:rsid w:val="00D34CAB"/>
    <w:rsid w:val="00D3505A"/>
    <w:rsid w:val="00D450DA"/>
    <w:rsid w:val="00D456A5"/>
    <w:rsid w:val="00D45E7E"/>
    <w:rsid w:val="00D47BE9"/>
    <w:rsid w:val="00D51655"/>
    <w:rsid w:val="00D51B24"/>
    <w:rsid w:val="00D52D02"/>
    <w:rsid w:val="00D57D2B"/>
    <w:rsid w:val="00D61596"/>
    <w:rsid w:val="00D627C4"/>
    <w:rsid w:val="00D7270A"/>
    <w:rsid w:val="00D74CAC"/>
    <w:rsid w:val="00D76078"/>
    <w:rsid w:val="00D81774"/>
    <w:rsid w:val="00D85A26"/>
    <w:rsid w:val="00D9377B"/>
    <w:rsid w:val="00DA0A41"/>
    <w:rsid w:val="00DA327F"/>
    <w:rsid w:val="00DA759D"/>
    <w:rsid w:val="00DB0894"/>
    <w:rsid w:val="00DB1EA4"/>
    <w:rsid w:val="00DB5DB1"/>
    <w:rsid w:val="00DB693F"/>
    <w:rsid w:val="00DC1838"/>
    <w:rsid w:val="00DC7A20"/>
    <w:rsid w:val="00DD0AE4"/>
    <w:rsid w:val="00DD4025"/>
    <w:rsid w:val="00DE046D"/>
    <w:rsid w:val="00DE1091"/>
    <w:rsid w:val="00DE1ADA"/>
    <w:rsid w:val="00DE2B24"/>
    <w:rsid w:val="00DE34CF"/>
    <w:rsid w:val="00DE43EE"/>
    <w:rsid w:val="00DE4499"/>
    <w:rsid w:val="00DE6ABD"/>
    <w:rsid w:val="00DE6E67"/>
    <w:rsid w:val="00DF2868"/>
    <w:rsid w:val="00E02127"/>
    <w:rsid w:val="00E0229B"/>
    <w:rsid w:val="00E04B5D"/>
    <w:rsid w:val="00E11C0D"/>
    <w:rsid w:val="00E1453F"/>
    <w:rsid w:val="00E149CA"/>
    <w:rsid w:val="00E16FB0"/>
    <w:rsid w:val="00E17388"/>
    <w:rsid w:val="00E20620"/>
    <w:rsid w:val="00E20847"/>
    <w:rsid w:val="00E21D6A"/>
    <w:rsid w:val="00E23756"/>
    <w:rsid w:val="00E240E8"/>
    <w:rsid w:val="00E259CF"/>
    <w:rsid w:val="00E34B15"/>
    <w:rsid w:val="00E36DC6"/>
    <w:rsid w:val="00E42F79"/>
    <w:rsid w:val="00E43CBA"/>
    <w:rsid w:val="00E45349"/>
    <w:rsid w:val="00E45DDC"/>
    <w:rsid w:val="00E461EE"/>
    <w:rsid w:val="00E50226"/>
    <w:rsid w:val="00E5174B"/>
    <w:rsid w:val="00E53AF6"/>
    <w:rsid w:val="00E60185"/>
    <w:rsid w:val="00E601F8"/>
    <w:rsid w:val="00E70B64"/>
    <w:rsid w:val="00E71B8D"/>
    <w:rsid w:val="00E72013"/>
    <w:rsid w:val="00E72CCE"/>
    <w:rsid w:val="00E74CCE"/>
    <w:rsid w:val="00E7621F"/>
    <w:rsid w:val="00E82797"/>
    <w:rsid w:val="00E833F8"/>
    <w:rsid w:val="00E83DBF"/>
    <w:rsid w:val="00E844BD"/>
    <w:rsid w:val="00E85D01"/>
    <w:rsid w:val="00E87B73"/>
    <w:rsid w:val="00E9224F"/>
    <w:rsid w:val="00EA003A"/>
    <w:rsid w:val="00EA0317"/>
    <w:rsid w:val="00EA2D1E"/>
    <w:rsid w:val="00EA3B36"/>
    <w:rsid w:val="00EA6238"/>
    <w:rsid w:val="00EB3043"/>
    <w:rsid w:val="00EB5698"/>
    <w:rsid w:val="00EB78CD"/>
    <w:rsid w:val="00EC1D63"/>
    <w:rsid w:val="00ED44A2"/>
    <w:rsid w:val="00ED6454"/>
    <w:rsid w:val="00ED70DF"/>
    <w:rsid w:val="00ED7C47"/>
    <w:rsid w:val="00EE1484"/>
    <w:rsid w:val="00EE1EE6"/>
    <w:rsid w:val="00EE2307"/>
    <w:rsid w:val="00EE64C0"/>
    <w:rsid w:val="00EE7D7C"/>
    <w:rsid w:val="00F11DFD"/>
    <w:rsid w:val="00F13436"/>
    <w:rsid w:val="00F1610D"/>
    <w:rsid w:val="00F172BA"/>
    <w:rsid w:val="00F177A0"/>
    <w:rsid w:val="00F21778"/>
    <w:rsid w:val="00F23C22"/>
    <w:rsid w:val="00F25D98"/>
    <w:rsid w:val="00F26E74"/>
    <w:rsid w:val="00F300FB"/>
    <w:rsid w:val="00F317F6"/>
    <w:rsid w:val="00F333E0"/>
    <w:rsid w:val="00F34376"/>
    <w:rsid w:val="00F37066"/>
    <w:rsid w:val="00F407A7"/>
    <w:rsid w:val="00F43B95"/>
    <w:rsid w:val="00F44374"/>
    <w:rsid w:val="00F47BD8"/>
    <w:rsid w:val="00F55D7F"/>
    <w:rsid w:val="00F600E0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3E43"/>
    <w:rsid w:val="00FA523A"/>
    <w:rsid w:val="00FA6783"/>
    <w:rsid w:val="00FB327A"/>
    <w:rsid w:val="00FB43F9"/>
    <w:rsid w:val="00FB6386"/>
    <w:rsid w:val="00FB7D63"/>
    <w:rsid w:val="00FC3CCF"/>
    <w:rsid w:val="00FD0F55"/>
    <w:rsid w:val="00FD6877"/>
    <w:rsid w:val="00FE03C0"/>
    <w:rsid w:val="00FE1265"/>
    <w:rsid w:val="00FE38EE"/>
    <w:rsid w:val="00FE4C02"/>
    <w:rsid w:val="00FE6F84"/>
    <w:rsid w:val="00FF09FF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BA624E"/>
  <w15:chartTrackingRefBased/>
  <w15:docId w15:val="{BE00614E-E2AF-434D-847E-08F841B4E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337F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Arial" w:hAnsi="Arial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Arial" w:hAnsi="Arial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Times New Roman" w:hAnsi="Times New Roman"/>
      <w:lang w:eastAsia="en-US"/>
    </w:rPr>
  </w:style>
  <w:style w:type="character" w:customStyle="1" w:styleId="fontstyle01">
    <w:name w:val="fontstyle01"/>
    <w:rsid w:val="00CA752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Arial" w:hAnsi="Arial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Arial" w:hAnsi="Arial"/>
      <w:lang w:eastAsia="en-US"/>
    </w:rPr>
  </w:style>
  <w:style w:type="character" w:customStyle="1" w:styleId="NOChar">
    <w:name w:val="NO Char"/>
    <w:link w:val="NO"/>
    <w:rsid w:val="00106EBC"/>
    <w:rPr>
      <w:rFonts w:ascii="Times New Roman" w:hAnsi="Times New Roman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7C040D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D51655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D51655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D51655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D51655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mailto:Parikshit.bhise@rohde-schwarz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1118</Words>
  <Characters>6378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7482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2022-10-31T11:47:00Z</dcterms:created>
  <dcterms:modified xsi:type="dcterms:W3CDTF">2022-10-31T11:50:00Z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2022-10-31T11:46:38Z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a79afcf9-e92c-4ca6-bd45-bec396d7fb7f</vt:lpwstr>
  </property>
  <property fmtid="{D5CDD505-2E9C-101B-9397-08002B2CF9AE}" pid="9" name="MSIP_Label_9764cdcd-3664-4d05-9615-7cbf65a4f0a8_ContentBits">
    <vt:lpwstr>0</vt:lpwstr>
  </property>
</Properties>
</file>