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1C740EAA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991A36">
          <w:rPr>
            <w:b/>
            <w:i/>
            <w:noProof/>
            <w:sz w:val="28"/>
          </w:rPr>
          <w:t>1</w:t>
        </w:r>
        <w:r w:rsidR="007E0BF4">
          <w:rPr>
            <w:b/>
            <w:i/>
            <w:noProof/>
            <w:sz w:val="28"/>
          </w:rPr>
          <w:t>23</w:t>
        </w:r>
        <w:r w:rsidR="00B8370C">
          <w:rPr>
            <w:b/>
            <w:i/>
            <w:noProof/>
            <w:sz w:val="28"/>
          </w:rPr>
          <w:t>9</w:t>
        </w:r>
      </w:fldSimple>
    </w:p>
    <w:p w14:paraId="210A5493" w14:textId="77777777" w:rsidR="00745C21" w:rsidRDefault="00CE157F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CE15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A97B51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7E0BF4">
              <w:rPr>
                <w:b/>
                <w:noProof/>
                <w:sz w:val="28"/>
              </w:rPr>
              <w:t>83</w:t>
            </w:r>
            <w:r w:rsidR="00C054DF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928B5C" w:rsidR="001E41F3" w:rsidRPr="00410371" w:rsidRDefault="00CE15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38527D">
                <w:rPr>
                  <w:b/>
                  <w:noProof/>
                  <w:sz w:val="28"/>
                </w:rPr>
                <w:t>4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B9677E" w:rsidR="001E41F3" w:rsidRDefault="00F8222E" w:rsidP="00423AB6">
            <w:pPr>
              <w:pStyle w:val="CRCoverPage"/>
              <w:spacing w:after="0"/>
              <w:rPr>
                <w:noProof/>
              </w:rPr>
            </w:pPr>
            <w:r w:rsidRPr="00F8222E">
              <w:t>NR5GC FR</w:t>
            </w:r>
            <w:proofErr w:type="gramStart"/>
            <w:r w:rsidRPr="00F8222E">
              <w:t>1 :</w:t>
            </w:r>
            <w:proofErr w:type="gramEnd"/>
            <w:r w:rsidRPr="00F8222E">
              <w:t xml:space="preserve"> Addition of NR5GC Rel-16 SON-MDT test case 8.1.6.1.3.6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D31F86" w:rsidR="001E41F3" w:rsidRDefault="007E198F" w:rsidP="000B16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TEI16_Test,</w:t>
            </w:r>
            <w:r w:rsidR="00EC5A3B">
              <w:rPr>
                <w:noProof/>
              </w:rPr>
              <w:t xml:space="preserve"> </w:t>
            </w:r>
            <w:r w:rsidR="00EC5A3B" w:rsidRPr="00EC5A3B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4DB992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CB7009">
              <w:rPr>
                <w:noProof/>
              </w:rPr>
              <w:t>10-</w:t>
            </w:r>
            <w:r w:rsidR="00EC5A3B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AF4668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AE0FBE">
              <w:t>8.1.6.1.3.6</w:t>
            </w:r>
            <w:r w:rsidR="00F33E10">
              <w:t xml:space="preserve"> </w:t>
            </w:r>
            <w:r w:rsidRPr="00E5262B">
              <w:rPr>
                <w:noProof/>
              </w:rPr>
              <w:t>to the 5G/NR5GC ATS for FR</w:t>
            </w:r>
            <w:r w:rsidR="00495888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7124D1C9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AE0FBE">
              <w:t>8.1.6.1.3.6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FC1868" w:rsidR="004D7D01" w:rsidRDefault="00AE0FBE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8.1.6.1.3.6</w:t>
            </w:r>
            <w:r w:rsidR="004D7D01">
              <w:rPr>
                <w:noProof/>
              </w:rPr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D4A574B" w:rsidR="004D7D01" w:rsidRDefault="00CE157F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0399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91E2B5" w:rsidR="004D7D01" w:rsidRDefault="00CE157F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1759771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C96B5CC" w14:textId="13EA1130" w:rsidR="00842CB6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42CB6" w:rsidRPr="00F9148D">
        <w:rPr>
          <w:rFonts w:cs="Arial"/>
          <w:iCs/>
        </w:rPr>
        <w:t>Table of Contents</w:t>
      </w:r>
      <w:r w:rsidR="00842CB6">
        <w:tab/>
      </w:r>
      <w:r w:rsidR="00842CB6">
        <w:fldChar w:fldCharType="begin"/>
      </w:r>
      <w:r w:rsidR="00842CB6">
        <w:instrText xml:space="preserve"> PAGEREF _Toc117597713 \h </w:instrText>
      </w:r>
      <w:r w:rsidR="00842CB6">
        <w:fldChar w:fldCharType="separate"/>
      </w:r>
      <w:r w:rsidR="00842CB6">
        <w:t>2</w:t>
      </w:r>
      <w:r w:rsidR="00842CB6">
        <w:fldChar w:fldCharType="end"/>
      </w:r>
    </w:p>
    <w:p w14:paraId="1CC93D49" w14:textId="6ED74601" w:rsidR="00842CB6" w:rsidRDefault="00842CB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9148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_Toc117597714 \h </w:instrText>
      </w:r>
      <w:r>
        <w:fldChar w:fldCharType="separate"/>
      </w:r>
      <w:r>
        <w:t>3</w:t>
      </w:r>
      <w:r>
        <w:fldChar w:fldCharType="end"/>
      </w:r>
    </w:p>
    <w:p w14:paraId="6F40DBC1" w14:textId="47D66270" w:rsidR="00842CB6" w:rsidRDefault="00842CB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9148D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9148D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_Toc117597715 \h </w:instrText>
      </w:r>
      <w:r>
        <w:fldChar w:fldCharType="separate"/>
      </w:r>
      <w:r>
        <w:t>3</w:t>
      </w:r>
      <w:r>
        <w:fldChar w:fldCharType="end"/>
      </w:r>
    </w:p>
    <w:p w14:paraId="263B6AD5" w14:textId="4DB567C6" w:rsidR="00842CB6" w:rsidRDefault="00842CB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9148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9148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_Toc117597716 \h </w:instrText>
      </w:r>
      <w:r>
        <w:fldChar w:fldCharType="separate"/>
      </w:r>
      <w:r>
        <w:t>3</w:t>
      </w:r>
      <w:r>
        <w:fldChar w:fldCharType="end"/>
      </w:r>
    </w:p>
    <w:p w14:paraId="507E40A0" w14:textId="51E60509" w:rsidR="00842CB6" w:rsidRDefault="00842CB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9148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9148D">
        <w:rPr>
          <w:b/>
          <w:lang w:val="pt-BR"/>
        </w:rPr>
        <w:t xml:space="preserve">Change </w:t>
      </w:r>
      <w:r w:rsidRPr="00F9148D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_Toc117597717 \h </w:instrText>
      </w:r>
      <w:r>
        <w:fldChar w:fldCharType="separate"/>
      </w:r>
      <w:r>
        <w:t>3</w:t>
      </w:r>
      <w:r>
        <w:fldChar w:fldCharType="end"/>
      </w:r>
    </w:p>
    <w:p w14:paraId="16820C66" w14:textId="4704443F" w:rsidR="00842CB6" w:rsidRDefault="00842CB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9148D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9148D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_Toc117597718 \h </w:instrText>
      </w:r>
      <w:r>
        <w:fldChar w:fldCharType="separate"/>
      </w:r>
      <w:r>
        <w:t>10</w:t>
      </w:r>
      <w:r>
        <w:fldChar w:fldCharType="end"/>
      </w:r>
    </w:p>
    <w:p w14:paraId="16226978" w14:textId="1140EBBE" w:rsidR="00842CB6" w:rsidRDefault="00842CB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9148D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9148D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_Toc117597719 \h </w:instrText>
      </w:r>
      <w:r>
        <w:fldChar w:fldCharType="separate"/>
      </w:r>
      <w:r>
        <w:t>10</w:t>
      </w:r>
      <w:r>
        <w:fldChar w:fldCharType="end"/>
      </w:r>
    </w:p>
    <w:p w14:paraId="4134CDDA" w14:textId="0F6A7F78" w:rsidR="00842CB6" w:rsidRDefault="00842CB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9148D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9148D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_Toc117597720 \h </w:instrText>
      </w:r>
      <w:r>
        <w:fldChar w:fldCharType="separate"/>
      </w:r>
      <w:r>
        <w:t>11</w:t>
      </w:r>
      <w:r>
        <w:fldChar w:fldCharType="end"/>
      </w:r>
    </w:p>
    <w:p w14:paraId="21C9F2F2" w14:textId="3AC005DA" w:rsidR="00842CB6" w:rsidRDefault="00842CB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9148D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9148D">
        <w:rPr>
          <w:rFonts w:cs="Arial"/>
          <w:b/>
        </w:rPr>
        <w:t>MediaTek MT6895</w:t>
      </w:r>
      <w:r>
        <w:tab/>
      </w:r>
      <w:r>
        <w:fldChar w:fldCharType="begin"/>
      </w:r>
      <w:r>
        <w:instrText xml:space="preserve"> PAGEREF _Toc117597721 \h </w:instrText>
      </w:r>
      <w:r>
        <w:fldChar w:fldCharType="separate"/>
      </w:r>
      <w:r>
        <w:t>11</w:t>
      </w:r>
      <w:r>
        <w:fldChar w:fldCharType="end"/>
      </w:r>
    </w:p>
    <w:p w14:paraId="5B7A0415" w14:textId="290B4625" w:rsidR="00842CB6" w:rsidRDefault="00842CB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9148D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9148D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_Toc117597722 \h </w:instrText>
      </w:r>
      <w:r>
        <w:fldChar w:fldCharType="separate"/>
      </w:r>
      <w:r>
        <w:t>11</w:t>
      </w:r>
      <w:r>
        <w:fldChar w:fldCharType="end"/>
      </w:r>
    </w:p>
    <w:p w14:paraId="325A0C2F" w14:textId="72FB6F1F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17597714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54F3A349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6B054B">
        <w:t>8.1.6.1.3.6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17597715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20377962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164357">
        <w:t>8.1.3.1.3.6</w:t>
      </w:r>
    </w:p>
    <w:p w14:paraId="763E129C" w14:textId="3C413C1F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15040D">
        <w:rPr>
          <w:rFonts w:cs="Arial"/>
          <w:lang w:eastAsia="ja-JP"/>
        </w:rPr>
        <w:t>37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71B5252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842CB6" w:rsidRPr="00842CB6">
        <w:rPr>
          <w:rFonts w:cs="Arial"/>
          <w:bCs/>
          <w:lang w:eastAsia="ja-JP"/>
        </w:rPr>
        <w:t>MediaTek MT6895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2DAC4DA6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17597716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0B75CD23" w14:textId="48386C33" w:rsidR="0022734F" w:rsidRDefault="0022734F" w:rsidP="0022734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30685522"/>
      <w:bookmarkStart w:id="10" w:name="_Toc117597717"/>
      <w:r>
        <w:rPr>
          <w:b/>
          <w:lang w:val="pt-BR"/>
        </w:rPr>
        <w:t xml:space="preserve">Change </w:t>
      </w:r>
      <w:r w:rsidR="0063020F">
        <w:rPr>
          <w:b/>
          <w:lang w:val="en-US"/>
        </w:rPr>
        <w:t>1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2734F" w14:paraId="38E301A0" w14:textId="77777777" w:rsidTr="00B23267">
        <w:trPr>
          <w:trHeight w:val="447"/>
        </w:trPr>
        <w:tc>
          <w:tcPr>
            <w:tcW w:w="1985" w:type="dxa"/>
          </w:tcPr>
          <w:p w14:paraId="414B6426" w14:textId="77777777" w:rsidR="0022734F" w:rsidRDefault="0022734F" w:rsidP="00B2326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44DD4A2" w14:textId="77777777" w:rsidR="0022734F" w:rsidRDefault="0022734F" w:rsidP="00B23267">
            <w:pPr>
              <w:spacing w:after="0"/>
            </w:pPr>
            <w:r>
              <w:t>f_TC_8_1_6_1_3_6_NR5GC_TestBody</w:t>
            </w:r>
          </w:p>
        </w:tc>
      </w:tr>
      <w:tr w:rsidR="0022734F" w14:paraId="779D487A" w14:textId="77777777" w:rsidTr="00B23267">
        <w:trPr>
          <w:trHeight w:val="452"/>
        </w:trPr>
        <w:tc>
          <w:tcPr>
            <w:tcW w:w="1985" w:type="dxa"/>
          </w:tcPr>
          <w:p w14:paraId="77C2287E" w14:textId="77777777" w:rsidR="0022734F" w:rsidRDefault="0022734F" w:rsidP="00B232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E987403" w14:textId="33EFAB34" w:rsidR="0022734F" w:rsidRPr="00B57D9B" w:rsidRDefault="0022734F" w:rsidP="00B57D9B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B57D9B">
              <w:rPr>
                <w:rFonts w:ascii="Arial" w:hAnsi="Arial" w:cs="Arial"/>
              </w:rPr>
              <w:t xml:space="preserve">Step 12 “The SS is configured to ignore the </w:t>
            </w:r>
            <w:bookmarkStart w:id="11" w:name="OLE_LINK4"/>
            <w:r w:rsidRPr="00B57D9B">
              <w:rPr>
                <w:rFonts w:ascii="Arial" w:hAnsi="Arial" w:cs="Arial"/>
              </w:rPr>
              <w:t xml:space="preserve">preambles </w:t>
            </w:r>
            <w:bookmarkEnd w:id="11"/>
            <w:r w:rsidRPr="00B57D9B">
              <w:rPr>
                <w:rFonts w:ascii="Arial" w:hAnsi="Arial" w:cs="Arial"/>
              </w:rPr>
              <w:t>transmitted by the UE on PRACH” is not implemented</w:t>
            </w:r>
          </w:p>
          <w:p w14:paraId="03DE4881" w14:textId="77777777" w:rsidR="009F7F57" w:rsidRDefault="009F7F57" w:rsidP="009F7F57">
            <w:pPr>
              <w:pStyle w:val="ListParagraph"/>
              <w:rPr>
                <w:rFonts w:ascii="Arial" w:hAnsi="Arial" w:cs="Arial"/>
              </w:rPr>
            </w:pPr>
          </w:p>
          <w:p w14:paraId="69A79C3C" w14:textId="2C0D0BE3" w:rsidR="0022734F" w:rsidRPr="009F7F57" w:rsidRDefault="0022734F" w:rsidP="009F7F57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9F7F57">
              <w:rPr>
                <w:rFonts w:ascii="Arial" w:hAnsi="Arial" w:cs="Arial"/>
              </w:rPr>
              <w:t xml:space="preserve"> </w:t>
            </w:r>
            <w:r w:rsidR="009F7F57">
              <w:rPr>
                <w:rFonts w:ascii="Arial" w:hAnsi="Arial" w:cs="Arial"/>
              </w:rPr>
              <w:t xml:space="preserve">System indication </w:t>
            </w:r>
            <w:proofErr w:type="gramStart"/>
            <w:r w:rsidR="009F7F57">
              <w:rPr>
                <w:rFonts w:ascii="Arial" w:hAnsi="Arial" w:cs="Arial"/>
              </w:rPr>
              <w:t>for  PRACH</w:t>
            </w:r>
            <w:proofErr w:type="gramEnd"/>
            <w:r w:rsidR="009F7F57">
              <w:rPr>
                <w:rFonts w:ascii="Arial" w:hAnsi="Arial" w:cs="Arial"/>
              </w:rPr>
              <w:t xml:space="preserve"> preamble need to be enabled before step 14</w:t>
            </w:r>
            <w:r w:rsidRPr="009F7F57">
              <w:rPr>
                <w:rFonts w:ascii="Arial" w:hAnsi="Arial" w:cs="Arial"/>
              </w:rPr>
              <w:t xml:space="preserve"> </w:t>
            </w:r>
          </w:p>
          <w:p w14:paraId="0C08BE47" w14:textId="77777777" w:rsidR="009F7F57" w:rsidRDefault="009F7F57" w:rsidP="009F7F57">
            <w:pPr>
              <w:pStyle w:val="ListParagraph"/>
              <w:rPr>
                <w:rFonts w:ascii="Arial" w:hAnsi="Arial" w:cs="Arial"/>
              </w:rPr>
            </w:pPr>
          </w:p>
          <w:p w14:paraId="5E21A175" w14:textId="79A592BB" w:rsidR="0022734F" w:rsidRPr="009F7F57" w:rsidRDefault="0022734F" w:rsidP="009F7F57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9F7F57">
              <w:rPr>
                <w:rFonts w:ascii="Arial" w:hAnsi="Arial" w:cs="Arial"/>
              </w:rPr>
              <w:t>According to 38.321</w:t>
            </w:r>
            <w:r w:rsidR="009F7F57">
              <w:rPr>
                <w:rFonts w:ascii="Arial" w:hAnsi="Arial" w:cs="Arial"/>
              </w:rPr>
              <w:t xml:space="preserve"> 5.1.2:</w:t>
            </w:r>
          </w:p>
          <w:p w14:paraId="4B3BE26A" w14:textId="77777777" w:rsidR="0022734F" w:rsidRDefault="0022734F" w:rsidP="00B232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the selected RA_TYPE is set to 4-stepRA, the MAC entity shall:</w:t>
            </w:r>
          </w:p>
          <w:p w14:paraId="5369DF56" w14:textId="77777777" w:rsidR="0022734F" w:rsidRDefault="0022734F" w:rsidP="00B232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1&gt; else if the </w:t>
            </w:r>
            <w:proofErr w:type="spellStart"/>
            <w:r>
              <w:rPr>
                <w:rFonts w:ascii="Arial" w:hAnsi="Arial" w:cs="Arial"/>
              </w:rPr>
              <w:t>ra-PreambleIndex</w:t>
            </w:r>
            <w:proofErr w:type="spellEnd"/>
            <w:r>
              <w:rPr>
                <w:rFonts w:ascii="Arial" w:hAnsi="Arial" w:cs="Arial"/>
              </w:rPr>
              <w:t xml:space="preserve"> has been explicitly provided by PDCCH; and </w:t>
            </w:r>
          </w:p>
          <w:p w14:paraId="1FA9D67D" w14:textId="77777777" w:rsidR="0022734F" w:rsidRDefault="0022734F" w:rsidP="00B232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1&gt; if the </w:t>
            </w:r>
            <w:bookmarkStart w:id="12" w:name="OLE_LINK6"/>
            <w:proofErr w:type="spellStart"/>
            <w:r>
              <w:rPr>
                <w:rFonts w:ascii="Arial" w:hAnsi="Arial" w:cs="Arial"/>
              </w:rPr>
              <w:t>ra-PreambleIndex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bookmarkEnd w:id="12"/>
            <w:r>
              <w:rPr>
                <w:rFonts w:ascii="Arial" w:hAnsi="Arial" w:cs="Arial"/>
              </w:rPr>
              <w:t xml:space="preserve">is not 0b000000: </w:t>
            </w:r>
          </w:p>
          <w:p w14:paraId="519630A2" w14:textId="77777777" w:rsidR="0022734F" w:rsidRDefault="0022734F" w:rsidP="00B232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2&gt; set the PREAMBLE_INDEX to the signalled </w:t>
            </w:r>
            <w:proofErr w:type="spellStart"/>
            <w:r>
              <w:rPr>
                <w:rFonts w:ascii="Arial" w:hAnsi="Arial" w:cs="Arial"/>
              </w:rPr>
              <w:t>ra-</w:t>
            </w:r>
            <w:proofErr w:type="gramStart"/>
            <w:r>
              <w:rPr>
                <w:rFonts w:ascii="Arial" w:hAnsi="Arial" w:cs="Arial"/>
              </w:rPr>
              <w:t>PreambleIndex</w:t>
            </w:r>
            <w:proofErr w:type="spellEnd"/>
            <w:r>
              <w:rPr>
                <w:rFonts w:ascii="Arial" w:hAnsi="Arial" w:cs="Arial"/>
              </w:rPr>
              <w:t>;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</w:p>
          <w:p w14:paraId="09D48BAD" w14:textId="77777777" w:rsidR="0022734F" w:rsidRDefault="0022734F" w:rsidP="00B232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2&gt; select the SSB signalled by PDCCH.</w:t>
            </w:r>
          </w:p>
          <w:p w14:paraId="2203CA20" w14:textId="77777777" w:rsidR="002B5436" w:rsidRDefault="0022734F" w:rsidP="00B232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Since the </w:t>
            </w:r>
            <w:proofErr w:type="spellStart"/>
            <w:r>
              <w:rPr>
                <w:rFonts w:ascii="Arial" w:hAnsi="Arial" w:cs="Arial"/>
              </w:rPr>
              <w:t>ra-PreambleIndex</w:t>
            </w:r>
            <w:proofErr w:type="spellEnd"/>
            <w:r>
              <w:rPr>
                <w:rFonts w:ascii="Arial" w:hAnsi="Arial" w:cs="Arial"/>
              </w:rPr>
              <w:t xml:space="preserve"> at Step13 is configured to 0b000000, the PREAMBLE_INDEX used in step 14 shall depend on the UE selection. So, the </w:t>
            </w:r>
            <w:proofErr w:type="spellStart"/>
            <w:r>
              <w:rPr>
                <w:rFonts w:ascii="Arial" w:hAnsi="Arial" w:cs="Arial"/>
              </w:rPr>
              <w:t>ra-PreambleIndex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CE4B0F">
              <w:rPr>
                <w:rFonts w:ascii="Arial" w:hAnsi="Arial" w:cs="Arial"/>
              </w:rPr>
              <w:t xml:space="preserve">cannot be checked </w:t>
            </w:r>
            <w:r>
              <w:rPr>
                <w:rFonts w:ascii="Arial" w:hAnsi="Arial" w:cs="Arial"/>
              </w:rPr>
              <w:t>at step14</w:t>
            </w:r>
          </w:p>
          <w:p w14:paraId="092E1E2D" w14:textId="504C678C" w:rsidR="0022734F" w:rsidRDefault="00374647" w:rsidP="00B232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 </w:t>
            </w:r>
            <w:proofErr w:type="spellStart"/>
            <w:r w:rsidR="0022734F">
              <w:rPr>
                <w:rFonts w:ascii="Arial" w:hAnsi="Arial" w:cs="Arial"/>
              </w:rPr>
              <w:t>v_Repetitions</w:t>
            </w:r>
            <w:proofErr w:type="spellEnd"/>
            <w:r w:rsidR="0022734F">
              <w:rPr>
                <w:rFonts w:ascii="Arial" w:hAnsi="Arial" w:cs="Arial"/>
              </w:rPr>
              <w:t xml:space="preserve"> is Zero-based, </w:t>
            </w:r>
            <w:r w:rsidR="00CE4B0F">
              <w:rPr>
                <w:rFonts w:ascii="Arial" w:hAnsi="Arial" w:cs="Arial"/>
              </w:rPr>
              <w:t xml:space="preserve">so </w:t>
            </w:r>
            <w:r w:rsidR="0022734F">
              <w:rPr>
                <w:rFonts w:ascii="Arial" w:hAnsi="Arial" w:cs="Arial"/>
              </w:rPr>
              <w:t>when the 7</w:t>
            </w:r>
            <w:r w:rsidR="0022734F">
              <w:rPr>
                <w:rFonts w:ascii="Arial" w:hAnsi="Arial" w:cs="Arial"/>
                <w:vertAlign w:val="superscript"/>
              </w:rPr>
              <w:t>th</w:t>
            </w:r>
            <w:r w:rsidR="0022734F">
              <w:rPr>
                <w:rFonts w:ascii="Arial" w:hAnsi="Arial" w:cs="Arial"/>
              </w:rPr>
              <w:t xml:space="preserve"> PRACH preamble is received</w:t>
            </w:r>
            <w:r w:rsidR="00CE4B0F">
              <w:rPr>
                <w:rFonts w:ascii="Arial" w:hAnsi="Arial" w:cs="Arial"/>
              </w:rPr>
              <w:t xml:space="preserve"> </w:t>
            </w:r>
            <w:r w:rsidR="0022734F">
              <w:rPr>
                <w:rFonts w:ascii="Arial" w:hAnsi="Arial" w:cs="Arial"/>
              </w:rPr>
              <w:t xml:space="preserve">it </w:t>
            </w:r>
            <w:r w:rsidR="00CE4B0F">
              <w:rPr>
                <w:rFonts w:ascii="Arial" w:hAnsi="Arial" w:cs="Arial"/>
              </w:rPr>
              <w:t>will be</w:t>
            </w:r>
            <w:r w:rsidR="0022734F">
              <w:rPr>
                <w:rFonts w:ascii="Arial" w:hAnsi="Arial" w:cs="Arial"/>
              </w:rPr>
              <w:t xml:space="preserve"> 6, not 7</w:t>
            </w:r>
          </w:p>
          <w:p w14:paraId="49485979" w14:textId="42F62229" w:rsidR="0022734F" w:rsidRPr="007D1385" w:rsidRDefault="0022734F" w:rsidP="00B232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 </w:t>
            </w:r>
            <w:r w:rsidR="000E3135">
              <w:rPr>
                <w:rFonts w:ascii="Arial" w:hAnsi="Arial" w:cs="Arial"/>
              </w:rPr>
              <w:t xml:space="preserve">In the RLF report checking at step 21, the expected value of </w:t>
            </w:r>
            <w:r w:rsidR="007D1385" w:rsidRPr="007D1385">
              <w:rPr>
                <w:rFonts w:ascii="Arial" w:hAnsi="Arial" w:cs="Arial"/>
              </w:rPr>
              <w:t>reestablishmentCellId_r16</w:t>
            </w:r>
            <w:r w:rsidR="007D1385">
              <w:rPr>
                <w:rFonts w:ascii="Arial" w:hAnsi="Arial" w:cs="Arial"/>
              </w:rPr>
              <w:t xml:space="preserve"> is </w:t>
            </w:r>
            <w:r w:rsidR="007D1385">
              <w:rPr>
                <w:rFonts w:ascii="Arial" w:hAnsi="Arial" w:cs="Arial"/>
                <w:b/>
                <w:bCs/>
              </w:rPr>
              <w:t>omit</w:t>
            </w:r>
            <w:r w:rsidR="007D1385">
              <w:rPr>
                <w:rFonts w:ascii="Arial" w:hAnsi="Arial" w:cs="Arial"/>
              </w:rPr>
              <w:t>, but the UE may include this since reestablishment happened earlier in the sequence.</w:t>
            </w:r>
          </w:p>
        </w:tc>
      </w:tr>
      <w:tr w:rsidR="0022734F" w14:paraId="476F47B7" w14:textId="77777777" w:rsidTr="00B23267">
        <w:tc>
          <w:tcPr>
            <w:tcW w:w="1985" w:type="dxa"/>
          </w:tcPr>
          <w:p w14:paraId="67F26222" w14:textId="77777777" w:rsidR="0022734F" w:rsidRDefault="0022734F" w:rsidP="00B232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8ABAF41" w14:textId="445D0EAB" w:rsidR="0022734F" w:rsidRPr="00374647" w:rsidRDefault="007D1385" w:rsidP="007D1385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cs="Arial"/>
              </w:rPr>
            </w:pPr>
            <w:r w:rsidRPr="00374647">
              <w:rPr>
                <w:lang w:val="en-SG"/>
              </w:rPr>
              <w:t>Configure SS to ignore RACH preambles at step 12</w:t>
            </w:r>
          </w:p>
          <w:p w14:paraId="4D6F48F3" w14:textId="77777777" w:rsidR="0022734F" w:rsidRPr="00374647" w:rsidRDefault="0022734F" w:rsidP="00B23267">
            <w:pPr>
              <w:pStyle w:val="CRCoverPage"/>
              <w:spacing w:after="0"/>
              <w:rPr>
                <w:rFonts w:cs="Arial"/>
              </w:rPr>
            </w:pPr>
          </w:p>
          <w:p w14:paraId="414E612D" w14:textId="3449EDE3" w:rsidR="0022734F" w:rsidRPr="00374647" w:rsidRDefault="0022734F" w:rsidP="007D1385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cs="Arial"/>
              </w:rPr>
            </w:pPr>
            <w:r w:rsidRPr="00374647">
              <w:rPr>
                <w:rFonts w:cs="Arial"/>
              </w:rPr>
              <w:t xml:space="preserve">enable </w:t>
            </w:r>
            <w:r w:rsidR="007D1385" w:rsidRPr="00374647">
              <w:rPr>
                <w:rFonts w:cs="Arial"/>
              </w:rPr>
              <w:t>system indications for RACH preamble</w:t>
            </w:r>
            <w:r w:rsidRPr="00374647">
              <w:rPr>
                <w:rFonts w:cs="Arial"/>
              </w:rPr>
              <w:t xml:space="preserve"> before step13 and </w:t>
            </w:r>
            <w:proofErr w:type="gramStart"/>
            <w:r w:rsidRPr="00374647">
              <w:rPr>
                <w:rFonts w:cs="Arial"/>
              </w:rPr>
              <w:t>disable  after</w:t>
            </w:r>
            <w:proofErr w:type="gramEnd"/>
            <w:r w:rsidRPr="00374647">
              <w:rPr>
                <w:rFonts w:cs="Arial"/>
              </w:rPr>
              <w:t xml:space="preserve"> step 14</w:t>
            </w:r>
          </w:p>
          <w:p w14:paraId="76F2DF73" w14:textId="77777777" w:rsidR="0022734F" w:rsidRPr="00374647" w:rsidRDefault="0022734F" w:rsidP="00B23267">
            <w:pPr>
              <w:pStyle w:val="CRCoverPage"/>
              <w:spacing w:after="0"/>
              <w:rPr>
                <w:rFonts w:cs="Arial"/>
              </w:rPr>
            </w:pPr>
          </w:p>
          <w:p w14:paraId="5E733264" w14:textId="1E2D50EF" w:rsidR="0022734F" w:rsidRPr="00374647" w:rsidRDefault="0022734F" w:rsidP="002B5436">
            <w:pPr>
              <w:pStyle w:val="CRCoverPage"/>
              <w:numPr>
                <w:ilvl w:val="0"/>
                <w:numId w:val="13"/>
              </w:numPr>
              <w:spacing w:after="0"/>
              <w:rPr>
                <w:lang w:val="en-SG"/>
              </w:rPr>
            </w:pPr>
            <w:r w:rsidRPr="00374647">
              <w:rPr>
                <w:lang w:val="en-SG"/>
              </w:rPr>
              <w:t xml:space="preserve">set the expected </w:t>
            </w:r>
            <w:proofErr w:type="spellStart"/>
            <w:r w:rsidRPr="00374647">
              <w:rPr>
                <w:lang w:val="en-SG"/>
              </w:rPr>
              <w:t>ra-PreambleIndex</w:t>
            </w:r>
            <w:proofErr w:type="spellEnd"/>
            <w:r w:rsidRPr="00374647">
              <w:rPr>
                <w:lang w:val="en-SG"/>
              </w:rPr>
              <w:t xml:space="preserve"> </w:t>
            </w:r>
            <w:proofErr w:type="gramStart"/>
            <w:r w:rsidRPr="00374647">
              <w:rPr>
                <w:lang w:val="en-SG"/>
              </w:rPr>
              <w:t>to ?</w:t>
            </w:r>
            <w:proofErr w:type="gramEnd"/>
            <w:r w:rsidRPr="00374647">
              <w:rPr>
                <w:lang w:val="en-SG"/>
              </w:rPr>
              <w:t xml:space="preserve"> at step 14</w:t>
            </w:r>
          </w:p>
          <w:p w14:paraId="0832DA46" w14:textId="77777777" w:rsidR="00374647" w:rsidRPr="00374647" w:rsidRDefault="00374647" w:rsidP="00374647">
            <w:pPr>
              <w:pStyle w:val="ListParagraph"/>
              <w:rPr>
                <w:lang w:val="en-SG"/>
              </w:rPr>
            </w:pPr>
          </w:p>
          <w:p w14:paraId="4B86A9F4" w14:textId="0D15A375" w:rsidR="00374647" w:rsidRPr="00374647" w:rsidRDefault="00374647" w:rsidP="00374647">
            <w:pPr>
              <w:pStyle w:val="CRCoverPage"/>
              <w:spacing w:after="0"/>
              <w:rPr>
                <w:lang w:val="en-SG"/>
              </w:rPr>
            </w:pPr>
            <w:proofErr w:type="gramStart"/>
            <w:r w:rsidRPr="00374647">
              <w:rPr>
                <w:b/>
                <w:bCs/>
                <w:lang w:val="en-SG"/>
              </w:rPr>
              <w:t>Note</w:t>
            </w:r>
            <w:r w:rsidRPr="00374647">
              <w:rPr>
                <w:lang w:val="en-SG"/>
              </w:rPr>
              <w:t xml:space="preserve"> :</w:t>
            </w:r>
            <w:proofErr w:type="gramEnd"/>
            <w:r w:rsidRPr="00374647">
              <w:rPr>
                <w:lang w:val="en-SG"/>
              </w:rPr>
              <w:t xml:space="preserve"> An associated prose CR on 38.523-1 will be raised at RAN5#97</w:t>
            </w:r>
          </w:p>
          <w:p w14:paraId="04610AA9" w14:textId="77777777" w:rsidR="0022734F" w:rsidRPr="00374647" w:rsidRDefault="0022734F" w:rsidP="00B23267">
            <w:pPr>
              <w:pStyle w:val="CRCoverPage"/>
              <w:spacing w:after="0"/>
              <w:rPr>
                <w:lang w:val="en-SG"/>
              </w:rPr>
            </w:pPr>
          </w:p>
          <w:p w14:paraId="19E2B131" w14:textId="21A4CC2B" w:rsidR="0022734F" w:rsidRPr="00374647" w:rsidRDefault="0022734F" w:rsidP="00374647">
            <w:pPr>
              <w:pStyle w:val="CRCoverPage"/>
              <w:numPr>
                <w:ilvl w:val="0"/>
                <w:numId w:val="13"/>
              </w:numPr>
              <w:spacing w:after="0"/>
            </w:pPr>
            <w:r w:rsidRPr="00374647">
              <w:rPr>
                <w:lang w:val="en-SG"/>
              </w:rPr>
              <w:t xml:space="preserve">change </w:t>
            </w:r>
            <w:r w:rsidRPr="00374647">
              <w:rPr>
                <w:lang w:val="en-US"/>
              </w:rPr>
              <w:t xml:space="preserve">the </w:t>
            </w:r>
            <w:r w:rsidRPr="00374647">
              <w:rPr>
                <w:lang w:val="en-SG"/>
              </w:rPr>
              <w:t xml:space="preserve">condition to </w:t>
            </w:r>
            <w:proofErr w:type="spellStart"/>
            <w:r w:rsidRPr="00374647">
              <w:t>v_Repetitions</w:t>
            </w:r>
            <w:proofErr w:type="spellEnd"/>
            <w:r w:rsidRPr="00374647">
              <w:t xml:space="preserve"> == 6</w:t>
            </w:r>
          </w:p>
          <w:p w14:paraId="28B45655" w14:textId="77777777" w:rsidR="0022734F" w:rsidRPr="00374647" w:rsidRDefault="0022734F" w:rsidP="00B23267">
            <w:pPr>
              <w:pStyle w:val="CRCoverPage"/>
              <w:spacing w:after="0"/>
            </w:pPr>
          </w:p>
          <w:p w14:paraId="2960B0D4" w14:textId="6A3B0434" w:rsidR="0022734F" w:rsidRPr="00374647" w:rsidRDefault="0022734F" w:rsidP="00374647">
            <w:pPr>
              <w:pStyle w:val="CRCoverPage"/>
              <w:numPr>
                <w:ilvl w:val="0"/>
                <w:numId w:val="13"/>
              </w:numPr>
              <w:spacing w:after="0"/>
            </w:pPr>
            <w:r w:rsidRPr="00374647">
              <w:t>allow reestablishmentCellId-r16</w:t>
            </w:r>
            <w:r w:rsidR="00374647" w:rsidRPr="00374647">
              <w:t xml:space="preserve"> to be included in RLF report</w:t>
            </w:r>
          </w:p>
          <w:p w14:paraId="7D6C8676" w14:textId="77777777" w:rsidR="0022734F" w:rsidRDefault="0022734F" w:rsidP="00B23267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22734F" w14:paraId="7A7DA6F1" w14:textId="77777777" w:rsidTr="00B23267">
        <w:tc>
          <w:tcPr>
            <w:tcW w:w="1985" w:type="dxa"/>
          </w:tcPr>
          <w:p w14:paraId="131F1239" w14:textId="77777777" w:rsidR="0022734F" w:rsidRDefault="0022734F" w:rsidP="00B232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2A0AC6E9" w14:textId="77777777" w:rsidR="0022734F" w:rsidRDefault="0022734F" w:rsidP="00B2326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RRC_MDT_IntraNR_RLF_NR5GC</w:t>
            </w:r>
          </w:p>
        </w:tc>
      </w:tr>
      <w:tr w:rsidR="0022734F" w14:paraId="5E5E58CB" w14:textId="77777777" w:rsidTr="00B23267">
        <w:tc>
          <w:tcPr>
            <w:tcW w:w="1985" w:type="dxa"/>
          </w:tcPr>
          <w:p w14:paraId="417A64A3" w14:textId="77777777" w:rsidR="0022734F" w:rsidRDefault="0022734F" w:rsidP="00B2326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F738913" w14:textId="77777777" w:rsidR="0022734F" w:rsidRDefault="0022734F" w:rsidP="00B23267">
            <w:pPr>
              <w:rPr>
                <w:rFonts w:ascii="Arial" w:hAnsi="Arial"/>
                <w:highlight w:val="cyan"/>
              </w:rPr>
            </w:pPr>
          </w:p>
        </w:tc>
      </w:tr>
    </w:tbl>
    <w:p w14:paraId="64815B1B" w14:textId="77777777" w:rsidR="0022734F" w:rsidRDefault="0022734F" w:rsidP="0022734F"/>
    <w:p w14:paraId="51910235" w14:textId="77777777" w:rsidR="0022734F" w:rsidRDefault="0022734F" w:rsidP="0022734F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2734F" w14:paraId="5E3963DB" w14:textId="77777777" w:rsidTr="00B23267">
        <w:tc>
          <w:tcPr>
            <w:tcW w:w="9855" w:type="dxa"/>
          </w:tcPr>
          <w:p w14:paraId="430E9E92" w14:textId="77777777" w:rsidR="0022734F" w:rsidRDefault="0022734F" w:rsidP="00B23267">
            <w:r>
              <w:t xml:space="preserve">  function f_TC_8_1_6_1_3_6_NR5GC_</w:t>
            </w:r>
            <w:proofErr w:type="gramStart"/>
            <w:r>
              <w:t>TestBody(</w:t>
            </w:r>
            <w:proofErr w:type="gramEnd"/>
            <w:r>
              <w:t>) runs on NR5GC_PTC</w:t>
            </w:r>
          </w:p>
          <w:p w14:paraId="22E60F6C" w14:textId="77777777" w:rsidR="0022734F" w:rsidRDefault="0022734F" w:rsidP="00B23267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/ @sic R5-223274 R5-225390 sic@</w:t>
            </w:r>
          </w:p>
          <w:p w14:paraId="6EEA678A" w14:textId="77777777" w:rsidR="0022734F" w:rsidRDefault="0022734F" w:rsidP="00B23267">
            <w:r>
              <w:t xml:space="preserve">   var NR_SRB_COMMON_IND </w:t>
            </w:r>
            <w:proofErr w:type="spellStart"/>
            <w:r>
              <w:t>v_</w:t>
            </w:r>
            <w:proofErr w:type="gramStart"/>
            <w:r>
              <w:t>ReceivedAsp</w:t>
            </w:r>
            <w:proofErr w:type="spellEnd"/>
            <w:r>
              <w:t>;</w:t>
            </w:r>
            <w:proofErr w:type="gramEnd"/>
          </w:p>
          <w:p w14:paraId="31931A03" w14:textId="77777777" w:rsidR="0022734F" w:rsidRDefault="0022734F" w:rsidP="00B23267">
            <w:r>
              <w:t xml:space="preserve">   var </w:t>
            </w:r>
            <w:proofErr w:type="spellStart"/>
            <w:r>
              <w:t>PLMN_Identity</w:t>
            </w:r>
            <w:proofErr w:type="spellEnd"/>
            <w:r>
              <w:t xml:space="preserve"> v_PlmnID_NRCell</w:t>
            </w:r>
            <w:proofErr w:type="gramStart"/>
            <w:r>
              <w:t>1 :</w:t>
            </w:r>
            <w:proofErr w:type="gramEnd"/>
            <w:r>
              <w:t xml:space="preserve">= </w:t>
            </w:r>
            <w:proofErr w:type="spellStart"/>
            <w:r>
              <w:t>f_NR_CellInfo_GetPLMN</w:t>
            </w:r>
            <w:proofErr w:type="spellEnd"/>
            <w:r>
              <w:t xml:space="preserve"> (nr_Cell1);</w:t>
            </w:r>
          </w:p>
          <w:p w14:paraId="7359A8BF" w14:textId="77777777" w:rsidR="0022734F" w:rsidRDefault="0022734F" w:rsidP="00B23267">
            <w:r>
              <w:t xml:space="preserve">   var </w:t>
            </w:r>
            <w:proofErr w:type="spellStart"/>
            <w:r>
              <w:t>CellIdentity</w:t>
            </w:r>
            <w:proofErr w:type="spellEnd"/>
            <w:r>
              <w:t xml:space="preserve"> v_CellIdentity_NRCell</w:t>
            </w:r>
            <w:proofErr w:type="gramStart"/>
            <w:r>
              <w:t>1 :</w:t>
            </w:r>
            <w:proofErr w:type="gramEnd"/>
            <w:r>
              <w:t xml:space="preserve">= </w:t>
            </w:r>
            <w:proofErr w:type="spellStart"/>
            <w:r>
              <w:t>f_NR_CellInfo_GetCellIdentity</w:t>
            </w:r>
            <w:proofErr w:type="spellEnd"/>
            <w:r>
              <w:t>(nr_Cell1);</w:t>
            </w:r>
          </w:p>
          <w:p w14:paraId="51ABA86A" w14:textId="77777777" w:rsidR="0022734F" w:rsidRDefault="0022734F" w:rsidP="00B23267">
            <w:r>
              <w:t xml:space="preserve">   var </w:t>
            </w:r>
            <w:proofErr w:type="spellStart"/>
            <w:r>
              <w:t>TrackingAreaCode</w:t>
            </w:r>
            <w:proofErr w:type="spellEnd"/>
            <w:r>
              <w:t xml:space="preserve"> v_TAC_NRCell</w:t>
            </w:r>
            <w:proofErr w:type="gramStart"/>
            <w:r>
              <w:t>1 :</w:t>
            </w:r>
            <w:proofErr w:type="gramEnd"/>
            <w:r>
              <w:t xml:space="preserve">= </w:t>
            </w:r>
            <w:proofErr w:type="spellStart"/>
            <w:r>
              <w:t>f_NR_CellInfo_GetTAC</w:t>
            </w:r>
            <w:proofErr w:type="spellEnd"/>
            <w:r>
              <w:t xml:space="preserve"> (nr_Cell1);</w:t>
            </w:r>
          </w:p>
          <w:p w14:paraId="4168BC41" w14:textId="77777777" w:rsidR="0022734F" w:rsidRDefault="0022734F" w:rsidP="00B23267">
            <w:r>
              <w:t xml:space="preserve">   var </w:t>
            </w:r>
            <w:proofErr w:type="spellStart"/>
            <w:r>
              <w:t>RNTI_Value</w:t>
            </w:r>
            <w:proofErr w:type="spellEnd"/>
            <w:r>
              <w:t xml:space="preserve"> </w:t>
            </w:r>
            <w:proofErr w:type="spellStart"/>
            <w:r>
              <w:t>v_RNTI_</w:t>
            </w:r>
            <w:proofErr w:type="gramStart"/>
            <w:r>
              <w:t>Value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f_NR_CellInfo_GetRNTI</w:t>
            </w:r>
            <w:proofErr w:type="spellEnd"/>
            <w:r>
              <w:t>(nr_Cell1);</w:t>
            </w:r>
          </w:p>
          <w:p w14:paraId="6A0AE9F8" w14:textId="77777777" w:rsidR="0022734F" w:rsidRDefault="0022734F" w:rsidP="00B23267">
            <w:r>
              <w:t xml:space="preserve">   var RLF_Report_r16 v_Nr_Rlf_Report_</w:t>
            </w:r>
            <w:proofErr w:type="gramStart"/>
            <w:r>
              <w:t>r16;</w:t>
            </w:r>
            <w:proofErr w:type="gramEnd"/>
          </w:p>
          <w:p w14:paraId="3FBEBF90" w14:textId="77777777" w:rsidR="0022734F" w:rsidRDefault="0022734F" w:rsidP="00B23267">
            <w:r>
              <w:t xml:space="preserve">   </w:t>
            </w:r>
          </w:p>
          <w:p w14:paraId="13C7C371" w14:textId="77777777" w:rsidR="0022734F" w:rsidRDefault="0022734F" w:rsidP="00B23267">
            <w:r>
              <w:t xml:space="preserve">   var template (value) </w:t>
            </w:r>
            <w:proofErr w:type="spellStart"/>
            <w:r>
              <w:t>NR_PDCCH_Order_Type</w:t>
            </w:r>
            <w:proofErr w:type="spellEnd"/>
            <w:r>
              <w:t xml:space="preserve"> </w:t>
            </w:r>
            <w:proofErr w:type="spellStart"/>
            <w:r>
              <w:t>v_PDCCH_</w:t>
            </w:r>
            <w:proofErr w:type="gramStart"/>
            <w:r>
              <w:t>Order</w:t>
            </w:r>
            <w:proofErr w:type="spellEnd"/>
            <w:r>
              <w:t>;</w:t>
            </w:r>
            <w:proofErr w:type="gramEnd"/>
          </w:p>
          <w:p w14:paraId="71A18E81" w14:textId="77777777" w:rsidR="0022734F" w:rsidRDefault="0022734F" w:rsidP="00B23267">
            <w:r>
              <w:t xml:space="preserve">   var integer </w:t>
            </w:r>
            <w:proofErr w:type="spellStart"/>
            <w:r>
              <w:t>v_RA_</w:t>
            </w:r>
            <w:proofErr w:type="gramStart"/>
            <w:r>
              <w:t>PreambleIndex</w:t>
            </w:r>
            <w:proofErr w:type="spellEnd"/>
            <w:r>
              <w:t xml:space="preserve"> :</w:t>
            </w:r>
            <w:proofErr w:type="gramEnd"/>
            <w:r>
              <w:t>= 0;</w:t>
            </w:r>
          </w:p>
          <w:p w14:paraId="5DE4DD81" w14:textId="77777777" w:rsidR="0022734F" w:rsidRDefault="0022734F" w:rsidP="00B23267">
            <w:r>
              <w:t xml:space="preserve">   var integer </w:t>
            </w:r>
            <w:proofErr w:type="spellStart"/>
            <w:r>
              <w:t>v_</w:t>
            </w:r>
            <w:proofErr w:type="gramStart"/>
            <w:r>
              <w:t>Repetitions</w:t>
            </w:r>
            <w:proofErr w:type="spellEnd"/>
            <w:r>
              <w:t xml:space="preserve"> :</w:t>
            </w:r>
            <w:proofErr w:type="gramEnd"/>
            <w:r>
              <w:t>= 0;</w:t>
            </w:r>
          </w:p>
          <w:p w14:paraId="30127468" w14:textId="77777777" w:rsidR="0022734F" w:rsidRDefault="0022734F" w:rsidP="00B23267">
            <w:r>
              <w:t xml:space="preserve">   timer </w:t>
            </w:r>
            <w:proofErr w:type="spellStart"/>
            <w:r>
              <w:t>t_</w:t>
            </w:r>
            <w:proofErr w:type="gramStart"/>
            <w:r>
              <w:t>Watchdog</w:t>
            </w:r>
            <w:proofErr w:type="spellEnd"/>
            <w:r>
              <w:t xml:space="preserve"> :</w:t>
            </w:r>
            <w:proofErr w:type="gramEnd"/>
            <w:r>
              <w:t>= 5.0;              // Local wait Timer</w:t>
            </w:r>
          </w:p>
          <w:p w14:paraId="4F088BC1" w14:textId="77777777" w:rsidR="0022734F" w:rsidRDefault="0022734F" w:rsidP="00B23267"/>
          <w:p w14:paraId="15E63A04" w14:textId="77777777" w:rsidR="0022734F" w:rsidRDefault="0022734F" w:rsidP="00B23267">
            <w:r>
              <w:t xml:space="preserve">   //@siclog "Steps 1-11 - Void 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C4C6932" w14:textId="77777777" w:rsidR="0022734F" w:rsidRDefault="0022734F" w:rsidP="00B23267">
            <w:r>
              <w:t xml:space="preserve">   </w:t>
            </w:r>
          </w:p>
          <w:p w14:paraId="5A6C706A" w14:textId="77777777" w:rsidR="0022734F" w:rsidRDefault="0022734F" w:rsidP="00B23267">
            <w:r>
              <w:t xml:space="preserve">   //@siclog "Step 12"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D2176C4" w14:textId="77777777" w:rsidR="0022734F" w:rsidRDefault="0022734F" w:rsidP="00B23267">
            <w:r>
              <w:t xml:space="preserve">   // The SS is configured to ignore the preambles transmitted by the UE on PRACH</w:t>
            </w:r>
          </w:p>
          <w:p w14:paraId="57D5F207" w14:textId="77777777" w:rsidR="0022734F" w:rsidRDefault="0022734F" w:rsidP="00B23267">
            <w:r>
              <w:t xml:space="preserve">   </w:t>
            </w:r>
            <w:proofErr w:type="spellStart"/>
            <w:r>
              <w:t>f_NR_SS_</w:t>
            </w:r>
            <w:proofErr w:type="gramStart"/>
            <w:r>
              <w:t>SystemIndCtrlConfig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cds_NR_SystemIndCtrl_RachPreamble</w:t>
            </w:r>
            <w:proofErr w:type="spellEnd"/>
            <w:r>
              <w:t>(</w:t>
            </w:r>
            <w:r w:rsidRPr="00374647">
              <w:rPr>
                <w:highlight w:val="yellow"/>
              </w:rPr>
              <w:t>disable</w:t>
            </w:r>
            <w:r>
              <w:t>));</w:t>
            </w:r>
          </w:p>
          <w:p w14:paraId="45B2D28E" w14:textId="77777777" w:rsidR="0022734F" w:rsidRDefault="0022734F" w:rsidP="00B23267"/>
          <w:p w14:paraId="78446D85" w14:textId="77777777" w:rsidR="0022734F" w:rsidRDefault="0022734F" w:rsidP="00B23267">
            <w:r>
              <w:t xml:space="preserve">   //@siclog "Step 13"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42A82A5" w14:textId="77777777" w:rsidR="0022734F" w:rsidRDefault="0022734F" w:rsidP="00B23267">
            <w:r>
              <w:t xml:space="preserve">   // The SS sends a PDCCH order with </w:t>
            </w:r>
            <w:proofErr w:type="spellStart"/>
            <w:r>
              <w:t>ra-PreambleIndex</w:t>
            </w:r>
            <w:proofErr w:type="spellEnd"/>
            <w:r>
              <w:t xml:space="preserve"> = '000000'B.</w:t>
            </w:r>
          </w:p>
          <w:p w14:paraId="1DE2F38C" w14:textId="77777777" w:rsidR="0022734F" w:rsidRDefault="0022734F" w:rsidP="00B23267">
            <w:r>
              <w:t xml:space="preserve">   </w:t>
            </w:r>
            <w:proofErr w:type="spellStart"/>
            <w:r>
              <w:t>v_PDCCH_</w:t>
            </w:r>
            <w:proofErr w:type="gramStart"/>
            <w:r>
              <w:t>Order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cs_NR_PDCCH_Order</w:t>
            </w:r>
            <w:proofErr w:type="spellEnd"/>
            <w:r>
              <w:t>(</w:t>
            </w:r>
            <w:proofErr w:type="spellStart"/>
            <w:r>
              <w:t>f_NR_CellInfo_GetSSB_Index</w:t>
            </w:r>
            <w:proofErr w:type="spellEnd"/>
            <w:r>
              <w:t xml:space="preserve">(nr_Cell1), </w:t>
            </w:r>
            <w:proofErr w:type="spellStart"/>
            <w:r>
              <w:t>v_RA_PreambleIndex</w:t>
            </w:r>
            <w:proofErr w:type="spellEnd"/>
            <w:r>
              <w:t>);</w:t>
            </w:r>
          </w:p>
          <w:p w14:paraId="26A6023A" w14:textId="77777777" w:rsidR="0022734F" w:rsidRDefault="0022734F" w:rsidP="00B23267">
            <w:r>
              <w:t xml:space="preserve">   </w:t>
            </w:r>
            <w:proofErr w:type="spellStart"/>
            <w:r>
              <w:t>f_NR_SS_</w:t>
            </w:r>
            <w:proofErr w:type="gramStart"/>
            <w:r>
              <w:t>CommonCellConfig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cads_NR_DciTriggerPDCCHOrder_REQ</w:t>
            </w:r>
            <w:proofErr w:type="spellEnd"/>
            <w:r>
              <w:t xml:space="preserve">(nr_Cell1, -, </w:t>
            </w:r>
            <w:proofErr w:type="spellStart"/>
            <w:r>
              <w:t>v_PDCCH_Order</w:t>
            </w:r>
            <w:proofErr w:type="spellEnd"/>
            <w:r>
              <w:t>));</w:t>
            </w:r>
          </w:p>
          <w:p w14:paraId="49B01FAB" w14:textId="77777777" w:rsidR="0022734F" w:rsidRDefault="0022734F" w:rsidP="00B23267">
            <w:r>
              <w:lastRenderedPageBreak/>
              <w:t xml:space="preserve">    </w:t>
            </w:r>
          </w:p>
          <w:p w14:paraId="04BBD098" w14:textId="77777777" w:rsidR="0022734F" w:rsidRDefault="0022734F" w:rsidP="00B23267">
            <w:r>
              <w:t xml:space="preserve">   //@siclog "Step 14"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43E1928" w14:textId="77777777" w:rsidR="0022734F" w:rsidRDefault="0022734F" w:rsidP="00B23267">
            <w:r>
              <w:t xml:space="preserve">   // The UE transmits Preamble on PRACH corresponding to </w:t>
            </w:r>
            <w:proofErr w:type="spellStart"/>
            <w:r>
              <w:t>ra-PreambleIndex</w:t>
            </w:r>
            <w:proofErr w:type="spellEnd"/>
            <w:r>
              <w:t xml:space="preserve"> in step 13 </w:t>
            </w:r>
            <w:proofErr w:type="spellStart"/>
            <w:r>
              <w:t>preambleTransMax</w:t>
            </w:r>
            <w:proofErr w:type="spellEnd"/>
            <w:r>
              <w:t xml:space="preserve"> times</w:t>
            </w:r>
          </w:p>
          <w:p w14:paraId="4D57E760" w14:textId="77777777" w:rsidR="0022734F" w:rsidRDefault="0022734F" w:rsidP="00B23267">
            <w:r>
              <w:t xml:space="preserve">   </w:t>
            </w:r>
            <w:proofErr w:type="spellStart"/>
            <w:r>
              <w:t>t_Watchdog.</w:t>
            </w:r>
            <w:proofErr w:type="gramStart"/>
            <w:r>
              <w:t>start</w:t>
            </w:r>
            <w:proofErr w:type="spellEnd"/>
            <w:r>
              <w:t>;</w:t>
            </w:r>
            <w:proofErr w:type="gramEnd"/>
          </w:p>
          <w:p w14:paraId="40543188" w14:textId="77777777" w:rsidR="0022734F" w:rsidRDefault="0022734F" w:rsidP="00B23267">
            <w:r>
              <w:t xml:space="preserve">   alt {</w:t>
            </w:r>
          </w:p>
          <w:p w14:paraId="78FCF835" w14:textId="77777777" w:rsidR="0022734F" w:rsidRDefault="0022734F" w:rsidP="00B23267">
            <w:r>
              <w:t xml:space="preserve">        [] </w:t>
            </w:r>
            <w:proofErr w:type="spellStart"/>
            <w:r>
              <w:t>SYSIND.receive</w:t>
            </w:r>
            <w:proofErr w:type="spellEnd"/>
            <w:r>
              <w:t>(</w:t>
            </w:r>
            <w:proofErr w:type="spellStart"/>
            <w:r>
              <w:t>car_NR_PRACH_Preamble_</w:t>
            </w:r>
            <w:proofErr w:type="gramStart"/>
            <w:r>
              <w:t>IND</w:t>
            </w:r>
            <w:proofErr w:type="spellEnd"/>
            <w:r>
              <w:t>(</w:t>
            </w:r>
            <w:proofErr w:type="gramEnd"/>
            <w:r>
              <w:t xml:space="preserve">nr_Cell1, -, </w:t>
            </w:r>
            <w:proofErr w:type="spellStart"/>
            <w:r w:rsidRPr="00374647">
              <w:rPr>
                <w:highlight w:val="yellow"/>
              </w:rPr>
              <w:t>v_RA_PreambleIndex</w:t>
            </w:r>
            <w:proofErr w:type="spellEnd"/>
            <w:r w:rsidRPr="00374647">
              <w:rPr>
                <w:highlight w:val="yellow"/>
              </w:rPr>
              <w:t>))</w:t>
            </w:r>
            <w:r>
              <w:t xml:space="preserve"> {</w:t>
            </w:r>
          </w:p>
          <w:p w14:paraId="1BCB063D" w14:textId="77777777" w:rsidR="0022734F" w:rsidRDefault="0022734F" w:rsidP="00B23267">
            <w:r>
              <w:t xml:space="preserve">          </w:t>
            </w:r>
            <w:proofErr w:type="spellStart"/>
            <w:r>
              <w:t>t_Watchdog.</w:t>
            </w:r>
            <w:proofErr w:type="gramStart"/>
            <w:r>
              <w:t>stop</w:t>
            </w:r>
            <w:proofErr w:type="spellEnd"/>
            <w:r>
              <w:t>;</w:t>
            </w:r>
            <w:proofErr w:type="gramEnd"/>
          </w:p>
          <w:p w14:paraId="56BB04BC" w14:textId="77777777" w:rsidR="0022734F" w:rsidRDefault="0022734F" w:rsidP="00B23267">
            <w:r>
              <w:t xml:space="preserve">             if (</w:t>
            </w:r>
            <w:bookmarkStart w:id="13" w:name="OLE_LINK7"/>
            <w:proofErr w:type="spellStart"/>
            <w:r w:rsidRPr="00374647">
              <w:t>v_Repetitions</w:t>
            </w:r>
            <w:bookmarkEnd w:id="13"/>
            <w:proofErr w:type="spellEnd"/>
            <w:r w:rsidRPr="00374647">
              <w:t>==</w:t>
            </w:r>
            <w:r w:rsidRPr="00374647">
              <w:rPr>
                <w:highlight w:val="yellow"/>
              </w:rPr>
              <w:t>7</w:t>
            </w:r>
            <w:r>
              <w:t xml:space="preserve">) </w:t>
            </w:r>
            <w:proofErr w:type="gramStart"/>
            <w:r>
              <w:t>{ /</w:t>
            </w:r>
            <w:proofErr w:type="gramEnd"/>
            <w:r>
              <w:t>/Acc. to 38.508-1, Table 4.6.3-130: RACH-</w:t>
            </w:r>
            <w:proofErr w:type="spellStart"/>
            <w:r>
              <w:t>ConfigGeneric</w:t>
            </w:r>
            <w:proofErr w:type="spellEnd"/>
            <w:r>
              <w:t xml:space="preserve">, </w:t>
            </w:r>
            <w:proofErr w:type="spellStart"/>
            <w:r>
              <w:t>preambleTransMax</w:t>
            </w:r>
            <w:proofErr w:type="spellEnd"/>
            <w:r>
              <w:t xml:space="preserve"> = n7</w:t>
            </w:r>
          </w:p>
          <w:p w14:paraId="5FB19170" w14:textId="77777777" w:rsidR="0022734F" w:rsidRDefault="0022734F" w:rsidP="00B23267">
            <w:r>
              <w:t xml:space="preserve">                  // do nothing and exit the statement to continue with step 15</w:t>
            </w:r>
          </w:p>
          <w:p w14:paraId="3A255A2B" w14:textId="77777777" w:rsidR="0022734F" w:rsidRDefault="0022734F" w:rsidP="00B23267">
            <w:r>
              <w:t xml:space="preserve">             } else {</w:t>
            </w:r>
          </w:p>
          <w:p w14:paraId="4600ED5A" w14:textId="77777777" w:rsidR="0022734F" w:rsidRDefault="0022734F" w:rsidP="00B23267">
            <w:r>
              <w:t xml:space="preserve">                  </w:t>
            </w:r>
            <w:proofErr w:type="spellStart"/>
            <w:r>
              <w:t>v_</w:t>
            </w:r>
            <w:proofErr w:type="gramStart"/>
            <w:r>
              <w:t>Repetitions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v_Repetitions</w:t>
            </w:r>
            <w:proofErr w:type="spellEnd"/>
            <w:r>
              <w:t xml:space="preserve"> + 1;</w:t>
            </w:r>
          </w:p>
          <w:p w14:paraId="2C9E6558" w14:textId="77777777" w:rsidR="0022734F" w:rsidRDefault="0022734F" w:rsidP="00B23267">
            <w:r>
              <w:t xml:space="preserve">                  </w:t>
            </w:r>
            <w:proofErr w:type="spellStart"/>
            <w:r>
              <w:t>t_Watchdog.</w:t>
            </w:r>
            <w:proofErr w:type="gramStart"/>
            <w:r>
              <w:t>start</w:t>
            </w:r>
            <w:proofErr w:type="spellEnd"/>
            <w:r>
              <w:t>;</w:t>
            </w:r>
            <w:proofErr w:type="gramEnd"/>
          </w:p>
          <w:p w14:paraId="53A2BE07" w14:textId="77777777" w:rsidR="0022734F" w:rsidRDefault="0022734F" w:rsidP="00B23267">
            <w:r>
              <w:t xml:space="preserve">                  </w:t>
            </w:r>
            <w:proofErr w:type="gramStart"/>
            <w:r>
              <w:t>repeat;</w:t>
            </w:r>
            <w:proofErr w:type="gramEnd"/>
          </w:p>
          <w:p w14:paraId="25610350" w14:textId="77777777" w:rsidR="0022734F" w:rsidRDefault="0022734F" w:rsidP="00B23267">
            <w:r>
              <w:t xml:space="preserve">             }</w:t>
            </w:r>
          </w:p>
          <w:p w14:paraId="15C8D5B4" w14:textId="77777777" w:rsidR="0022734F" w:rsidRDefault="0022734F" w:rsidP="00B23267">
            <w:r>
              <w:t xml:space="preserve">        }</w:t>
            </w:r>
          </w:p>
          <w:p w14:paraId="54BB125C" w14:textId="77777777" w:rsidR="0022734F" w:rsidRDefault="0022734F" w:rsidP="00B23267">
            <w:r>
              <w:t xml:space="preserve">        [] </w:t>
            </w:r>
            <w:proofErr w:type="spellStart"/>
            <w:r>
              <w:t>t_Watchdog.timeout</w:t>
            </w:r>
            <w:proofErr w:type="spellEnd"/>
            <w:r>
              <w:t xml:space="preserve"> {</w:t>
            </w:r>
          </w:p>
          <w:p w14:paraId="27BC4790" w14:textId="77777777" w:rsidR="0022734F" w:rsidRDefault="0022734F" w:rsidP="00B23267">
            <w:r>
              <w:t xml:space="preserve">  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"Step 14");</w:t>
            </w:r>
          </w:p>
          <w:p w14:paraId="7D12279D" w14:textId="77777777" w:rsidR="0022734F" w:rsidRDefault="0022734F" w:rsidP="00B23267">
            <w:r>
              <w:t xml:space="preserve">        }</w:t>
            </w:r>
          </w:p>
          <w:p w14:paraId="3C86BD1A" w14:textId="77777777" w:rsidR="0022734F" w:rsidRDefault="0022734F" w:rsidP="00B23267">
            <w:r>
              <w:t xml:space="preserve">   }</w:t>
            </w:r>
          </w:p>
          <w:p w14:paraId="18116D15" w14:textId="77777777" w:rsidR="0022734F" w:rsidRDefault="0022734F" w:rsidP="00B23267">
            <w:r>
              <w:t xml:space="preserve">    </w:t>
            </w:r>
          </w:p>
          <w:p w14:paraId="6F9281E9" w14:textId="77777777" w:rsidR="0022734F" w:rsidRDefault="0022734F" w:rsidP="00B23267">
            <w:r>
              <w:t xml:space="preserve">   //@siclog "Step 15"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28ECC31" w14:textId="77777777" w:rsidR="0022734F" w:rsidRDefault="0022734F" w:rsidP="00B23267">
            <w:r>
              <w:t xml:space="preserve">   //The UE transmits an </w:t>
            </w:r>
            <w:proofErr w:type="spellStart"/>
            <w:r>
              <w:t>RRCReestablishmentRequest</w:t>
            </w:r>
            <w:proofErr w:type="spellEnd"/>
            <w:r>
              <w:t xml:space="preserve"> message</w:t>
            </w:r>
          </w:p>
          <w:p w14:paraId="1B3C5A15" w14:textId="77777777" w:rsidR="0022734F" w:rsidRDefault="0022734F" w:rsidP="00B23267">
            <w:r>
              <w:t xml:space="preserve">   f_NR5GC_RRCReestablishment_Steps0To2(nr_Cell1, nr_Cell1, </w:t>
            </w:r>
            <w:proofErr w:type="spellStart"/>
            <w:r>
              <w:t>otherFailure</w:t>
            </w:r>
            <w:proofErr w:type="spellEnd"/>
            <w:proofErr w:type="gramStart"/>
            <w:r>
              <w:t>);</w:t>
            </w:r>
            <w:proofErr w:type="gramEnd"/>
          </w:p>
          <w:p w14:paraId="755888C7" w14:textId="77777777" w:rsidR="0022734F" w:rsidRDefault="0022734F" w:rsidP="00B23267"/>
          <w:p w14:paraId="6084407D" w14:textId="77777777" w:rsidR="0022734F" w:rsidRDefault="0022734F" w:rsidP="00B23267">
            <w:r>
              <w:t xml:space="preserve">   //@siclog "Step 16-17"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CAAE189" w14:textId="77777777" w:rsidR="0022734F" w:rsidRDefault="0022734F" w:rsidP="00B23267">
            <w:r>
              <w:t xml:space="preserve">   //The SS transmits an </w:t>
            </w:r>
            <w:proofErr w:type="spellStart"/>
            <w:r>
              <w:t>RRCReestablishment</w:t>
            </w:r>
            <w:proofErr w:type="spellEnd"/>
            <w:r>
              <w:t xml:space="preserve"> message.</w:t>
            </w:r>
          </w:p>
          <w:p w14:paraId="529B34B6" w14:textId="77777777" w:rsidR="0022734F" w:rsidRDefault="0022734F" w:rsidP="00B23267">
            <w:r>
              <w:t xml:space="preserve">   //The UE </w:t>
            </w:r>
            <w:proofErr w:type="spellStart"/>
            <w:r>
              <w:t>transmita</w:t>
            </w:r>
            <w:proofErr w:type="spellEnd"/>
            <w:r>
              <w:t xml:space="preserve"> an </w:t>
            </w:r>
            <w:proofErr w:type="spellStart"/>
            <w:r>
              <w:t>RRCReestablishmentComplete</w:t>
            </w:r>
            <w:proofErr w:type="spellEnd"/>
            <w:r>
              <w:t xml:space="preserve"> message.</w:t>
            </w:r>
          </w:p>
          <w:p w14:paraId="27421232" w14:textId="77777777" w:rsidR="0022734F" w:rsidRDefault="0022734F" w:rsidP="00B23267">
            <w:r>
              <w:t xml:space="preserve">   f_NR5GC_RRCReestablishment_Steps3To7(nr_Cell1, -, -, cr_RRCReestablishmentComplete_v1610_IEs_RLF</w:t>
            </w:r>
            <w:proofErr w:type="gramStart"/>
            <w:r>
              <w:t>);</w:t>
            </w:r>
            <w:proofErr w:type="gramEnd"/>
          </w:p>
          <w:p w14:paraId="2CC0C71B" w14:textId="77777777" w:rsidR="0022734F" w:rsidRDefault="0022734F" w:rsidP="00B23267"/>
          <w:p w14:paraId="7AA32076" w14:textId="77777777" w:rsidR="0022734F" w:rsidRDefault="0022734F" w:rsidP="00B23267">
            <w:r>
              <w:t xml:space="preserve">   //@siclog "Step 18-19"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F213DE9" w14:textId="77777777" w:rsidR="0022734F" w:rsidRDefault="0022734F" w:rsidP="00B23267">
            <w:r>
              <w:t xml:space="preserve">   //The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to establish SRB2 and DRB.</w:t>
            </w:r>
          </w:p>
          <w:p w14:paraId="1950F4FB" w14:textId="77777777" w:rsidR="0022734F" w:rsidRDefault="0022734F" w:rsidP="00B23267">
            <w:r>
              <w:t xml:space="preserve">   //The UE transmits an </w:t>
            </w:r>
            <w:proofErr w:type="spellStart"/>
            <w:r>
              <w:t>RRCReconfigurationtComplete</w:t>
            </w:r>
            <w:proofErr w:type="spellEnd"/>
            <w:r>
              <w:t xml:space="preserve"> message.</w:t>
            </w:r>
          </w:p>
          <w:p w14:paraId="51D2F2C9" w14:textId="77777777" w:rsidR="0022734F" w:rsidRDefault="0022734F" w:rsidP="00B23267">
            <w:r>
              <w:t xml:space="preserve">   f_NR5GC_RRCReestablishment_Steps8To13(nr_Cell1, nr_Cell1</w:t>
            </w:r>
            <w:proofErr w:type="gramStart"/>
            <w:r>
              <w:t>);</w:t>
            </w:r>
            <w:proofErr w:type="gramEnd"/>
          </w:p>
          <w:p w14:paraId="24B8EC4D" w14:textId="77777777" w:rsidR="0022734F" w:rsidRDefault="0022734F" w:rsidP="00B23267">
            <w:r>
              <w:t xml:space="preserve">   </w:t>
            </w:r>
          </w:p>
          <w:p w14:paraId="654E134C" w14:textId="77777777" w:rsidR="0022734F" w:rsidRDefault="0022734F" w:rsidP="00B23267">
            <w:r>
              <w:lastRenderedPageBreak/>
              <w:t xml:space="preserve">   //@siclog "Step 20"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F4735D4" w14:textId="77777777" w:rsidR="0022734F" w:rsidRDefault="0022734F" w:rsidP="00B23267">
            <w:r>
              <w:t xml:space="preserve">   // The SS transmits a </w:t>
            </w:r>
            <w:proofErr w:type="spellStart"/>
            <w:r>
              <w:t>UEInformationRequest</w:t>
            </w:r>
            <w:proofErr w:type="spellEnd"/>
            <w:r>
              <w:t xml:space="preserve"> message with </w:t>
            </w:r>
            <w:proofErr w:type="spellStart"/>
            <w:r>
              <w:t>rlf-ReportReq</w:t>
            </w:r>
            <w:proofErr w:type="spellEnd"/>
            <w:r>
              <w:t xml:space="preserve"> set to true.</w:t>
            </w:r>
          </w:p>
          <w:p w14:paraId="69E90372" w14:textId="77777777" w:rsidR="0022734F" w:rsidRDefault="0022734F" w:rsidP="00B23267">
            <w:r>
              <w:t xml:space="preserve">   </w:t>
            </w:r>
            <w:proofErr w:type="spellStart"/>
            <w:r>
              <w:t>SRB.send</w:t>
            </w:r>
            <w:proofErr w:type="spellEnd"/>
            <w:r>
              <w:t>(cas_NR_SRB1_RrcPdu_</w:t>
            </w:r>
            <w:proofErr w:type="gramStart"/>
            <w:r>
              <w:t>REQ(</w:t>
            </w:r>
            <w:proofErr w:type="gramEnd"/>
            <w:r>
              <w:t>nr_Cell1,</w:t>
            </w:r>
          </w:p>
          <w:p w14:paraId="2B3608F4" w14:textId="77777777" w:rsidR="0022734F" w:rsidRDefault="0022734F" w:rsidP="00B23267">
            <w:r>
              <w:t xml:space="preserve">                                   -,</w:t>
            </w:r>
          </w:p>
          <w:p w14:paraId="530238A1" w14:textId="77777777" w:rsidR="0022734F" w:rsidRDefault="0022734F" w:rsidP="00B23267">
            <w:r>
              <w:t xml:space="preserve">                                   </w:t>
            </w:r>
            <w:proofErr w:type="spellStart"/>
            <w:r>
              <w:t>cs_NR_UEInformationRequest_RLF</w:t>
            </w:r>
            <w:proofErr w:type="spellEnd"/>
            <w:r>
              <w:t xml:space="preserve">)); // </w:t>
            </w:r>
            <w:proofErr w:type="spellStart"/>
            <w:r>
              <w:t>rlf</w:t>
            </w:r>
            <w:proofErr w:type="spellEnd"/>
            <w:r>
              <w:t>-report</w:t>
            </w:r>
          </w:p>
          <w:p w14:paraId="174356FA" w14:textId="77777777" w:rsidR="0022734F" w:rsidRDefault="0022734F" w:rsidP="00B23267"/>
          <w:p w14:paraId="0D6C6A2C" w14:textId="77777777" w:rsidR="0022734F" w:rsidRDefault="0022734F" w:rsidP="00B23267">
            <w:r>
              <w:t xml:space="preserve">   //@siclog "Step 21"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331DA0D" w14:textId="77777777" w:rsidR="0022734F" w:rsidRDefault="0022734F" w:rsidP="00B23267">
            <w:r>
              <w:t xml:space="preserve">   // Check: Does the UE transmit a </w:t>
            </w:r>
            <w:proofErr w:type="spellStart"/>
            <w:r>
              <w:t>UEInformationResponse</w:t>
            </w:r>
            <w:proofErr w:type="spellEnd"/>
            <w:r>
              <w:t xml:space="preserve"> message with </w:t>
            </w:r>
            <w:proofErr w:type="spellStart"/>
            <w:r>
              <w:t>rlf</w:t>
            </w:r>
            <w:proofErr w:type="spellEnd"/>
            <w:r>
              <w:t>-Report included?</w:t>
            </w:r>
          </w:p>
          <w:p w14:paraId="7A86E3CF" w14:textId="77777777" w:rsidR="0022734F" w:rsidRDefault="0022734F" w:rsidP="00B23267">
            <w:r>
              <w:t xml:space="preserve">   </w:t>
            </w:r>
            <w:proofErr w:type="spellStart"/>
            <w:r>
              <w:t>SRB.receive</w:t>
            </w:r>
            <w:proofErr w:type="spellEnd"/>
            <w:r>
              <w:t>(car_NR_SRB1_RrcPdu_</w:t>
            </w:r>
            <w:proofErr w:type="gramStart"/>
            <w:r>
              <w:t>IND(</w:t>
            </w:r>
            <w:proofErr w:type="gramEnd"/>
            <w:r>
              <w:t>nr_Cell1,</w:t>
            </w:r>
          </w:p>
          <w:p w14:paraId="23DE7A28" w14:textId="77777777" w:rsidR="0022734F" w:rsidRDefault="0022734F" w:rsidP="00B23267">
            <w:r>
              <w:t xml:space="preserve">                                      cr_38508_UEInformationResponse(</w:t>
            </w:r>
            <w:proofErr w:type="spellStart"/>
            <w:r>
              <w:t>tsc_NR_RRC_TI_</w:t>
            </w:r>
            <w:proofErr w:type="gramStart"/>
            <w:r>
              <w:t>Def</w:t>
            </w:r>
            <w:proofErr w:type="spellEnd"/>
            <w:r>
              <w:t>,-</w:t>
            </w:r>
            <w:proofErr w:type="gramEnd"/>
            <w:r>
              <w:t xml:space="preserve">,-,-,-,-,?))) -&gt; value </w:t>
            </w:r>
            <w:proofErr w:type="spellStart"/>
            <w:r>
              <w:t>v_ReceivedAsp</w:t>
            </w:r>
            <w:proofErr w:type="spellEnd"/>
            <w:r>
              <w:t>; // Table 8.1.6.1.3.6.3.3-3</w:t>
            </w:r>
          </w:p>
          <w:p w14:paraId="2901110C" w14:textId="77777777" w:rsidR="0022734F" w:rsidRDefault="0022734F" w:rsidP="00B23267"/>
          <w:p w14:paraId="28F7BBE6" w14:textId="77777777" w:rsidR="0022734F" w:rsidRDefault="0022734F" w:rsidP="00B23267">
            <w:r>
              <w:t xml:space="preserve">   v_Nr_Rlf_Report_r</w:t>
            </w:r>
            <w:proofErr w:type="gramStart"/>
            <w:r>
              <w:t>16 :</w:t>
            </w:r>
            <w:proofErr w:type="gramEnd"/>
            <w:r>
              <w:t>= v_ReceivedAsp.Signalling.Rrc.Dcch.message_.messageClassExtension.c2.ueInformationResponse_r16.criticalExtensions.ueInformationResponse_r16.rlf_Report_r16;</w:t>
            </w:r>
          </w:p>
          <w:p w14:paraId="42F0256B" w14:textId="77777777" w:rsidR="0022734F" w:rsidRDefault="0022734F" w:rsidP="00B23267"/>
          <w:p w14:paraId="11D862EC" w14:textId="77777777" w:rsidR="0022734F" w:rsidRDefault="0022734F" w:rsidP="00B23267">
            <w:r>
              <w:t xml:space="preserve">   if (</w:t>
            </w:r>
            <w:proofErr w:type="gramStart"/>
            <w:r>
              <w:t>match(</w:t>
            </w:r>
            <w:proofErr w:type="gramEnd"/>
            <w:r>
              <w:t xml:space="preserve">v_Nr_Rlf_Report_r16, </w:t>
            </w:r>
            <w:proofErr w:type="spellStart"/>
            <w:r>
              <w:t>cr_NR_Rlf_Report</w:t>
            </w:r>
            <w:proofErr w:type="spellEnd"/>
            <w:r>
              <w:t>(</w:t>
            </w:r>
            <w:proofErr w:type="spellStart"/>
            <w:r>
              <w:t>v_RNTI_Value</w:t>
            </w:r>
            <w:proofErr w:type="spellEnd"/>
            <w:r>
              <w:t>, -,    // c_RNTI_r16, ssbRLMConfigBitmap_r16 := tsc_SsbRLMConfigBitmap_r16</w:t>
            </w:r>
          </w:p>
          <w:p w14:paraId="3557C489" w14:textId="77777777" w:rsidR="0022734F" w:rsidRDefault="0022734F" w:rsidP="00B23267">
            <w:r>
              <w:t xml:space="preserve">                                                   (</w:t>
            </w:r>
            <w:proofErr w:type="gramStart"/>
            <w:r>
              <w:t>0..</w:t>
            </w:r>
            <w:proofErr w:type="gramEnd"/>
            <w:r>
              <w:t xml:space="preserve">127), (0..127), // </w:t>
            </w:r>
            <w:proofErr w:type="spellStart"/>
            <w:r>
              <w:t>rsrp</w:t>
            </w:r>
            <w:proofErr w:type="spellEnd"/>
            <w:r>
              <w:t xml:space="preserve">, </w:t>
            </w:r>
            <w:proofErr w:type="spellStart"/>
            <w:r>
              <w:t>rsrq</w:t>
            </w:r>
            <w:proofErr w:type="spellEnd"/>
          </w:p>
          <w:p w14:paraId="031B9C95" w14:textId="77777777" w:rsidR="0022734F" w:rsidRDefault="0022734F" w:rsidP="00B23267">
            <w:r>
              <w:t xml:space="preserve">                                                   omit, </w:t>
            </w:r>
            <w:proofErr w:type="gramStart"/>
            <w:r>
              <w:t xml:space="preserve">omit,   </w:t>
            </w:r>
            <w:proofErr w:type="gramEnd"/>
            <w:r>
              <w:t xml:space="preserve">       // measResultNeighCells_r16, PreviousPCellId_r16</w:t>
            </w:r>
          </w:p>
          <w:p w14:paraId="5552A751" w14:textId="77777777" w:rsidR="0022734F" w:rsidRDefault="0022734F" w:rsidP="00B23267">
            <w:r>
              <w:t xml:space="preserve">                                                   cr_NR_RLF_Report_failedPCellId_cellGlobalId_r16(cr_CGI_Info_Logging_r16(v_PlmnID_NRCell1, v_CellIdentity_NRCell1, v_TAC_NRCell1)), // failedPCellId_r16.nrFailedPCellId_r16</w:t>
            </w:r>
          </w:p>
          <w:p w14:paraId="5EE9A831" w14:textId="77777777" w:rsidR="0022734F" w:rsidRDefault="0022734F" w:rsidP="00B23267">
            <w:r>
              <w:t xml:space="preserve">                                                   </w:t>
            </w:r>
            <w:proofErr w:type="spellStart"/>
            <w:proofErr w:type="gramStart"/>
            <w:r>
              <w:t>omit,omit</w:t>
            </w:r>
            <w:proofErr w:type="gramEnd"/>
            <w:r>
              <w:t>,</w:t>
            </w:r>
            <w:r w:rsidRPr="002507F8">
              <w:rPr>
                <w:highlight w:val="yellow"/>
              </w:rPr>
              <w:t>omit,</w:t>
            </w:r>
            <w:r>
              <w:t>omit</w:t>
            </w:r>
            <w:proofErr w:type="spellEnd"/>
            <w:r>
              <w:t>,-,</w:t>
            </w:r>
          </w:p>
          <w:p w14:paraId="44E64182" w14:textId="77777777" w:rsidR="0022734F" w:rsidRDefault="0022734F" w:rsidP="00B23267">
            <w:r>
              <w:t xml:space="preserve">                                                   </w:t>
            </w:r>
            <w:proofErr w:type="spellStart"/>
            <w:proofErr w:type="gramStart"/>
            <w:r>
              <w:t>rlf</w:t>
            </w:r>
            <w:proofErr w:type="spellEnd"/>
            <w:r>
              <w:t xml:space="preserve">,   </w:t>
            </w:r>
            <w:proofErr w:type="gramEnd"/>
            <w:r>
              <w:t xml:space="preserve">               // connectionFailureType_r16</w:t>
            </w:r>
          </w:p>
          <w:p w14:paraId="506BECAC" w14:textId="77777777" w:rsidR="0022734F" w:rsidRDefault="0022734F" w:rsidP="00B23267">
            <w:r>
              <w:t xml:space="preserve">                                                   </w:t>
            </w:r>
            <w:proofErr w:type="spellStart"/>
            <w:proofErr w:type="gramStart"/>
            <w:r>
              <w:t>randomAccessProblem</w:t>
            </w:r>
            <w:proofErr w:type="spellEnd"/>
            <w:r>
              <w:t>,  /</w:t>
            </w:r>
            <w:proofErr w:type="gramEnd"/>
            <w:r>
              <w:t>/rlf-Cause-r16</w:t>
            </w:r>
          </w:p>
          <w:p w14:paraId="57635128" w14:textId="77777777" w:rsidR="0022734F" w:rsidRDefault="0022734F" w:rsidP="00B23267">
            <w:r>
              <w:t xml:space="preserve">                                                   -,</w:t>
            </w:r>
          </w:p>
          <w:p w14:paraId="182D6119" w14:textId="77777777" w:rsidR="0022734F" w:rsidRDefault="0022734F" w:rsidP="00B23267">
            <w:r>
              <w:t xml:space="preserve">                                                   cr_RA_InformationCommon_r16({cr_PerRAInfo_r16(cr_PerRAInfoList_r16_dlRSRPAboveThreshold)</w:t>
            </w:r>
            <w:proofErr w:type="gramStart"/>
            <w:r>
              <w:t>},(</w:t>
            </w:r>
            <w:proofErr w:type="gramEnd"/>
            <w:r>
              <w:t>0..37949))))) // RA_InformationCommon_r16</w:t>
            </w:r>
          </w:p>
          <w:p w14:paraId="1FF2AF56" w14:textId="77777777" w:rsidR="0022734F" w:rsidRDefault="0022734F" w:rsidP="00B23267">
            <w:r>
              <w:t xml:space="preserve">    {</w:t>
            </w:r>
          </w:p>
          <w:p w14:paraId="3C3D3302" w14:textId="77777777" w:rsidR="0022734F" w:rsidRDefault="0022734F" w:rsidP="00B23267">
            <w:r>
              <w:t xml:space="preserve">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21");</w:t>
            </w:r>
          </w:p>
          <w:p w14:paraId="12DAB97B" w14:textId="77777777" w:rsidR="0022734F" w:rsidRDefault="0022734F" w:rsidP="00B23267">
            <w:r>
              <w:t xml:space="preserve">    }</w:t>
            </w:r>
          </w:p>
          <w:p w14:paraId="6C0A70C8" w14:textId="77777777" w:rsidR="0022734F" w:rsidRDefault="0022734F" w:rsidP="00B23267">
            <w:r>
              <w:t xml:space="preserve">    else {</w:t>
            </w:r>
          </w:p>
          <w:p w14:paraId="6795A556" w14:textId="77777777" w:rsidR="0022734F" w:rsidRDefault="0022734F" w:rsidP="00B23267">
            <w:r>
              <w:t xml:space="preserve">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"Step 21: condition not fulfilled with the received rlf-Report-r16 contents");</w:t>
            </w:r>
          </w:p>
          <w:p w14:paraId="72F4B7AB" w14:textId="77777777" w:rsidR="0022734F" w:rsidRDefault="0022734F" w:rsidP="00B23267">
            <w:r>
              <w:t xml:space="preserve">    }</w:t>
            </w:r>
          </w:p>
          <w:p w14:paraId="31371CC0" w14:textId="77777777" w:rsidR="0022734F" w:rsidRDefault="0022734F" w:rsidP="00B23267"/>
          <w:p w14:paraId="2A56AE85" w14:textId="77777777" w:rsidR="0022734F" w:rsidRDefault="0022734F" w:rsidP="00B23267">
            <w:r>
              <w:lastRenderedPageBreak/>
              <w:t xml:space="preserve"> }//end of f_TC_8_1_6_1_3_6_NR5GC_TestBody</w:t>
            </w:r>
          </w:p>
          <w:p w14:paraId="5A71E3B4" w14:textId="77777777" w:rsidR="0022734F" w:rsidRDefault="0022734F" w:rsidP="00B23267">
            <w:r>
              <w:t xml:space="preserve">    </w:t>
            </w:r>
          </w:p>
        </w:tc>
      </w:tr>
    </w:tbl>
    <w:p w14:paraId="5AB89EE0" w14:textId="77777777" w:rsidR="0022734F" w:rsidRDefault="0022734F" w:rsidP="0022734F"/>
    <w:p w14:paraId="77B3DACD" w14:textId="77777777" w:rsidR="0022734F" w:rsidRDefault="0022734F" w:rsidP="0022734F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2734F" w14:paraId="5B976C6F" w14:textId="77777777" w:rsidTr="00B23267">
        <w:tc>
          <w:tcPr>
            <w:tcW w:w="9855" w:type="dxa"/>
          </w:tcPr>
          <w:p w14:paraId="49DDEC19" w14:textId="77777777" w:rsidR="0022734F" w:rsidRDefault="0022734F" w:rsidP="00B23267">
            <w:r>
              <w:t xml:space="preserve">  function f_TC_8_1_6_1_3_6_NR5GC_</w:t>
            </w:r>
            <w:proofErr w:type="gramStart"/>
            <w:r>
              <w:t>TestBody(</w:t>
            </w:r>
            <w:proofErr w:type="gramEnd"/>
            <w:r>
              <w:t>) runs on NR5GC_PTC</w:t>
            </w:r>
          </w:p>
          <w:p w14:paraId="61B75E36" w14:textId="77777777" w:rsidR="0022734F" w:rsidRDefault="0022734F" w:rsidP="00B23267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/ @sic R5-223274 R5-225390 sic@</w:t>
            </w:r>
          </w:p>
          <w:p w14:paraId="52A6235E" w14:textId="77777777" w:rsidR="0022734F" w:rsidRDefault="0022734F" w:rsidP="00B23267">
            <w:r>
              <w:t xml:space="preserve">   var NR_SRB_COMMON_IND </w:t>
            </w:r>
            <w:proofErr w:type="spellStart"/>
            <w:r>
              <w:t>v_</w:t>
            </w:r>
            <w:proofErr w:type="gramStart"/>
            <w:r>
              <w:t>ReceivedAsp</w:t>
            </w:r>
            <w:proofErr w:type="spellEnd"/>
            <w:r>
              <w:t>;</w:t>
            </w:r>
            <w:proofErr w:type="gramEnd"/>
          </w:p>
          <w:p w14:paraId="4AA7C09D" w14:textId="77777777" w:rsidR="0022734F" w:rsidRDefault="0022734F" w:rsidP="00B23267">
            <w:r>
              <w:t xml:space="preserve">   var </w:t>
            </w:r>
            <w:proofErr w:type="spellStart"/>
            <w:r>
              <w:t>PLMN_Identity</w:t>
            </w:r>
            <w:proofErr w:type="spellEnd"/>
            <w:r>
              <w:t xml:space="preserve"> v_PlmnID_NRCell</w:t>
            </w:r>
            <w:proofErr w:type="gramStart"/>
            <w:r>
              <w:t>1 :</w:t>
            </w:r>
            <w:proofErr w:type="gramEnd"/>
            <w:r>
              <w:t xml:space="preserve">= </w:t>
            </w:r>
            <w:proofErr w:type="spellStart"/>
            <w:r>
              <w:t>f_NR_CellInfo_GetPLMN</w:t>
            </w:r>
            <w:proofErr w:type="spellEnd"/>
            <w:r>
              <w:t xml:space="preserve"> (nr_Cell1);</w:t>
            </w:r>
          </w:p>
          <w:p w14:paraId="20951D5B" w14:textId="77777777" w:rsidR="0022734F" w:rsidRDefault="0022734F" w:rsidP="00B23267">
            <w:r>
              <w:t xml:space="preserve">   var </w:t>
            </w:r>
            <w:proofErr w:type="spellStart"/>
            <w:r>
              <w:t>CellIdentity</w:t>
            </w:r>
            <w:proofErr w:type="spellEnd"/>
            <w:r>
              <w:t xml:space="preserve"> v_CellIdentity_NRCell</w:t>
            </w:r>
            <w:proofErr w:type="gramStart"/>
            <w:r>
              <w:t>1 :</w:t>
            </w:r>
            <w:proofErr w:type="gramEnd"/>
            <w:r>
              <w:t xml:space="preserve">= </w:t>
            </w:r>
            <w:proofErr w:type="spellStart"/>
            <w:r>
              <w:t>f_NR_CellInfo_GetCellIdentity</w:t>
            </w:r>
            <w:proofErr w:type="spellEnd"/>
            <w:r>
              <w:t>(nr_Cell1);</w:t>
            </w:r>
          </w:p>
          <w:p w14:paraId="1393E921" w14:textId="77777777" w:rsidR="0022734F" w:rsidRDefault="0022734F" w:rsidP="00B23267">
            <w:r>
              <w:t xml:space="preserve">   var </w:t>
            </w:r>
            <w:proofErr w:type="spellStart"/>
            <w:r>
              <w:t>TrackingAreaCode</w:t>
            </w:r>
            <w:proofErr w:type="spellEnd"/>
            <w:r>
              <w:t xml:space="preserve"> v_TAC_NRCell</w:t>
            </w:r>
            <w:proofErr w:type="gramStart"/>
            <w:r>
              <w:t>1 :</w:t>
            </w:r>
            <w:proofErr w:type="gramEnd"/>
            <w:r>
              <w:t xml:space="preserve">= </w:t>
            </w:r>
            <w:proofErr w:type="spellStart"/>
            <w:r>
              <w:t>f_NR_CellInfo_GetTAC</w:t>
            </w:r>
            <w:proofErr w:type="spellEnd"/>
            <w:r>
              <w:t xml:space="preserve"> (nr_Cell1);</w:t>
            </w:r>
          </w:p>
          <w:p w14:paraId="2C634BE4" w14:textId="77777777" w:rsidR="0022734F" w:rsidRDefault="0022734F" w:rsidP="00B23267">
            <w:r>
              <w:t xml:space="preserve">   var </w:t>
            </w:r>
            <w:proofErr w:type="spellStart"/>
            <w:r>
              <w:t>RNTI_Value</w:t>
            </w:r>
            <w:proofErr w:type="spellEnd"/>
            <w:r>
              <w:t xml:space="preserve"> </w:t>
            </w:r>
            <w:proofErr w:type="spellStart"/>
            <w:r>
              <w:t>v_RNTI_</w:t>
            </w:r>
            <w:proofErr w:type="gramStart"/>
            <w:r>
              <w:t>Value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f_NR_CellInfo_GetRNTI</w:t>
            </w:r>
            <w:proofErr w:type="spellEnd"/>
            <w:r>
              <w:t>(nr_Cell1);</w:t>
            </w:r>
          </w:p>
          <w:p w14:paraId="78632671" w14:textId="77777777" w:rsidR="0022734F" w:rsidRDefault="0022734F" w:rsidP="00B23267">
            <w:r>
              <w:t xml:space="preserve">   var RLF_Report_r16 v_Nr_Rlf_Report_</w:t>
            </w:r>
            <w:proofErr w:type="gramStart"/>
            <w:r>
              <w:t>r16;</w:t>
            </w:r>
            <w:proofErr w:type="gramEnd"/>
          </w:p>
          <w:p w14:paraId="0EC6BB3C" w14:textId="77777777" w:rsidR="0022734F" w:rsidRDefault="0022734F" w:rsidP="00B23267">
            <w:r>
              <w:t xml:space="preserve">   </w:t>
            </w:r>
          </w:p>
          <w:p w14:paraId="79099BC6" w14:textId="77777777" w:rsidR="0022734F" w:rsidRDefault="0022734F" w:rsidP="00B23267">
            <w:r>
              <w:t xml:space="preserve">   var template (value) </w:t>
            </w:r>
            <w:proofErr w:type="spellStart"/>
            <w:r>
              <w:t>NR_PDCCH_Order_Type</w:t>
            </w:r>
            <w:proofErr w:type="spellEnd"/>
            <w:r>
              <w:t xml:space="preserve"> </w:t>
            </w:r>
            <w:proofErr w:type="spellStart"/>
            <w:r>
              <w:t>v_PDCCH_</w:t>
            </w:r>
            <w:proofErr w:type="gramStart"/>
            <w:r>
              <w:t>Order</w:t>
            </w:r>
            <w:proofErr w:type="spellEnd"/>
            <w:r>
              <w:t>;</w:t>
            </w:r>
            <w:proofErr w:type="gramEnd"/>
          </w:p>
          <w:p w14:paraId="00A9F6DE" w14:textId="77777777" w:rsidR="0022734F" w:rsidRDefault="0022734F" w:rsidP="00B23267">
            <w:r>
              <w:t xml:space="preserve">   var integer </w:t>
            </w:r>
            <w:proofErr w:type="spellStart"/>
            <w:r>
              <w:t>v_RA_</w:t>
            </w:r>
            <w:proofErr w:type="gramStart"/>
            <w:r>
              <w:t>PreambleIndex</w:t>
            </w:r>
            <w:proofErr w:type="spellEnd"/>
            <w:r>
              <w:t xml:space="preserve"> :</w:t>
            </w:r>
            <w:proofErr w:type="gramEnd"/>
            <w:r>
              <w:t>= 0;</w:t>
            </w:r>
          </w:p>
          <w:p w14:paraId="1370408C" w14:textId="77777777" w:rsidR="0022734F" w:rsidRDefault="0022734F" w:rsidP="00B23267">
            <w:r>
              <w:t xml:space="preserve">   var integer </w:t>
            </w:r>
            <w:proofErr w:type="spellStart"/>
            <w:r>
              <w:t>v_</w:t>
            </w:r>
            <w:proofErr w:type="gramStart"/>
            <w:r>
              <w:t>Repetitions</w:t>
            </w:r>
            <w:proofErr w:type="spellEnd"/>
            <w:r>
              <w:t xml:space="preserve"> :</w:t>
            </w:r>
            <w:proofErr w:type="gramEnd"/>
            <w:r>
              <w:t>= 0;</w:t>
            </w:r>
          </w:p>
          <w:p w14:paraId="5469008B" w14:textId="77777777" w:rsidR="0022734F" w:rsidRDefault="0022734F" w:rsidP="00B23267">
            <w:r>
              <w:t xml:space="preserve">   timer </w:t>
            </w:r>
            <w:proofErr w:type="spellStart"/>
            <w:r>
              <w:t>t_</w:t>
            </w:r>
            <w:proofErr w:type="gramStart"/>
            <w:r>
              <w:t>Watchdog</w:t>
            </w:r>
            <w:proofErr w:type="spellEnd"/>
            <w:r>
              <w:t xml:space="preserve"> :</w:t>
            </w:r>
            <w:proofErr w:type="gramEnd"/>
            <w:r>
              <w:t>= 5.0;              // Local wait Timer</w:t>
            </w:r>
          </w:p>
          <w:p w14:paraId="5B46B6FD" w14:textId="77777777" w:rsidR="0022734F" w:rsidRDefault="0022734F" w:rsidP="00B23267"/>
          <w:p w14:paraId="42E6EC04" w14:textId="77777777" w:rsidR="0022734F" w:rsidRDefault="0022734F" w:rsidP="00B23267">
            <w:r>
              <w:t xml:space="preserve">   //@siclog "Steps 1-11 - Void 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FF922B5" w14:textId="77777777" w:rsidR="0022734F" w:rsidRDefault="0022734F" w:rsidP="00B23267">
            <w:r>
              <w:t xml:space="preserve">   </w:t>
            </w:r>
          </w:p>
          <w:p w14:paraId="03B537A6" w14:textId="77777777" w:rsidR="0022734F" w:rsidRDefault="0022734F" w:rsidP="00B23267">
            <w:r>
              <w:t xml:space="preserve">   //@siclog "Step 12"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A249021" w14:textId="77777777" w:rsidR="0022734F" w:rsidRDefault="0022734F" w:rsidP="00B23267">
            <w:r>
              <w:t xml:space="preserve">   // The SS is configured to ignore the preambles transmitted by the UE on PRACH</w:t>
            </w:r>
          </w:p>
          <w:p w14:paraId="47BA1E00" w14:textId="77777777" w:rsidR="0022734F" w:rsidRDefault="0022734F" w:rsidP="00B23267">
            <w:r>
              <w:t xml:space="preserve">   </w:t>
            </w:r>
            <w:proofErr w:type="spellStart"/>
            <w:r>
              <w:rPr>
                <w:highlight w:val="yellow"/>
              </w:rPr>
              <w:t>f_NR_SS_</w:t>
            </w:r>
            <w:proofErr w:type="gramStart"/>
            <w:r>
              <w:rPr>
                <w:highlight w:val="yellow"/>
              </w:rPr>
              <w:t>RachProcedureConfig</w:t>
            </w:r>
            <w:proofErr w:type="spellEnd"/>
            <w:r>
              <w:rPr>
                <w:highlight w:val="yellow"/>
              </w:rPr>
              <w:t>(</w:t>
            </w:r>
            <w:proofErr w:type="gramEnd"/>
            <w:r>
              <w:rPr>
                <w:highlight w:val="yellow"/>
              </w:rPr>
              <w:t xml:space="preserve">nr_Cell1, </w:t>
            </w:r>
            <w:proofErr w:type="spellStart"/>
            <w:r>
              <w:rPr>
                <w:highlight w:val="yellow"/>
              </w:rPr>
              <w:t>cs_NR_RachProcedureConfig_NoResponse</w:t>
            </w:r>
            <w:proofErr w:type="spellEnd"/>
            <w:r>
              <w:rPr>
                <w:highlight w:val="yellow"/>
              </w:rPr>
              <w:t>);</w:t>
            </w:r>
            <w:r>
              <w:t xml:space="preserve">    </w:t>
            </w:r>
          </w:p>
          <w:p w14:paraId="4A1DC1F0" w14:textId="77777777" w:rsidR="0022734F" w:rsidRDefault="0022734F" w:rsidP="00B23267">
            <w:r>
              <w:t xml:space="preserve">   </w:t>
            </w:r>
          </w:p>
          <w:p w14:paraId="72A5E927" w14:textId="77777777" w:rsidR="0022734F" w:rsidRDefault="0022734F" w:rsidP="00B23267">
            <w:r>
              <w:t xml:space="preserve">   // Enable PRACH reception indication</w:t>
            </w:r>
          </w:p>
          <w:p w14:paraId="61EE7C9F" w14:textId="77777777" w:rsidR="0022734F" w:rsidRDefault="0022734F" w:rsidP="00B23267">
            <w:r>
              <w:t xml:space="preserve">   </w:t>
            </w:r>
            <w:proofErr w:type="spellStart"/>
            <w:r>
              <w:t>f_NR_SS_</w:t>
            </w:r>
            <w:proofErr w:type="gramStart"/>
            <w:r>
              <w:t>SystemIndCtrlConfig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cds_NR_SystemIndCtrl_RachPreamble</w:t>
            </w:r>
            <w:proofErr w:type="spellEnd"/>
            <w:r>
              <w:t>(</w:t>
            </w:r>
            <w:r w:rsidRPr="002507F8">
              <w:rPr>
                <w:highlight w:val="yellow"/>
              </w:rPr>
              <w:t>enable</w:t>
            </w:r>
            <w:r>
              <w:t xml:space="preserve">));   </w:t>
            </w:r>
          </w:p>
          <w:p w14:paraId="152FB88E" w14:textId="77777777" w:rsidR="0022734F" w:rsidRDefault="0022734F" w:rsidP="00B23267"/>
          <w:p w14:paraId="62C7DC6D" w14:textId="77777777" w:rsidR="0022734F" w:rsidRDefault="0022734F" w:rsidP="00B23267">
            <w:r>
              <w:t xml:space="preserve">   //@siclog "Step 13"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8602E52" w14:textId="77777777" w:rsidR="0022734F" w:rsidRDefault="0022734F" w:rsidP="00B23267">
            <w:r>
              <w:t xml:space="preserve">   // The SS sends a PDCCH order with </w:t>
            </w:r>
            <w:proofErr w:type="spellStart"/>
            <w:r>
              <w:t>ra-PreambleIndex</w:t>
            </w:r>
            <w:proofErr w:type="spellEnd"/>
            <w:r>
              <w:t xml:space="preserve"> = '000000'B.</w:t>
            </w:r>
          </w:p>
          <w:p w14:paraId="0CDDC8C6" w14:textId="77777777" w:rsidR="0022734F" w:rsidRDefault="0022734F" w:rsidP="00B23267">
            <w:r>
              <w:t xml:space="preserve">   </w:t>
            </w:r>
            <w:proofErr w:type="spellStart"/>
            <w:r>
              <w:t>v_PDCCH_</w:t>
            </w:r>
            <w:proofErr w:type="gramStart"/>
            <w:r>
              <w:t>Order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cs_NR_PDCCH_Order</w:t>
            </w:r>
            <w:proofErr w:type="spellEnd"/>
            <w:r>
              <w:t>(</w:t>
            </w:r>
            <w:proofErr w:type="spellStart"/>
            <w:r>
              <w:t>f_NR_CellInfo_GetSSB_Index</w:t>
            </w:r>
            <w:proofErr w:type="spellEnd"/>
            <w:r>
              <w:t xml:space="preserve">(nr_Cell1), </w:t>
            </w:r>
            <w:proofErr w:type="spellStart"/>
            <w:r>
              <w:t>v_RA_PreambleIndex</w:t>
            </w:r>
            <w:proofErr w:type="spellEnd"/>
            <w:r>
              <w:t>);</w:t>
            </w:r>
          </w:p>
          <w:p w14:paraId="336C0442" w14:textId="77777777" w:rsidR="0022734F" w:rsidRDefault="0022734F" w:rsidP="00B23267">
            <w:r>
              <w:t xml:space="preserve">   </w:t>
            </w:r>
            <w:proofErr w:type="spellStart"/>
            <w:r>
              <w:t>f_NR_SS_</w:t>
            </w:r>
            <w:proofErr w:type="gramStart"/>
            <w:r>
              <w:t>CommonCellConfig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cads_NR_DciTriggerPDCCHOrder_REQ</w:t>
            </w:r>
            <w:proofErr w:type="spellEnd"/>
            <w:r>
              <w:t xml:space="preserve">(nr_Cell1, -, </w:t>
            </w:r>
            <w:proofErr w:type="spellStart"/>
            <w:r>
              <w:t>v_PDCCH_Order</w:t>
            </w:r>
            <w:proofErr w:type="spellEnd"/>
            <w:r>
              <w:t>));</w:t>
            </w:r>
          </w:p>
          <w:p w14:paraId="51EC37E2" w14:textId="77777777" w:rsidR="0022734F" w:rsidRDefault="0022734F" w:rsidP="00B23267">
            <w:r>
              <w:t xml:space="preserve">    </w:t>
            </w:r>
          </w:p>
          <w:p w14:paraId="6E28C61F" w14:textId="77777777" w:rsidR="0022734F" w:rsidRDefault="0022734F" w:rsidP="00B23267">
            <w:r>
              <w:t xml:space="preserve">   //@siclog "Step 14"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D45781E" w14:textId="77777777" w:rsidR="0022734F" w:rsidRDefault="0022734F" w:rsidP="00B23267">
            <w:r>
              <w:t xml:space="preserve">   // The UE transmits Preamble on PRACH corresponding to </w:t>
            </w:r>
            <w:proofErr w:type="spellStart"/>
            <w:r>
              <w:t>ra-PreambleIndex</w:t>
            </w:r>
            <w:proofErr w:type="spellEnd"/>
            <w:r>
              <w:t xml:space="preserve"> in step 13 </w:t>
            </w:r>
            <w:proofErr w:type="spellStart"/>
            <w:r>
              <w:t>preambleTransMax</w:t>
            </w:r>
            <w:proofErr w:type="spellEnd"/>
            <w:r>
              <w:t xml:space="preserve"> times</w:t>
            </w:r>
          </w:p>
          <w:p w14:paraId="5D1DDD41" w14:textId="77777777" w:rsidR="0022734F" w:rsidRDefault="0022734F" w:rsidP="00B23267">
            <w:r>
              <w:lastRenderedPageBreak/>
              <w:t xml:space="preserve">   </w:t>
            </w:r>
            <w:proofErr w:type="spellStart"/>
            <w:r>
              <w:t>t_Watchdog.</w:t>
            </w:r>
            <w:proofErr w:type="gramStart"/>
            <w:r>
              <w:t>start</w:t>
            </w:r>
            <w:proofErr w:type="spellEnd"/>
            <w:r>
              <w:t>;</w:t>
            </w:r>
            <w:proofErr w:type="gramEnd"/>
          </w:p>
          <w:p w14:paraId="5DBDF5F5" w14:textId="77777777" w:rsidR="0022734F" w:rsidRDefault="0022734F" w:rsidP="00B23267">
            <w:r>
              <w:t xml:space="preserve">   alt {</w:t>
            </w:r>
          </w:p>
          <w:p w14:paraId="5B918EB2" w14:textId="77777777" w:rsidR="0022734F" w:rsidRDefault="0022734F" w:rsidP="00B23267">
            <w:r>
              <w:t xml:space="preserve">        [] </w:t>
            </w:r>
            <w:proofErr w:type="spellStart"/>
            <w:r>
              <w:t>SYSIND.receive</w:t>
            </w:r>
            <w:proofErr w:type="spellEnd"/>
            <w:r>
              <w:t>(</w:t>
            </w:r>
            <w:proofErr w:type="spellStart"/>
            <w:r>
              <w:t>car_NR_PRACH_Preamble_</w:t>
            </w:r>
            <w:proofErr w:type="gramStart"/>
            <w:r>
              <w:t>IND</w:t>
            </w:r>
            <w:proofErr w:type="spellEnd"/>
            <w:r>
              <w:t>(</w:t>
            </w:r>
            <w:proofErr w:type="gramEnd"/>
            <w:r>
              <w:t xml:space="preserve">nr_Cell1, -, </w:t>
            </w:r>
            <w:r w:rsidRPr="00E40740">
              <w:rPr>
                <w:highlight w:val="yellow"/>
              </w:rPr>
              <w:t>?</w:t>
            </w:r>
            <w:r>
              <w:t>)) {</w:t>
            </w:r>
          </w:p>
          <w:p w14:paraId="7A1C2292" w14:textId="77777777" w:rsidR="0022734F" w:rsidRDefault="0022734F" w:rsidP="00B23267">
            <w:r>
              <w:t xml:space="preserve">          </w:t>
            </w:r>
            <w:proofErr w:type="spellStart"/>
            <w:r>
              <w:t>t_Watchdog.</w:t>
            </w:r>
            <w:proofErr w:type="gramStart"/>
            <w:r>
              <w:t>stop</w:t>
            </w:r>
            <w:proofErr w:type="spellEnd"/>
            <w:r>
              <w:t>;</w:t>
            </w:r>
            <w:proofErr w:type="gramEnd"/>
          </w:p>
          <w:p w14:paraId="24672810" w14:textId="77777777" w:rsidR="0022734F" w:rsidRDefault="0022734F" w:rsidP="00B23267">
            <w:r>
              <w:t xml:space="preserve">             if (</w:t>
            </w:r>
            <w:proofErr w:type="spellStart"/>
            <w:r w:rsidRPr="00E40740">
              <w:t>v_Repetitions</w:t>
            </w:r>
            <w:proofErr w:type="spellEnd"/>
            <w:r w:rsidRPr="00E40740">
              <w:t xml:space="preserve"> == </w:t>
            </w:r>
            <w:r w:rsidRPr="00E40740">
              <w:rPr>
                <w:highlight w:val="yellow"/>
              </w:rPr>
              <w:t>6</w:t>
            </w:r>
            <w:r>
              <w:t xml:space="preserve">) </w:t>
            </w:r>
            <w:proofErr w:type="gramStart"/>
            <w:r>
              <w:t>{ /</w:t>
            </w:r>
            <w:proofErr w:type="gramEnd"/>
            <w:r>
              <w:t>/Acc. to 38.508-1, Table 4.6.3-130: RACH-</w:t>
            </w:r>
            <w:proofErr w:type="spellStart"/>
            <w:r>
              <w:t>ConfigGeneric</w:t>
            </w:r>
            <w:proofErr w:type="spellEnd"/>
            <w:r>
              <w:t xml:space="preserve">, </w:t>
            </w:r>
            <w:proofErr w:type="spellStart"/>
            <w:r>
              <w:t>preambleTransMax</w:t>
            </w:r>
            <w:proofErr w:type="spellEnd"/>
            <w:r>
              <w:t xml:space="preserve"> = n7</w:t>
            </w:r>
          </w:p>
          <w:p w14:paraId="2478AC61" w14:textId="77777777" w:rsidR="0022734F" w:rsidRDefault="0022734F" w:rsidP="00B23267">
            <w:r>
              <w:t xml:space="preserve">                  // do nothing and exit the statement to continue with step 15 </w:t>
            </w:r>
          </w:p>
          <w:p w14:paraId="4479D26A" w14:textId="77777777" w:rsidR="0022734F" w:rsidRDefault="0022734F" w:rsidP="00B23267">
            <w:r>
              <w:t xml:space="preserve">             } else {</w:t>
            </w:r>
          </w:p>
          <w:p w14:paraId="108A09CC" w14:textId="77777777" w:rsidR="0022734F" w:rsidRDefault="0022734F" w:rsidP="00B23267">
            <w:r>
              <w:t xml:space="preserve">                  </w:t>
            </w:r>
            <w:proofErr w:type="spellStart"/>
            <w:r>
              <w:t>v_</w:t>
            </w:r>
            <w:proofErr w:type="gramStart"/>
            <w:r>
              <w:t>Repetitions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v_Repetitions</w:t>
            </w:r>
            <w:proofErr w:type="spellEnd"/>
            <w:r>
              <w:t xml:space="preserve"> + 1;</w:t>
            </w:r>
          </w:p>
          <w:p w14:paraId="1AA6900F" w14:textId="77777777" w:rsidR="0022734F" w:rsidRDefault="0022734F" w:rsidP="00B23267">
            <w:r>
              <w:t xml:space="preserve">                  </w:t>
            </w:r>
            <w:proofErr w:type="spellStart"/>
            <w:r>
              <w:t>t_Watchdog.</w:t>
            </w:r>
            <w:proofErr w:type="gramStart"/>
            <w:r>
              <w:t>start</w:t>
            </w:r>
            <w:proofErr w:type="spellEnd"/>
            <w:r>
              <w:t>;</w:t>
            </w:r>
            <w:proofErr w:type="gramEnd"/>
          </w:p>
          <w:p w14:paraId="02F144BA" w14:textId="77777777" w:rsidR="0022734F" w:rsidRDefault="0022734F" w:rsidP="00B23267">
            <w:r>
              <w:t xml:space="preserve">                  </w:t>
            </w:r>
            <w:proofErr w:type="gramStart"/>
            <w:r>
              <w:t>repeat;</w:t>
            </w:r>
            <w:proofErr w:type="gramEnd"/>
          </w:p>
          <w:p w14:paraId="7CE64CAA" w14:textId="77777777" w:rsidR="0022734F" w:rsidRDefault="0022734F" w:rsidP="00B23267">
            <w:r>
              <w:t xml:space="preserve">             }</w:t>
            </w:r>
          </w:p>
          <w:p w14:paraId="2A17FF56" w14:textId="77777777" w:rsidR="0022734F" w:rsidRDefault="0022734F" w:rsidP="00B23267">
            <w:r>
              <w:t xml:space="preserve">        }</w:t>
            </w:r>
          </w:p>
          <w:p w14:paraId="75AB4E18" w14:textId="77777777" w:rsidR="0022734F" w:rsidRDefault="0022734F" w:rsidP="00B23267">
            <w:r>
              <w:t xml:space="preserve">        [] </w:t>
            </w:r>
            <w:proofErr w:type="spellStart"/>
            <w:r>
              <w:t>t_Watchdog.timeout</w:t>
            </w:r>
            <w:proofErr w:type="spellEnd"/>
            <w:r>
              <w:t xml:space="preserve"> {</w:t>
            </w:r>
          </w:p>
          <w:p w14:paraId="47DFF657" w14:textId="77777777" w:rsidR="0022734F" w:rsidRDefault="0022734F" w:rsidP="00B23267">
            <w:r>
              <w:t xml:space="preserve">  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"Step 14");</w:t>
            </w:r>
          </w:p>
          <w:p w14:paraId="75FA38C0" w14:textId="77777777" w:rsidR="0022734F" w:rsidRDefault="0022734F" w:rsidP="00B23267">
            <w:r>
              <w:t xml:space="preserve">        }</w:t>
            </w:r>
          </w:p>
          <w:p w14:paraId="1B601317" w14:textId="77777777" w:rsidR="0022734F" w:rsidRDefault="0022734F" w:rsidP="00B23267">
            <w:r>
              <w:t xml:space="preserve">   }</w:t>
            </w:r>
          </w:p>
          <w:p w14:paraId="4FC91E37" w14:textId="77777777" w:rsidR="0022734F" w:rsidRDefault="0022734F" w:rsidP="00B23267">
            <w:r>
              <w:t xml:space="preserve">   </w:t>
            </w:r>
            <w:proofErr w:type="spellStart"/>
            <w:r w:rsidRPr="00E40740">
              <w:rPr>
                <w:highlight w:val="yellow"/>
              </w:rPr>
              <w:t>f_NR_SS_</w:t>
            </w:r>
            <w:proofErr w:type="gramStart"/>
            <w:r w:rsidRPr="00E40740">
              <w:rPr>
                <w:highlight w:val="yellow"/>
              </w:rPr>
              <w:t>SystemIndCtrlConfig</w:t>
            </w:r>
            <w:proofErr w:type="spellEnd"/>
            <w:r w:rsidRPr="00E40740">
              <w:rPr>
                <w:highlight w:val="yellow"/>
              </w:rPr>
              <w:t>(</w:t>
            </w:r>
            <w:proofErr w:type="gramEnd"/>
            <w:r w:rsidRPr="00E40740">
              <w:rPr>
                <w:highlight w:val="yellow"/>
              </w:rPr>
              <w:t xml:space="preserve">nr_Cell1, </w:t>
            </w:r>
            <w:proofErr w:type="spellStart"/>
            <w:r w:rsidRPr="00E40740">
              <w:rPr>
                <w:highlight w:val="yellow"/>
              </w:rPr>
              <w:t>cds_NR_SystemIndCtrl_RachPreamble</w:t>
            </w:r>
            <w:proofErr w:type="spellEnd"/>
            <w:r w:rsidRPr="00E40740">
              <w:rPr>
                <w:highlight w:val="yellow"/>
              </w:rPr>
              <w:t>(disable));</w:t>
            </w:r>
            <w:r>
              <w:t xml:space="preserve"> </w:t>
            </w:r>
          </w:p>
          <w:p w14:paraId="7198FB0B" w14:textId="77777777" w:rsidR="0022734F" w:rsidRDefault="0022734F" w:rsidP="00B23267">
            <w:r>
              <w:t xml:space="preserve">   </w:t>
            </w:r>
          </w:p>
          <w:p w14:paraId="14E3D7C0" w14:textId="77777777" w:rsidR="0022734F" w:rsidRDefault="0022734F" w:rsidP="00B23267">
            <w:r>
              <w:t xml:space="preserve">   //@siclog "Step 15"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3D892E2" w14:textId="77777777" w:rsidR="0022734F" w:rsidRDefault="0022734F" w:rsidP="00B23267">
            <w:r>
              <w:t xml:space="preserve">   //The UE transmits an </w:t>
            </w:r>
            <w:proofErr w:type="spellStart"/>
            <w:r>
              <w:t>RRCReestablishmentRequest</w:t>
            </w:r>
            <w:proofErr w:type="spellEnd"/>
            <w:r>
              <w:t xml:space="preserve"> message</w:t>
            </w:r>
          </w:p>
          <w:p w14:paraId="26878912" w14:textId="77777777" w:rsidR="0022734F" w:rsidRDefault="0022734F" w:rsidP="00B23267">
            <w:r>
              <w:t xml:space="preserve">   f_NR5GC_RRCReestablishment_Steps0To2(nr_Cell1, nr_Cell1, </w:t>
            </w:r>
            <w:proofErr w:type="spellStart"/>
            <w:r>
              <w:t>otherFailure</w:t>
            </w:r>
            <w:proofErr w:type="spellEnd"/>
            <w:proofErr w:type="gramStart"/>
            <w:r>
              <w:t>);</w:t>
            </w:r>
            <w:proofErr w:type="gramEnd"/>
          </w:p>
          <w:p w14:paraId="38A24E62" w14:textId="77777777" w:rsidR="0022734F" w:rsidRDefault="0022734F" w:rsidP="00B23267"/>
          <w:p w14:paraId="45A5CD15" w14:textId="77777777" w:rsidR="0022734F" w:rsidRDefault="0022734F" w:rsidP="00B23267">
            <w:r>
              <w:t xml:space="preserve">   //@siclog "Step 16-17"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4B98369" w14:textId="77777777" w:rsidR="0022734F" w:rsidRDefault="0022734F" w:rsidP="00B23267">
            <w:r>
              <w:t xml:space="preserve">   //The SS transmits an </w:t>
            </w:r>
            <w:proofErr w:type="spellStart"/>
            <w:r>
              <w:t>RRCReestablishment</w:t>
            </w:r>
            <w:proofErr w:type="spellEnd"/>
            <w:r>
              <w:t xml:space="preserve"> message.</w:t>
            </w:r>
          </w:p>
          <w:p w14:paraId="5BF31262" w14:textId="77777777" w:rsidR="0022734F" w:rsidRDefault="0022734F" w:rsidP="00B23267">
            <w:r>
              <w:t xml:space="preserve">   //The UE </w:t>
            </w:r>
            <w:proofErr w:type="spellStart"/>
            <w:r>
              <w:t>transmita</w:t>
            </w:r>
            <w:proofErr w:type="spellEnd"/>
            <w:r>
              <w:t xml:space="preserve"> an </w:t>
            </w:r>
            <w:proofErr w:type="spellStart"/>
            <w:r>
              <w:t>RRCReestablishmentComplete</w:t>
            </w:r>
            <w:proofErr w:type="spellEnd"/>
            <w:r>
              <w:t xml:space="preserve"> message.</w:t>
            </w:r>
          </w:p>
          <w:p w14:paraId="17151F22" w14:textId="77777777" w:rsidR="0022734F" w:rsidRDefault="0022734F" w:rsidP="00B23267">
            <w:r>
              <w:t xml:space="preserve">   f_NR5GC_RRCReestablishment_Steps3To7(nr_Cell1, -, -, cr_RRCReestablishmentComplete_v1610_IEs_RLF</w:t>
            </w:r>
            <w:proofErr w:type="gramStart"/>
            <w:r>
              <w:t>);</w:t>
            </w:r>
            <w:proofErr w:type="gramEnd"/>
          </w:p>
          <w:p w14:paraId="2058138D" w14:textId="77777777" w:rsidR="0022734F" w:rsidRDefault="0022734F" w:rsidP="00B23267"/>
          <w:p w14:paraId="6DF2C48A" w14:textId="77777777" w:rsidR="0022734F" w:rsidRDefault="0022734F" w:rsidP="00B23267">
            <w:r>
              <w:t xml:space="preserve">   //@siclog "Step 18-19"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56AC471" w14:textId="77777777" w:rsidR="0022734F" w:rsidRDefault="0022734F" w:rsidP="00B23267">
            <w:r>
              <w:t xml:space="preserve">   //The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to establish SRB2 and DRB.</w:t>
            </w:r>
          </w:p>
          <w:p w14:paraId="3BFEE284" w14:textId="77777777" w:rsidR="0022734F" w:rsidRDefault="0022734F" w:rsidP="00B23267">
            <w:r>
              <w:t xml:space="preserve">   //The UE transmits an </w:t>
            </w:r>
            <w:proofErr w:type="spellStart"/>
            <w:r>
              <w:t>RRCReconfigurationtComplete</w:t>
            </w:r>
            <w:proofErr w:type="spellEnd"/>
            <w:r>
              <w:t xml:space="preserve"> message.</w:t>
            </w:r>
          </w:p>
          <w:p w14:paraId="3C44B606" w14:textId="77777777" w:rsidR="0022734F" w:rsidRDefault="0022734F" w:rsidP="00B23267">
            <w:r>
              <w:t xml:space="preserve">   f_NR5GC_RRCReestablishment_Steps8To13(nr_Cell1, nr_Cell1</w:t>
            </w:r>
            <w:proofErr w:type="gramStart"/>
            <w:r>
              <w:t>);</w:t>
            </w:r>
            <w:proofErr w:type="gramEnd"/>
          </w:p>
          <w:p w14:paraId="3307D661" w14:textId="77777777" w:rsidR="0022734F" w:rsidRDefault="0022734F" w:rsidP="00B23267">
            <w:r>
              <w:t xml:space="preserve">   </w:t>
            </w:r>
          </w:p>
          <w:p w14:paraId="4EB804AE" w14:textId="77777777" w:rsidR="0022734F" w:rsidRDefault="0022734F" w:rsidP="00B23267">
            <w:r>
              <w:t xml:space="preserve">   //@siclog "Step 20"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4985EF5" w14:textId="77777777" w:rsidR="0022734F" w:rsidRDefault="0022734F" w:rsidP="00B23267">
            <w:r>
              <w:t xml:space="preserve">   // The SS transmits a </w:t>
            </w:r>
            <w:proofErr w:type="spellStart"/>
            <w:r>
              <w:t>UEInformationRequest</w:t>
            </w:r>
            <w:proofErr w:type="spellEnd"/>
            <w:r>
              <w:t xml:space="preserve"> message with </w:t>
            </w:r>
            <w:proofErr w:type="spellStart"/>
            <w:r>
              <w:t>rlf-ReportReq</w:t>
            </w:r>
            <w:proofErr w:type="spellEnd"/>
            <w:r>
              <w:t xml:space="preserve"> set to true.</w:t>
            </w:r>
          </w:p>
          <w:p w14:paraId="647F8504" w14:textId="77777777" w:rsidR="0022734F" w:rsidRDefault="0022734F" w:rsidP="00B23267">
            <w:r>
              <w:lastRenderedPageBreak/>
              <w:t xml:space="preserve">   </w:t>
            </w:r>
            <w:proofErr w:type="spellStart"/>
            <w:r>
              <w:t>SRB.send</w:t>
            </w:r>
            <w:proofErr w:type="spellEnd"/>
            <w:r>
              <w:t>(cas_NR_SRB1_RrcPdu_</w:t>
            </w:r>
            <w:proofErr w:type="gramStart"/>
            <w:r>
              <w:t>REQ(</w:t>
            </w:r>
            <w:proofErr w:type="gramEnd"/>
            <w:r>
              <w:t>nr_Cell1,</w:t>
            </w:r>
          </w:p>
          <w:p w14:paraId="0B1EC425" w14:textId="77777777" w:rsidR="0022734F" w:rsidRDefault="0022734F" w:rsidP="00B23267">
            <w:r>
              <w:t xml:space="preserve">                                   -,</w:t>
            </w:r>
          </w:p>
          <w:p w14:paraId="3657832D" w14:textId="77777777" w:rsidR="0022734F" w:rsidRDefault="0022734F" w:rsidP="00B23267">
            <w:r>
              <w:t xml:space="preserve">                                   </w:t>
            </w:r>
            <w:proofErr w:type="spellStart"/>
            <w:r>
              <w:t>cs_NR_UEInformationRequest_RLF</w:t>
            </w:r>
            <w:proofErr w:type="spellEnd"/>
            <w:r>
              <w:t xml:space="preserve">)); // </w:t>
            </w:r>
            <w:proofErr w:type="spellStart"/>
            <w:r>
              <w:t>rlf</w:t>
            </w:r>
            <w:proofErr w:type="spellEnd"/>
            <w:r>
              <w:t>-report</w:t>
            </w:r>
          </w:p>
          <w:p w14:paraId="565036FA" w14:textId="77777777" w:rsidR="0022734F" w:rsidRDefault="0022734F" w:rsidP="00B23267"/>
          <w:p w14:paraId="5E5A08A8" w14:textId="77777777" w:rsidR="0022734F" w:rsidRDefault="0022734F" w:rsidP="00B23267">
            <w:r>
              <w:t xml:space="preserve">   //@siclog "Step 21"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F0B0E31" w14:textId="77777777" w:rsidR="0022734F" w:rsidRDefault="0022734F" w:rsidP="00B23267">
            <w:r>
              <w:t xml:space="preserve">   // Check: Does the UE transmit a </w:t>
            </w:r>
            <w:proofErr w:type="spellStart"/>
            <w:r>
              <w:t>UEInformationResponse</w:t>
            </w:r>
            <w:proofErr w:type="spellEnd"/>
            <w:r>
              <w:t xml:space="preserve"> message with </w:t>
            </w:r>
            <w:proofErr w:type="spellStart"/>
            <w:r>
              <w:t>rlf</w:t>
            </w:r>
            <w:proofErr w:type="spellEnd"/>
            <w:r>
              <w:t>-Report included?</w:t>
            </w:r>
          </w:p>
          <w:p w14:paraId="262C3CA1" w14:textId="77777777" w:rsidR="0022734F" w:rsidRDefault="0022734F" w:rsidP="00B23267">
            <w:r>
              <w:t xml:space="preserve">   </w:t>
            </w:r>
            <w:proofErr w:type="spellStart"/>
            <w:r>
              <w:t>SRB.receive</w:t>
            </w:r>
            <w:proofErr w:type="spellEnd"/>
            <w:r>
              <w:t>(car_NR_SRB1_RrcPdu_</w:t>
            </w:r>
            <w:proofErr w:type="gramStart"/>
            <w:r>
              <w:t>IND(</w:t>
            </w:r>
            <w:proofErr w:type="gramEnd"/>
            <w:r>
              <w:t>nr_Cell1,</w:t>
            </w:r>
          </w:p>
          <w:p w14:paraId="0A1EA344" w14:textId="77777777" w:rsidR="0022734F" w:rsidRDefault="0022734F" w:rsidP="00B23267">
            <w:r>
              <w:t xml:space="preserve">                                      cr_38508_UEInformationResponse(</w:t>
            </w:r>
            <w:proofErr w:type="spellStart"/>
            <w:r>
              <w:t>tsc_NR_RRC_TI_</w:t>
            </w:r>
            <w:proofErr w:type="gramStart"/>
            <w:r>
              <w:t>Def</w:t>
            </w:r>
            <w:proofErr w:type="spellEnd"/>
            <w:r>
              <w:t>,-</w:t>
            </w:r>
            <w:proofErr w:type="gramEnd"/>
            <w:r>
              <w:t xml:space="preserve">,-,-,-,-,?))) -&gt; value </w:t>
            </w:r>
            <w:proofErr w:type="spellStart"/>
            <w:r>
              <w:t>v_ReceivedAsp</w:t>
            </w:r>
            <w:proofErr w:type="spellEnd"/>
            <w:r>
              <w:t>; // Table 8.1.6.1.3.6.3.3-3</w:t>
            </w:r>
          </w:p>
          <w:p w14:paraId="546A12B6" w14:textId="77777777" w:rsidR="0022734F" w:rsidRDefault="0022734F" w:rsidP="00B23267"/>
          <w:p w14:paraId="045CB400" w14:textId="77777777" w:rsidR="0022734F" w:rsidRDefault="0022734F" w:rsidP="00B23267">
            <w:r>
              <w:t xml:space="preserve">   v_Nr_Rlf_Report_r</w:t>
            </w:r>
            <w:proofErr w:type="gramStart"/>
            <w:r>
              <w:t>16 :</w:t>
            </w:r>
            <w:proofErr w:type="gramEnd"/>
            <w:r>
              <w:t>= v_ReceivedAsp.Signalling.Rrc.Dcch.message_.messageClassExtension.c2.ueInformationResponse_r16.criticalExtensions.ueInformationResponse_r16.rlf_Report_r16;</w:t>
            </w:r>
          </w:p>
          <w:p w14:paraId="73721C58" w14:textId="77777777" w:rsidR="0022734F" w:rsidRDefault="0022734F" w:rsidP="00B23267"/>
          <w:p w14:paraId="7BB64C95" w14:textId="77777777" w:rsidR="0022734F" w:rsidRDefault="0022734F" w:rsidP="00B23267">
            <w:r>
              <w:t xml:space="preserve">   if (</w:t>
            </w:r>
            <w:proofErr w:type="gramStart"/>
            <w:r>
              <w:t>match(</w:t>
            </w:r>
            <w:proofErr w:type="gramEnd"/>
            <w:r>
              <w:t xml:space="preserve">v_Nr_Rlf_Report_r16, </w:t>
            </w:r>
            <w:proofErr w:type="spellStart"/>
            <w:r>
              <w:t>cr_NR_Rlf_Report</w:t>
            </w:r>
            <w:proofErr w:type="spellEnd"/>
            <w:r>
              <w:t>(</w:t>
            </w:r>
            <w:proofErr w:type="spellStart"/>
            <w:r>
              <w:t>v_RNTI_Value</w:t>
            </w:r>
            <w:proofErr w:type="spellEnd"/>
            <w:r>
              <w:t>, -,    // c_RNTI_r16, ssbRLMConfigBitmap_r16 := tsc_SsbRLMConfigBitmap_r16</w:t>
            </w:r>
          </w:p>
          <w:p w14:paraId="1BA4F0A2" w14:textId="77777777" w:rsidR="0022734F" w:rsidRDefault="0022734F" w:rsidP="00B23267">
            <w:r>
              <w:t xml:space="preserve">                                                   (</w:t>
            </w:r>
            <w:proofErr w:type="gramStart"/>
            <w:r>
              <w:t>0..</w:t>
            </w:r>
            <w:proofErr w:type="gramEnd"/>
            <w:r>
              <w:t xml:space="preserve">127), (0..127), // </w:t>
            </w:r>
            <w:proofErr w:type="spellStart"/>
            <w:r>
              <w:t>rsrp</w:t>
            </w:r>
            <w:proofErr w:type="spellEnd"/>
            <w:r>
              <w:t xml:space="preserve">, </w:t>
            </w:r>
            <w:proofErr w:type="spellStart"/>
            <w:r>
              <w:t>rsrq</w:t>
            </w:r>
            <w:proofErr w:type="spellEnd"/>
          </w:p>
          <w:p w14:paraId="21B03E1C" w14:textId="77777777" w:rsidR="0022734F" w:rsidRDefault="0022734F" w:rsidP="00B23267">
            <w:r>
              <w:t xml:space="preserve">                                                   omit, </w:t>
            </w:r>
            <w:proofErr w:type="gramStart"/>
            <w:r>
              <w:t xml:space="preserve">omit,   </w:t>
            </w:r>
            <w:proofErr w:type="gramEnd"/>
            <w:r>
              <w:t xml:space="preserve">       // measResultNeighCells_r16, PreviousPCellId_r16</w:t>
            </w:r>
          </w:p>
          <w:p w14:paraId="014B880D" w14:textId="77777777" w:rsidR="0022734F" w:rsidRDefault="0022734F" w:rsidP="00B23267">
            <w:r>
              <w:t xml:space="preserve">                                                   cr_NR_RLF_Report_failedPCellId_cellGlobalId_r16(cr_CGI_Info_Logging_r16(v_PlmnID_NRCell1, v_CellIdentity_NRCell1, v_TAC_NRCell1)), // failedPCellId_r16.nrFailedPCellId_r16</w:t>
            </w:r>
          </w:p>
          <w:p w14:paraId="49AEFFF6" w14:textId="77777777" w:rsidR="0022734F" w:rsidRDefault="0022734F" w:rsidP="00B23267">
            <w:r>
              <w:t xml:space="preserve">                                                   </w:t>
            </w:r>
            <w:proofErr w:type="spellStart"/>
            <w:proofErr w:type="gramStart"/>
            <w:r>
              <w:t>omit,omit</w:t>
            </w:r>
            <w:proofErr w:type="spellEnd"/>
            <w:proofErr w:type="gramEnd"/>
            <w:r>
              <w:t>,</w:t>
            </w:r>
            <w:r w:rsidRPr="00E40740">
              <w:rPr>
                <w:highlight w:val="yellow"/>
              </w:rPr>
              <w:t>-</w:t>
            </w:r>
            <w:r>
              <w:t xml:space="preserve">,omit,-, </w:t>
            </w:r>
          </w:p>
          <w:p w14:paraId="599E64C5" w14:textId="77777777" w:rsidR="0022734F" w:rsidRDefault="0022734F" w:rsidP="00B23267">
            <w:r>
              <w:t xml:space="preserve">                                                   </w:t>
            </w:r>
            <w:proofErr w:type="spellStart"/>
            <w:proofErr w:type="gramStart"/>
            <w:r>
              <w:t>rlf</w:t>
            </w:r>
            <w:proofErr w:type="spellEnd"/>
            <w:r>
              <w:t xml:space="preserve">,   </w:t>
            </w:r>
            <w:proofErr w:type="gramEnd"/>
            <w:r>
              <w:t xml:space="preserve">               // connectionFailureType_r16</w:t>
            </w:r>
          </w:p>
          <w:p w14:paraId="2C8CCE28" w14:textId="77777777" w:rsidR="0022734F" w:rsidRDefault="0022734F" w:rsidP="00B23267">
            <w:r>
              <w:t xml:space="preserve">                                                   </w:t>
            </w:r>
            <w:proofErr w:type="spellStart"/>
            <w:proofErr w:type="gramStart"/>
            <w:r>
              <w:t>randomAccessProblem</w:t>
            </w:r>
            <w:proofErr w:type="spellEnd"/>
            <w:r>
              <w:t>,  /</w:t>
            </w:r>
            <w:proofErr w:type="gramEnd"/>
            <w:r>
              <w:t>/rlf-Cause-r16</w:t>
            </w:r>
          </w:p>
          <w:p w14:paraId="30CDA049" w14:textId="77777777" w:rsidR="0022734F" w:rsidRDefault="0022734F" w:rsidP="00B23267">
            <w:r>
              <w:t xml:space="preserve">                                                   -,</w:t>
            </w:r>
          </w:p>
          <w:p w14:paraId="5B8ADC7F" w14:textId="77777777" w:rsidR="0022734F" w:rsidRDefault="0022734F" w:rsidP="00B23267">
            <w:r>
              <w:t xml:space="preserve">                                                   cr_RA_InformationCommon_r16({cr_PerRAInfo_r16(cr_PerRAInfoList_r16_dlRSRPAboveThreshold)</w:t>
            </w:r>
            <w:proofErr w:type="gramStart"/>
            <w:r>
              <w:t>},(</w:t>
            </w:r>
            <w:proofErr w:type="gramEnd"/>
            <w:r>
              <w:t>0..37949))))) // RA_InformationCommon_r16</w:t>
            </w:r>
          </w:p>
          <w:p w14:paraId="7939D504" w14:textId="77777777" w:rsidR="0022734F" w:rsidRDefault="0022734F" w:rsidP="00B23267">
            <w:r>
              <w:t xml:space="preserve">    {</w:t>
            </w:r>
          </w:p>
          <w:p w14:paraId="3AADF556" w14:textId="77777777" w:rsidR="0022734F" w:rsidRDefault="0022734F" w:rsidP="00B23267">
            <w:r>
              <w:t xml:space="preserve">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21");</w:t>
            </w:r>
          </w:p>
          <w:p w14:paraId="3EA9B9E3" w14:textId="77777777" w:rsidR="0022734F" w:rsidRDefault="0022734F" w:rsidP="00B23267">
            <w:r>
              <w:t xml:space="preserve">    }</w:t>
            </w:r>
          </w:p>
          <w:p w14:paraId="104D048C" w14:textId="77777777" w:rsidR="0022734F" w:rsidRDefault="0022734F" w:rsidP="00B23267">
            <w:r>
              <w:t xml:space="preserve">    else {</w:t>
            </w:r>
          </w:p>
          <w:p w14:paraId="75B4227B" w14:textId="77777777" w:rsidR="0022734F" w:rsidRDefault="0022734F" w:rsidP="00B23267">
            <w:r>
              <w:t xml:space="preserve">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"Step 21: condition not fulfilled with the received rlf-Report-r16 contents");</w:t>
            </w:r>
          </w:p>
          <w:p w14:paraId="1A9BCEA8" w14:textId="77777777" w:rsidR="0022734F" w:rsidRDefault="0022734F" w:rsidP="00B23267">
            <w:r>
              <w:t xml:space="preserve">    }</w:t>
            </w:r>
          </w:p>
          <w:p w14:paraId="6653D42D" w14:textId="77777777" w:rsidR="0022734F" w:rsidRDefault="0022734F" w:rsidP="00B23267"/>
          <w:p w14:paraId="38FFB7B0" w14:textId="77777777" w:rsidR="0022734F" w:rsidRDefault="0022734F" w:rsidP="00B23267">
            <w:r>
              <w:t xml:space="preserve"> }//end of f_TC_8_1_6_1_3_6_NR5GC_TestBody</w:t>
            </w:r>
          </w:p>
          <w:p w14:paraId="45369FA6" w14:textId="77777777" w:rsidR="0022734F" w:rsidRDefault="0022734F" w:rsidP="00B23267">
            <w:r>
              <w:t xml:space="preserve">    </w:t>
            </w:r>
          </w:p>
        </w:tc>
      </w:tr>
      <w:bookmarkEnd w:id="9"/>
    </w:tbl>
    <w:p w14:paraId="462BB1B8" w14:textId="2E0CA2E5" w:rsidR="0015040D" w:rsidRDefault="0015040D" w:rsidP="0015040D"/>
    <w:p w14:paraId="379BC7DB" w14:textId="6345CF59" w:rsidR="0063020F" w:rsidRDefault="0063020F" w:rsidP="0063020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30685521"/>
      <w:bookmarkStart w:id="15" w:name="_Toc117597718"/>
      <w:r>
        <w:rPr>
          <w:b/>
          <w:lang w:val="pt-BR"/>
        </w:rPr>
        <w:lastRenderedPageBreak/>
        <w:t xml:space="preserve">Change </w:t>
      </w:r>
      <w:bookmarkEnd w:id="14"/>
      <w:r>
        <w:rPr>
          <w:b/>
          <w:lang w:val="pt-BR"/>
        </w:rPr>
        <w:t>2</w:t>
      </w:r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3020F" w14:paraId="5308FD5B" w14:textId="77777777" w:rsidTr="00B23267">
        <w:trPr>
          <w:trHeight w:val="447"/>
        </w:trPr>
        <w:tc>
          <w:tcPr>
            <w:tcW w:w="1985" w:type="dxa"/>
          </w:tcPr>
          <w:p w14:paraId="6E4EEE01" w14:textId="77777777" w:rsidR="0063020F" w:rsidRDefault="0063020F" w:rsidP="00B2326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50D8736" w14:textId="77777777" w:rsidR="0063020F" w:rsidRDefault="0063020F" w:rsidP="00B23267">
            <w:pPr>
              <w:spacing w:after="0"/>
            </w:pPr>
            <w:r>
              <w:t>cr_PerRAInfo_r16</w:t>
            </w:r>
          </w:p>
        </w:tc>
      </w:tr>
      <w:tr w:rsidR="0063020F" w14:paraId="18E795A6" w14:textId="77777777" w:rsidTr="00B23267">
        <w:trPr>
          <w:trHeight w:val="452"/>
        </w:trPr>
        <w:tc>
          <w:tcPr>
            <w:tcW w:w="1985" w:type="dxa"/>
          </w:tcPr>
          <w:p w14:paraId="1AEC64A0" w14:textId="77777777" w:rsidR="0063020F" w:rsidRDefault="0063020F" w:rsidP="00B232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2985452" w14:textId="6991BB39" w:rsidR="0063020F" w:rsidRPr="00952295" w:rsidRDefault="00E40740" w:rsidP="00952295">
            <w:pPr>
              <w:rPr>
                <w:rFonts w:ascii="Arial" w:hAnsi="Arial" w:cs="Arial"/>
              </w:rPr>
            </w:pPr>
            <w:r w:rsidRPr="00952295">
              <w:rPr>
                <w:rFonts w:ascii="Arial" w:hAnsi="Arial" w:cs="Arial"/>
              </w:rPr>
              <w:t>The</w:t>
            </w:r>
            <w:r w:rsidR="0063020F" w:rsidRPr="00952295">
              <w:rPr>
                <w:rFonts w:ascii="Arial" w:hAnsi="Arial" w:cs="Arial"/>
              </w:rPr>
              <w:t xml:space="preserve"> </w:t>
            </w:r>
            <w:r w:rsidRPr="00952295">
              <w:rPr>
                <w:rFonts w:ascii="Arial" w:hAnsi="Arial" w:cs="Arial"/>
              </w:rPr>
              <w:t xml:space="preserve">size of the reported </w:t>
            </w:r>
            <w:r w:rsidR="0063020F" w:rsidRPr="00952295">
              <w:rPr>
                <w:lang w:val="en-US" w:eastAsia="zh-CN"/>
              </w:rPr>
              <w:t>perRAAttemptInfoList_r16 depends on the value of numberOfPreamblesSentOnSSB_r16</w:t>
            </w:r>
            <w:r w:rsidR="00952295" w:rsidRPr="00952295">
              <w:rPr>
                <w:lang w:val="en-US" w:eastAsia="zh-CN"/>
              </w:rPr>
              <w:t>. Current TTCN implementation will fail if the UE includes more than one entry.</w:t>
            </w:r>
          </w:p>
        </w:tc>
      </w:tr>
      <w:tr w:rsidR="0063020F" w14:paraId="6BD11914" w14:textId="77777777" w:rsidTr="00B23267">
        <w:tc>
          <w:tcPr>
            <w:tcW w:w="1985" w:type="dxa"/>
          </w:tcPr>
          <w:p w14:paraId="0764BC34" w14:textId="77777777" w:rsidR="0063020F" w:rsidRDefault="0063020F" w:rsidP="00B232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E94C186" w14:textId="6151C571" w:rsidR="0063020F" w:rsidRPr="00952295" w:rsidRDefault="0063020F" w:rsidP="00B23267">
            <w:pPr>
              <w:pStyle w:val="CRCoverPage"/>
              <w:spacing w:after="0"/>
              <w:rPr>
                <w:lang w:val="en-SG"/>
              </w:rPr>
            </w:pPr>
            <w:r w:rsidRPr="00952295">
              <w:rPr>
                <w:lang w:val="en-SG"/>
              </w:rPr>
              <w:t xml:space="preserve">Allow </w:t>
            </w:r>
            <w:r w:rsidR="00952295" w:rsidRPr="00952295">
              <w:rPr>
                <w:lang w:val="en-SG"/>
              </w:rPr>
              <w:t xml:space="preserve">the </w:t>
            </w:r>
            <w:r w:rsidRPr="00952295">
              <w:rPr>
                <w:lang w:val="en-SG"/>
              </w:rPr>
              <w:t xml:space="preserve">UE </w:t>
            </w:r>
            <w:r w:rsidR="00952295" w:rsidRPr="00952295">
              <w:rPr>
                <w:lang w:val="en-SG"/>
              </w:rPr>
              <w:t xml:space="preserve">to </w:t>
            </w:r>
            <w:r w:rsidRPr="00952295">
              <w:rPr>
                <w:lang w:val="en-SG"/>
              </w:rPr>
              <w:t>report</w:t>
            </w:r>
            <w:r w:rsidR="00952295" w:rsidRPr="00952295">
              <w:rPr>
                <w:lang w:val="en-SG"/>
              </w:rPr>
              <w:t xml:space="preserve"> additional</w:t>
            </w:r>
            <w:r w:rsidRPr="00952295">
              <w:rPr>
                <w:lang w:val="en-SG"/>
              </w:rPr>
              <w:t xml:space="preserve"> entries</w:t>
            </w:r>
          </w:p>
        </w:tc>
      </w:tr>
      <w:tr w:rsidR="0063020F" w14:paraId="51D8F1C5" w14:textId="77777777" w:rsidTr="00B23267">
        <w:tc>
          <w:tcPr>
            <w:tcW w:w="1985" w:type="dxa"/>
          </w:tcPr>
          <w:p w14:paraId="4FBC0794" w14:textId="77777777" w:rsidR="0063020F" w:rsidRDefault="0063020F" w:rsidP="00B232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B7BA795" w14:textId="77777777" w:rsidR="0063020F" w:rsidRDefault="0063020F" w:rsidP="00B23267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NR5GC_MDT_Specific_Templates</w:t>
            </w:r>
          </w:p>
        </w:tc>
      </w:tr>
      <w:tr w:rsidR="0063020F" w14:paraId="6D8BBF57" w14:textId="77777777" w:rsidTr="00B23267">
        <w:tc>
          <w:tcPr>
            <w:tcW w:w="1985" w:type="dxa"/>
          </w:tcPr>
          <w:p w14:paraId="0ABFE91D" w14:textId="77777777" w:rsidR="0063020F" w:rsidRDefault="0063020F" w:rsidP="00B2326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F5EA924" w14:textId="77777777" w:rsidR="0063020F" w:rsidRDefault="0063020F" w:rsidP="00B23267">
            <w:pPr>
              <w:rPr>
                <w:rFonts w:ascii="Arial" w:hAnsi="Arial"/>
                <w:highlight w:val="cyan"/>
              </w:rPr>
            </w:pPr>
          </w:p>
        </w:tc>
      </w:tr>
    </w:tbl>
    <w:p w14:paraId="253850C9" w14:textId="77777777" w:rsidR="0063020F" w:rsidRDefault="0063020F" w:rsidP="0063020F">
      <w:pPr>
        <w:rPr>
          <w:lang w:val="en-US"/>
        </w:rPr>
      </w:pPr>
    </w:p>
    <w:p w14:paraId="7C80034F" w14:textId="77777777" w:rsidR="0063020F" w:rsidRDefault="0063020F" w:rsidP="0063020F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3020F" w14:paraId="29710470" w14:textId="77777777" w:rsidTr="00B23267">
        <w:tc>
          <w:tcPr>
            <w:tcW w:w="9855" w:type="dxa"/>
          </w:tcPr>
          <w:p w14:paraId="560BFB2A" w14:textId="77777777" w:rsidR="0063020F" w:rsidRDefault="0063020F" w:rsidP="00B23267">
            <w:pPr>
              <w:rPr>
                <w:lang w:val="en-US"/>
              </w:rPr>
            </w:pPr>
            <w:r>
              <w:rPr>
                <w:lang w:val="en-US"/>
              </w:rPr>
              <w:t xml:space="preserve">  template(present) PerRAInfo_r16 cr_PerRAInfo_r16 (template (present) PerRAAttemptInfo_r16 p_PerRAAttemptInfo_r16</w:t>
            </w:r>
            <w:proofErr w:type="gramStart"/>
            <w:r>
              <w:rPr>
                <w:lang w:val="en-US"/>
              </w:rPr>
              <w:t>):=</w:t>
            </w:r>
            <w:proofErr w:type="gramEnd"/>
          </w:p>
          <w:p w14:paraId="24AF51B3" w14:textId="77777777" w:rsidR="0063020F" w:rsidRDefault="0063020F" w:rsidP="00B23267">
            <w:pPr>
              <w:rPr>
                <w:lang w:val="en-US"/>
              </w:rPr>
            </w:pPr>
            <w:r>
              <w:rPr>
                <w:lang w:val="en-US"/>
              </w:rPr>
              <w:t xml:space="preserve">  {</w:t>
            </w:r>
          </w:p>
          <w:p w14:paraId="74DE18E4" w14:textId="77777777" w:rsidR="0063020F" w:rsidRDefault="0063020F" w:rsidP="00B23267">
            <w:pPr>
              <w:rPr>
                <w:lang w:val="en-US"/>
              </w:rPr>
            </w:pPr>
            <w:r>
              <w:rPr>
                <w:lang w:val="en-US"/>
              </w:rPr>
              <w:t xml:space="preserve">    perRASSBInfoList_r</w:t>
            </w:r>
            <w:proofErr w:type="gramStart"/>
            <w:r>
              <w:rPr>
                <w:lang w:val="en-US"/>
              </w:rPr>
              <w:t>16 :</w:t>
            </w:r>
            <w:proofErr w:type="gramEnd"/>
            <w:r>
              <w:rPr>
                <w:lang w:val="en-US"/>
              </w:rPr>
              <w:t>= {</w:t>
            </w:r>
          </w:p>
          <w:p w14:paraId="076DCD01" w14:textId="77777777" w:rsidR="0063020F" w:rsidRDefault="0063020F" w:rsidP="00B23267">
            <w:pPr>
              <w:rPr>
                <w:lang w:val="en-US"/>
              </w:rPr>
            </w:pPr>
            <w:r>
              <w:rPr>
                <w:lang w:val="en-US"/>
              </w:rPr>
              <w:t xml:space="preserve">      ssb_Index_r16                   </w:t>
            </w:r>
            <w:proofErr w:type="gramStart"/>
            <w:r>
              <w:rPr>
                <w:lang w:val="en-US"/>
              </w:rPr>
              <w:t xml:space="preserve">  :</w:t>
            </w:r>
            <w:proofErr w:type="gramEnd"/>
            <w:r>
              <w:rPr>
                <w:lang w:val="en-US"/>
              </w:rPr>
              <w:t>= ?,</w:t>
            </w:r>
          </w:p>
          <w:p w14:paraId="1A5E61AD" w14:textId="77777777" w:rsidR="0063020F" w:rsidRDefault="0063020F" w:rsidP="00B23267">
            <w:pPr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  <w:bookmarkStart w:id="16" w:name="OLE_LINK3"/>
            <w:r>
              <w:rPr>
                <w:lang w:val="en-US"/>
              </w:rPr>
              <w:t xml:space="preserve">numberOfPreamblesSentOnSSB_r16  </w:t>
            </w:r>
            <w:proofErr w:type="gramStart"/>
            <w:r>
              <w:rPr>
                <w:lang w:val="en-US"/>
              </w:rPr>
              <w:t xml:space="preserve">  </w:t>
            </w:r>
            <w:bookmarkEnd w:id="16"/>
            <w:r>
              <w:rPr>
                <w:lang w:val="en-US"/>
              </w:rPr>
              <w:t>:</w:t>
            </w:r>
            <w:proofErr w:type="gramEnd"/>
            <w:r>
              <w:rPr>
                <w:lang w:val="en-US"/>
              </w:rPr>
              <w:t>= ?,</w:t>
            </w:r>
          </w:p>
          <w:p w14:paraId="31D5FA2C" w14:textId="77777777" w:rsidR="0063020F" w:rsidRDefault="0063020F" w:rsidP="00B23267">
            <w:pPr>
              <w:rPr>
                <w:lang w:val="en-US"/>
              </w:rPr>
            </w:pPr>
            <w:r>
              <w:rPr>
                <w:lang w:val="en-US"/>
              </w:rPr>
              <w:t xml:space="preserve">      perRAAttemptInfoList_r16        </w:t>
            </w:r>
            <w:proofErr w:type="gramStart"/>
            <w:r>
              <w:rPr>
                <w:lang w:val="en-US"/>
              </w:rPr>
              <w:t xml:space="preserve">  :</w:t>
            </w:r>
            <w:proofErr w:type="gramEnd"/>
            <w:r>
              <w:rPr>
                <w:lang w:val="en-US"/>
              </w:rPr>
              <w:t>= {p_PerRAAttemptInfo_r16}</w:t>
            </w:r>
          </w:p>
          <w:p w14:paraId="78EB3908" w14:textId="77777777" w:rsidR="0063020F" w:rsidRDefault="0063020F" w:rsidP="00B23267">
            <w:pPr>
              <w:rPr>
                <w:lang w:val="en-US"/>
              </w:rPr>
            </w:pPr>
            <w:r>
              <w:rPr>
                <w:lang w:val="en-US"/>
              </w:rPr>
              <w:t xml:space="preserve">    }</w:t>
            </w:r>
          </w:p>
          <w:p w14:paraId="72F7D9F2" w14:textId="77777777" w:rsidR="0063020F" w:rsidRDefault="0063020F" w:rsidP="00B23267">
            <w:pPr>
              <w:rPr>
                <w:lang w:val="en-US"/>
              </w:rPr>
            </w:pPr>
            <w:r>
              <w:rPr>
                <w:lang w:val="en-US"/>
              </w:rPr>
              <w:t xml:space="preserve">  };</w:t>
            </w:r>
          </w:p>
        </w:tc>
      </w:tr>
    </w:tbl>
    <w:p w14:paraId="6FC40956" w14:textId="77777777" w:rsidR="0063020F" w:rsidRDefault="0063020F" w:rsidP="0063020F">
      <w:pPr>
        <w:rPr>
          <w:lang w:val="en-US"/>
        </w:rPr>
      </w:pPr>
    </w:p>
    <w:p w14:paraId="4EA7217A" w14:textId="77777777" w:rsidR="0063020F" w:rsidRDefault="0063020F" w:rsidP="0063020F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3020F" w14:paraId="6A30C807" w14:textId="77777777" w:rsidTr="00B23267">
        <w:tc>
          <w:tcPr>
            <w:tcW w:w="9855" w:type="dxa"/>
          </w:tcPr>
          <w:p w14:paraId="7CBC1B42" w14:textId="77777777" w:rsidR="0063020F" w:rsidRDefault="0063020F" w:rsidP="00B23267">
            <w:pPr>
              <w:rPr>
                <w:lang w:val="en-US"/>
              </w:rPr>
            </w:pPr>
            <w:r>
              <w:rPr>
                <w:lang w:val="en-US"/>
              </w:rPr>
              <w:t xml:space="preserve">  template(present) PerRAInfo_r16 cr_PerRAInfo_r16 (template (present) PerRAAttemptInfo_r16 p_PerRAAttemptInfo_r16</w:t>
            </w:r>
            <w:proofErr w:type="gramStart"/>
            <w:r>
              <w:rPr>
                <w:lang w:val="en-US"/>
              </w:rPr>
              <w:t>):=</w:t>
            </w:r>
            <w:proofErr w:type="gramEnd"/>
          </w:p>
          <w:p w14:paraId="576EC04A" w14:textId="77777777" w:rsidR="0063020F" w:rsidRDefault="0063020F" w:rsidP="00B23267">
            <w:pPr>
              <w:rPr>
                <w:lang w:val="en-US"/>
              </w:rPr>
            </w:pPr>
            <w:r>
              <w:rPr>
                <w:lang w:val="en-US"/>
              </w:rPr>
              <w:t xml:space="preserve">  {</w:t>
            </w:r>
          </w:p>
          <w:p w14:paraId="4ED3C6E6" w14:textId="77777777" w:rsidR="0063020F" w:rsidRDefault="0063020F" w:rsidP="00B23267">
            <w:pPr>
              <w:rPr>
                <w:lang w:val="en-US"/>
              </w:rPr>
            </w:pPr>
            <w:r>
              <w:rPr>
                <w:lang w:val="en-US"/>
              </w:rPr>
              <w:t xml:space="preserve">    perRASSBInfoList_r</w:t>
            </w:r>
            <w:proofErr w:type="gramStart"/>
            <w:r>
              <w:rPr>
                <w:lang w:val="en-US"/>
              </w:rPr>
              <w:t>16 :</w:t>
            </w:r>
            <w:proofErr w:type="gramEnd"/>
            <w:r>
              <w:rPr>
                <w:lang w:val="en-US"/>
              </w:rPr>
              <w:t>= {</w:t>
            </w:r>
          </w:p>
          <w:p w14:paraId="2D82549A" w14:textId="77777777" w:rsidR="0063020F" w:rsidRDefault="0063020F" w:rsidP="00B23267">
            <w:pPr>
              <w:rPr>
                <w:lang w:val="en-US"/>
              </w:rPr>
            </w:pPr>
            <w:r>
              <w:rPr>
                <w:lang w:val="en-US"/>
              </w:rPr>
              <w:t xml:space="preserve">      ssb_Index_r16                   </w:t>
            </w:r>
            <w:proofErr w:type="gramStart"/>
            <w:r>
              <w:rPr>
                <w:lang w:val="en-US"/>
              </w:rPr>
              <w:t xml:space="preserve">  :</w:t>
            </w:r>
            <w:proofErr w:type="gramEnd"/>
            <w:r>
              <w:rPr>
                <w:lang w:val="en-US"/>
              </w:rPr>
              <w:t>= ?,</w:t>
            </w:r>
          </w:p>
          <w:p w14:paraId="7BF452C3" w14:textId="77777777" w:rsidR="0063020F" w:rsidRDefault="0063020F" w:rsidP="00B23267">
            <w:pPr>
              <w:rPr>
                <w:lang w:val="en-US"/>
              </w:rPr>
            </w:pPr>
            <w:r>
              <w:rPr>
                <w:lang w:val="en-US"/>
              </w:rPr>
              <w:t xml:space="preserve">      numberOfPreamblesSentOnSSB_r16  </w:t>
            </w:r>
            <w:proofErr w:type="gramStart"/>
            <w:r>
              <w:rPr>
                <w:lang w:val="en-US"/>
              </w:rPr>
              <w:t xml:space="preserve">  :</w:t>
            </w:r>
            <w:proofErr w:type="gramEnd"/>
            <w:r>
              <w:rPr>
                <w:lang w:val="en-US"/>
              </w:rPr>
              <w:t>= ?,</w:t>
            </w:r>
          </w:p>
          <w:p w14:paraId="6717F33B" w14:textId="77777777" w:rsidR="0063020F" w:rsidRDefault="0063020F" w:rsidP="00B23267">
            <w:pPr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  <w:bookmarkStart w:id="17" w:name="OLE_LINK2"/>
            <w:r>
              <w:rPr>
                <w:lang w:val="en-US"/>
              </w:rPr>
              <w:t xml:space="preserve">perRAAttemptInfoList_r16        </w:t>
            </w:r>
            <w:proofErr w:type="gramStart"/>
            <w:r>
              <w:rPr>
                <w:lang w:val="en-US"/>
              </w:rPr>
              <w:t xml:space="preserve">  </w:t>
            </w:r>
            <w:bookmarkEnd w:id="17"/>
            <w:r>
              <w:rPr>
                <w:lang w:val="en-US"/>
              </w:rPr>
              <w:t>:</w:t>
            </w:r>
            <w:proofErr w:type="gramEnd"/>
            <w:r>
              <w:rPr>
                <w:lang w:val="en-US"/>
              </w:rPr>
              <w:t>= {p_PerRAAttemptInfo_r16,</w:t>
            </w:r>
            <w:r>
              <w:rPr>
                <w:highlight w:val="yellow"/>
                <w:lang w:val="en-US"/>
              </w:rPr>
              <w:t>*</w:t>
            </w:r>
            <w:r>
              <w:rPr>
                <w:lang w:val="en-US"/>
              </w:rPr>
              <w:t xml:space="preserve">} </w:t>
            </w:r>
          </w:p>
          <w:p w14:paraId="1CDB09F5" w14:textId="77777777" w:rsidR="0063020F" w:rsidRDefault="0063020F" w:rsidP="00B23267">
            <w:pPr>
              <w:rPr>
                <w:lang w:val="en-US"/>
              </w:rPr>
            </w:pPr>
            <w:r>
              <w:rPr>
                <w:lang w:val="en-US"/>
              </w:rPr>
              <w:t xml:space="preserve">    }</w:t>
            </w:r>
          </w:p>
          <w:p w14:paraId="1A19C895" w14:textId="77777777" w:rsidR="0063020F" w:rsidRDefault="0063020F" w:rsidP="00B23267">
            <w:pPr>
              <w:rPr>
                <w:lang w:val="en-US"/>
              </w:rPr>
            </w:pPr>
            <w:r>
              <w:rPr>
                <w:lang w:val="en-US"/>
              </w:rPr>
              <w:t xml:space="preserve">  };</w:t>
            </w:r>
          </w:p>
        </w:tc>
      </w:tr>
    </w:tbl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8" w:name="_Toc122434493"/>
      <w:bookmarkStart w:id="19" w:name="_Toc295288970"/>
      <w:bookmarkStart w:id="20" w:name="_Toc325725665"/>
      <w:bookmarkStart w:id="21" w:name="_Toc117597719"/>
      <w:r w:rsidRPr="00854C55">
        <w:rPr>
          <w:rFonts w:cs="Arial"/>
          <w:b/>
        </w:rPr>
        <w:t xml:space="preserve">Branches </w:t>
      </w:r>
      <w:bookmarkEnd w:id="18"/>
      <w:bookmarkEnd w:id="19"/>
      <w:bookmarkEnd w:id="20"/>
      <w:r>
        <w:rPr>
          <w:rFonts w:cs="Arial"/>
          <w:b/>
        </w:rPr>
        <w:t>executed</w:t>
      </w:r>
      <w:bookmarkEnd w:id="21"/>
    </w:p>
    <w:p w14:paraId="7A367498" w14:textId="75C93B6E" w:rsidR="00662A05" w:rsidRPr="00662A05" w:rsidRDefault="00662A05" w:rsidP="00662A05">
      <w:pPr>
        <w:rPr>
          <w:rFonts w:cs="Arial"/>
          <w:b/>
        </w:rPr>
      </w:pPr>
      <w:bookmarkStart w:id="22" w:name="_Toc122434494"/>
      <w:bookmarkStart w:id="23" w:name="_Toc295288971"/>
      <w:bookmarkStart w:id="24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</w:t>
      </w:r>
      <w:r w:rsidR="00DB02D9">
        <w:rPr>
          <w:rFonts w:cs="Arial"/>
        </w:rPr>
        <w:t>41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DB02D9">
        <w:rPr>
          <w:rFonts w:cs="Arial"/>
        </w:rPr>
        <w:t>1</w:t>
      </w:r>
      <w:r w:rsidRPr="00662A05">
        <w:rPr>
          <w:rFonts w:cs="Arial"/>
        </w:rPr>
        <w:t xml:space="preserve"> and integrity algorithm nia</w:t>
      </w:r>
      <w:r w:rsidR="00DB02D9">
        <w:rPr>
          <w:rFonts w:cs="Arial"/>
        </w:rPr>
        <w:t>1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5" w:name="_Toc117597720"/>
      <w:r w:rsidRPr="00854C55">
        <w:rPr>
          <w:rFonts w:cs="Arial"/>
          <w:b/>
        </w:rPr>
        <w:lastRenderedPageBreak/>
        <w:t>Execution Log Files</w:t>
      </w:r>
      <w:bookmarkEnd w:id="22"/>
      <w:bookmarkEnd w:id="23"/>
      <w:bookmarkEnd w:id="24"/>
      <w:bookmarkEnd w:id="25"/>
    </w:p>
    <w:p w14:paraId="3F4DE0CB" w14:textId="2B2EF144" w:rsidR="00007D89" w:rsidRPr="00954EDD" w:rsidRDefault="00842CB6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6" w:name="_Toc117597721"/>
      <w:r w:rsidRPr="00842CB6">
        <w:rPr>
          <w:rFonts w:cs="Arial"/>
          <w:b/>
        </w:rPr>
        <w:t>MediaTek MT6895</w:t>
      </w:r>
      <w:bookmarkEnd w:id="26"/>
    </w:p>
    <w:p w14:paraId="29B59B52" w14:textId="7C34D660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842CB6" w:rsidRPr="00842CB6">
        <w:rPr>
          <w:rFonts w:cs="Arial"/>
        </w:rPr>
        <w:t xml:space="preserve">MediaTek MT6895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0C19CD44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DB02D9">
        <w:t>8_1_6_1_3_6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0EA6AC50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DB02D9">
        <w:rPr>
          <w:rFonts w:cs="Arial"/>
        </w:rPr>
        <w:t>8_1_6_1_3_6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7" w:name="_Toc122434496"/>
      <w:bookmarkStart w:id="28" w:name="_Toc295288973"/>
      <w:bookmarkStart w:id="29" w:name="_Toc325725668"/>
      <w:bookmarkStart w:id="30" w:name="_Toc117597722"/>
      <w:r w:rsidRPr="002D362B">
        <w:rPr>
          <w:rFonts w:cs="Arial"/>
          <w:b/>
        </w:rPr>
        <w:t>References</w:t>
      </w:r>
      <w:bookmarkEnd w:id="27"/>
      <w:bookmarkEnd w:id="28"/>
      <w:bookmarkEnd w:id="29"/>
      <w:bookmarkEnd w:id="30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1738D209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proofErr w:type="gramStart"/>
            <w:r w:rsidRPr="004F726E">
              <w:rPr>
                <w:rFonts w:cs="Arial"/>
                <w:b/>
                <w:sz w:val="18"/>
              </w:rPr>
              <w:t>22</w:t>
            </w:r>
            <w:r w:rsidR="00CE0F7F">
              <w:rPr>
                <w:rFonts w:cs="Arial"/>
                <w:b/>
                <w:sz w:val="18"/>
              </w:rPr>
              <w:t>12</w:t>
            </w:r>
            <w:r w:rsidR="00DB02D9">
              <w:rPr>
                <w:rFonts w:cs="Arial"/>
                <w:b/>
                <w:sz w:val="18"/>
              </w:rPr>
              <w:t xml:space="preserve">40 </w:t>
            </w:r>
            <w:r>
              <w:rPr>
                <w:rFonts w:cs="Arial"/>
                <w:b/>
                <w:sz w:val="18"/>
              </w:rPr>
              <w:t>:</w:t>
            </w:r>
            <w:proofErr w:type="gramEnd"/>
            <w:r>
              <w:rPr>
                <w:rFonts w:cs="Arial"/>
                <w:b/>
                <w:sz w:val="18"/>
              </w:rPr>
              <w:t xml:space="preserve"> </w:t>
            </w:r>
            <w:r w:rsidR="0004373A" w:rsidRPr="0004373A">
              <w:rPr>
                <w:rFonts w:cs="Arial"/>
                <w:b/>
                <w:sz w:val="18"/>
              </w:rPr>
              <w:t xml:space="preserve">NR5GC FR1 : </w:t>
            </w:r>
            <w:r w:rsidR="0004373A">
              <w:rPr>
                <w:rFonts w:cs="Arial"/>
                <w:b/>
                <w:sz w:val="18"/>
              </w:rPr>
              <w:t>Supporting information for a</w:t>
            </w:r>
            <w:r w:rsidR="0004373A" w:rsidRPr="0004373A">
              <w:rPr>
                <w:rFonts w:cs="Arial"/>
                <w:b/>
                <w:sz w:val="18"/>
              </w:rPr>
              <w:t>ddition of NR5GC Rel-16 SON-MDT test case 8.1.6.1.3.6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B065E" w14:textId="77777777" w:rsidR="00FC7EE6" w:rsidRDefault="00FC7EE6">
      <w:r>
        <w:separator/>
      </w:r>
    </w:p>
  </w:endnote>
  <w:endnote w:type="continuationSeparator" w:id="0">
    <w:p w14:paraId="7776A4DB" w14:textId="77777777" w:rsidR="00FC7EE6" w:rsidRDefault="00FC7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7CDC1" w14:textId="77777777" w:rsidR="00FC7EE6" w:rsidRDefault="00FC7EE6">
      <w:r>
        <w:separator/>
      </w:r>
    </w:p>
  </w:footnote>
  <w:footnote w:type="continuationSeparator" w:id="0">
    <w:p w14:paraId="3FC0AA03" w14:textId="77777777" w:rsidR="00FC7EE6" w:rsidRDefault="00FC7E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74C7D"/>
    <w:multiLevelType w:val="hybridMultilevel"/>
    <w:tmpl w:val="2B9EB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B24986"/>
    <w:multiLevelType w:val="hybridMultilevel"/>
    <w:tmpl w:val="61B27FB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4"/>
  </w:num>
  <w:num w:numId="12">
    <w:abstractNumId w:val="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5316"/>
    <w:rsid w:val="00022E4A"/>
    <w:rsid w:val="00023D78"/>
    <w:rsid w:val="0004373A"/>
    <w:rsid w:val="00045EBF"/>
    <w:rsid w:val="00062540"/>
    <w:rsid w:val="00075B9F"/>
    <w:rsid w:val="000A6394"/>
    <w:rsid w:val="000B166E"/>
    <w:rsid w:val="000B7FED"/>
    <w:rsid w:val="000C038A"/>
    <w:rsid w:val="000C0A31"/>
    <w:rsid w:val="000C6598"/>
    <w:rsid w:val="000D44B3"/>
    <w:rsid w:val="000D4593"/>
    <w:rsid w:val="000D4B2C"/>
    <w:rsid w:val="000E3135"/>
    <w:rsid w:val="00145D43"/>
    <w:rsid w:val="001461F1"/>
    <w:rsid w:val="0015040D"/>
    <w:rsid w:val="00164357"/>
    <w:rsid w:val="00173BE9"/>
    <w:rsid w:val="00192C46"/>
    <w:rsid w:val="001A08B3"/>
    <w:rsid w:val="001A7B60"/>
    <w:rsid w:val="001B52F0"/>
    <w:rsid w:val="001B7A65"/>
    <w:rsid w:val="001D46C8"/>
    <w:rsid w:val="001E41F3"/>
    <w:rsid w:val="001E790C"/>
    <w:rsid w:val="0022734F"/>
    <w:rsid w:val="002313D0"/>
    <w:rsid w:val="002507F8"/>
    <w:rsid w:val="0026004D"/>
    <w:rsid w:val="002640DD"/>
    <w:rsid w:val="00275D12"/>
    <w:rsid w:val="00284FEB"/>
    <w:rsid w:val="002860C4"/>
    <w:rsid w:val="002B5436"/>
    <w:rsid w:val="002B5741"/>
    <w:rsid w:val="002C103D"/>
    <w:rsid w:val="002E472E"/>
    <w:rsid w:val="00305409"/>
    <w:rsid w:val="003353AB"/>
    <w:rsid w:val="003364F8"/>
    <w:rsid w:val="003609EF"/>
    <w:rsid w:val="0036231A"/>
    <w:rsid w:val="00374647"/>
    <w:rsid w:val="00374DD4"/>
    <w:rsid w:val="0038527D"/>
    <w:rsid w:val="003D3824"/>
    <w:rsid w:val="003E00D3"/>
    <w:rsid w:val="003E1A36"/>
    <w:rsid w:val="00410371"/>
    <w:rsid w:val="00423AB6"/>
    <w:rsid w:val="004242F1"/>
    <w:rsid w:val="00442AEC"/>
    <w:rsid w:val="00444216"/>
    <w:rsid w:val="004523EE"/>
    <w:rsid w:val="00457F71"/>
    <w:rsid w:val="00491E2E"/>
    <w:rsid w:val="00495888"/>
    <w:rsid w:val="00495D31"/>
    <w:rsid w:val="004B75B7"/>
    <w:rsid w:val="004C652C"/>
    <w:rsid w:val="004D2755"/>
    <w:rsid w:val="004D7D01"/>
    <w:rsid w:val="004F1599"/>
    <w:rsid w:val="005047B0"/>
    <w:rsid w:val="005141D9"/>
    <w:rsid w:val="0051580D"/>
    <w:rsid w:val="00547111"/>
    <w:rsid w:val="00564DEC"/>
    <w:rsid w:val="00574A7C"/>
    <w:rsid w:val="00592D74"/>
    <w:rsid w:val="005972AE"/>
    <w:rsid w:val="005D5B00"/>
    <w:rsid w:val="005E2C44"/>
    <w:rsid w:val="00601DEF"/>
    <w:rsid w:val="00611656"/>
    <w:rsid w:val="00621188"/>
    <w:rsid w:val="006257ED"/>
    <w:rsid w:val="0063020F"/>
    <w:rsid w:val="00653DE4"/>
    <w:rsid w:val="00662A05"/>
    <w:rsid w:val="00665C47"/>
    <w:rsid w:val="00674FC3"/>
    <w:rsid w:val="00675FFC"/>
    <w:rsid w:val="0068290A"/>
    <w:rsid w:val="006842C0"/>
    <w:rsid w:val="00693C41"/>
    <w:rsid w:val="00695808"/>
    <w:rsid w:val="006B054B"/>
    <w:rsid w:val="006B46FB"/>
    <w:rsid w:val="006E21FB"/>
    <w:rsid w:val="006F7A50"/>
    <w:rsid w:val="00736AE7"/>
    <w:rsid w:val="0074508C"/>
    <w:rsid w:val="00745C21"/>
    <w:rsid w:val="00785AFF"/>
    <w:rsid w:val="00792342"/>
    <w:rsid w:val="007977A8"/>
    <w:rsid w:val="007A5263"/>
    <w:rsid w:val="007B1E12"/>
    <w:rsid w:val="007B512A"/>
    <w:rsid w:val="007C2097"/>
    <w:rsid w:val="007D1385"/>
    <w:rsid w:val="007D6A07"/>
    <w:rsid w:val="007E0BF4"/>
    <w:rsid w:val="007E198F"/>
    <w:rsid w:val="007F7259"/>
    <w:rsid w:val="008040A8"/>
    <w:rsid w:val="008279FA"/>
    <w:rsid w:val="00842CB6"/>
    <w:rsid w:val="008626E7"/>
    <w:rsid w:val="00870EE7"/>
    <w:rsid w:val="008863B9"/>
    <w:rsid w:val="00886692"/>
    <w:rsid w:val="00895872"/>
    <w:rsid w:val="008A0D7B"/>
    <w:rsid w:val="008A45A6"/>
    <w:rsid w:val="008D3CCC"/>
    <w:rsid w:val="008D4170"/>
    <w:rsid w:val="008F3789"/>
    <w:rsid w:val="008F686C"/>
    <w:rsid w:val="009148DE"/>
    <w:rsid w:val="00926037"/>
    <w:rsid w:val="00941E30"/>
    <w:rsid w:val="009420C1"/>
    <w:rsid w:val="00952295"/>
    <w:rsid w:val="00954EDD"/>
    <w:rsid w:val="00962443"/>
    <w:rsid w:val="009777D9"/>
    <w:rsid w:val="00991A36"/>
    <w:rsid w:val="00991B88"/>
    <w:rsid w:val="00993018"/>
    <w:rsid w:val="00997B26"/>
    <w:rsid w:val="009A5753"/>
    <w:rsid w:val="009A579D"/>
    <w:rsid w:val="009B4549"/>
    <w:rsid w:val="009E3297"/>
    <w:rsid w:val="009F734F"/>
    <w:rsid w:val="009F7F57"/>
    <w:rsid w:val="00A20BFD"/>
    <w:rsid w:val="00A246B6"/>
    <w:rsid w:val="00A277A1"/>
    <w:rsid w:val="00A47E70"/>
    <w:rsid w:val="00A50CF0"/>
    <w:rsid w:val="00A7671C"/>
    <w:rsid w:val="00A82FF7"/>
    <w:rsid w:val="00A94FC1"/>
    <w:rsid w:val="00AA2CBC"/>
    <w:rsid w:val="00AC5820"/>
    <w:rsid w:val="00AD1CD8"/>
    <w:rsid w:val="00AE0FBE"/>
    <w:rsid w:val="00B0233C"/>
    <w:rsid w:val="00B258BB"/>
    <w:rsid w:val="00B57D9B"/>
    <w:rsid w:val="00B67B97"/>
    <w:rsid w:val="00B8370C"/>
    <w:rsid w:val="00B94614"/>
    <w:rsid w:val="00B968C8"/>
    <w:rsid w:val="00B976D4"/>
    <w:rsid w:val="00BA3EC5"/>
    <w:rsid w:val="00BA51D9"/>
    <w:rsid w:val="00BB5DFC"/>
    <w:rsid w:val="00BC41FF"/>
    <w:rsid w:val="00BD279D"/>
    <w:rsid w:val="00BD6BB8"/>
    <w:rsid w:val="00BE718A"/>
    <w:rsid w:val="00BF081D"/>
    <w:rsid w:val="00C02433"/>
    <w:rsid w:val="00C054DF"/>
    <w:rsid w:val="00C60BD0"/>
    <w:rsid w:val="00C66BA2"/>
    <w:rsid w:val="00C777AD"/>
    <w:rsid w:val="00C870F6"/>
    <w:rsid w:val="00C95985"/>
    <w:rsid w:val="00CB7009"/>
    <w:rsid w:val="00CB71F7"/>
    <w:rsid w:val="00CC5026"/>
    <w:rsid w:val="00CC68D0"/>
    <w:rsid w:val="00CE0F7F"/>
    <w:rsid w:val="00CE157F"/>
    <w:rsid w:val="00CE4B0F"/>
    <w:rsid w:val="00CE4FAC"/>
    <w:rsid w:val="00CF4DE2"/>
    <w:rsid w:val="00D03F9A"/>
    <w:rsid w:val="00D06D51"/>
    <w:rsid w:val="00D24991"/>
    <w:rsid w:val="00D50255"/>
    <w:rsid w:val="00D52B60"/>
    <w:rsid w:val="00D66520"/>
    <w:rsid w:val="00D84AE9"/>
    <w:rsid w:val="00DB02D9"/>
    <w:rsid w:val="00DE34CF"/>
    <w:rsid w:val="00E13F3D"/>
    <w:rsid w:val="00E34898"/>
    <w:rsid w:val="00E40740"/>
    <w:rsid w:val="00E70962"/>
    <w:rsid w:val="00E75219"/>
    <w:rsid w:val="00E8319F"/>
    <w:rsid w:val="00EB09B7"/>
    <w:rsid w:val="00EB605B"/>
    <w:rsid w:val="00EC5A3B"/>
    <w:rsid w:val="00EE7D7C"/>
    <w:rsid w:val="00F20210"/>
    <w:rsid w:val="00F21F8C"/>
    <w:rsid w:val="00F25D98"/>
    <w:rsid w:val="00F2700A"/>
    <w:rsid w:val="00F300FB"/>
    <w:rsid w:val="00F33300"/>
    <w:rsid w:val="00F33E10"/>
    <w:rsid w:val="00F62238"/>
    <w:rsid w:val="00F8222E"/>
    <w:rsid w:val="00F96B9B"/>
    <w:rsid w:val="00FB6386"/>
    <w:rsid w:val="00FC2058"/>
    <w:rsid w:val="00FC64D3"/>
    <w:rsid w:val="00FC66A7"/>
    <w:rsid w:val="00FC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427</TotalTime>
  <Pages>11</Pages>
  <Words>2422</Words>
  <Characters>13810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113</cp:revision>
  <cp:lastPrinted>1900-01-01T00:00:00Z</cp:lastPrinted>
  <dcterms:created xsi:type="dcterms:W3CDTF">2022-01-24T16:23:00Z</dcterms:created>
  <dcterms:modified xsi:type="dcterms:W3CDTF">2022-10-25T12:41:00Z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