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6678" w:rsidRDefault="00776678" w:rsidP="007766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R5s221122</w:t>
        </w:r>
      </w:fldSimple>
    </w:p>
    <w:p w:rsidR="00776678" w:rsidRDefault="00776678" w:rsidP="0077667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6678" w:rsidTr="001045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678" w:rsidRDefault="00776678" w:rsidP="001045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76678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6678" w:rsidRDefault="00776678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6678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6678" w:rsidRDefault="00776678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678" w:rsidTr="001045A3">
        <w:tc>
          <w:tcPr>
            <w:tcW w:w="142" w:type="dxa"/>
            <w:tcBorders>
              <w:left w:val="single" w:sz="4" w:space="0" w:color="auto"/>
            </w:tcBorders>
          </w:tcPr>
          <w:p w:rsidR="00776678" w:rsidRDefault="00776678" w:rsidP="001045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76678" w:rsidRPr="00410371" w:rsidRDefault="00776678" w:rsidP="001045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776678" w:rsidRDefault="00776678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76678" w:rsidRPr="00410371" w:rsidRDefault="00776678" w:rsidP="001045A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2770</w:t>
              </w:r>
            </w:fldSimple>
          </w:p>
        </w:tc>
        <w:tc>
          <w:tcPr>
            <w:tcW w:w="709" w:type="dxa"/>
          </w:tcPr>
          <w:p w:rsidR="00776678" w:rsidRDefault="00776678" w:rsidP="001045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76678" w:rsidRPr="00410371" w:rsidRDefault="00776678" w:rsidP="001045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776678" w:rsidRDefault="00776678" w:rsidP="001045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76678" w:rsidRPr="00410371" w:rsidRDefault="00776678" w:rsidP="001045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76678" w:rsidRDefault="00776678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776678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6678" w:rsidRDefault="00776678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776678" w:rsidTr="001045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76678" w:rsidRPr="00F25D98" w:rsidRDefault="00776678" w:rsidP="001045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6678" w:rsidTr="001045A3">
        <w:tc>
          <w:tcPr>
            <w:tcW w:w="9641" w:type="dxa"/>
            <w:gridSpan w:val="9"/>
          </w:tcPr>
          <w:p w:rsidR="00776678" w:rsidRDefault="00776678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76678" w:rsidRDefault="00776678" w:rsidP="007766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6678" w:rsidTr="001045A3">
        <w:tc>
          <w:tcPr>
            <w:tcW w:w="2835" w:type="dxa"/>
          </w:tcPr>
          <w:p w:rsidR="00776678" w:rsidRDefault="00776678" w:rsidP="001045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76678" w:rsidRDefault="00776678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76678" w:rsidRDefault="00776678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76678" w:rsidRDefault="00776678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76678" w:rsidRDefault="00776678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76678" w:rsidRDefault="00776678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76678" w:rsidRDefault="00776678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76678" w:rsidRDefault="00776678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76678" w:rsidRDefault="00776678" w:rsidP="001045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76678" w:rsidRDefault="00776678" w:rsidP="007766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6678" w:rsidTr="001045A3">
        <w:tc>
          <w:tcPr>
            <w:tcW w:w="9640" w:type="dxa"/>
            <w:gridSpan w:val="11"/>
          </w:tcPr>
          <w:p w:rsidR="00776678" w:rsidRDefault="00776678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678" w:rsidTr="001045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76678" w:rsidRDefault="00776678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76678" w:rsidRDefault="00776678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the NR5GC test case 8.1.4.4.4</w:t>
              </w:r>
            </w:fldSimple>
          </w:p>
        </w:tc>
      </w:tr>
      <w:tr w:rsidR="00776678" w:rsidTr="001045A3">
        <w:tc>
          <w:tcPr>
            <w:tcW w:w="1843" w:type="dxa"/>
            <w:tcBorders>
              <w:left w:val="single" w:sz="4" w:space="0" w:color="auto"/>
            </w:tcBorders>
          </w:tcPr>
          <w:p w:rsidR="00776678" w:rsidRDefault="00776678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76678" w:rsidRDefault="00776678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678" w:rsidTr="001045A3">
        <w:tc>
          <w:tcPr>
            <w:tcW w:w="1843" w:type="dxa"/>
            <w:tcBorders>
              <w:left w:val="single" w:sz="4" w:space="0" w:color="auto"/>
            </w:tcBorders>
          </w:tcPr>
          <w:p w:rsidR="00776678" w:rsidRDefault="00776678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76678" w:rsidRDefault="00776678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776678" w:rsidTr="001045A3">
        <w:tc>
          <w:tcPr>
            <w:tcW w:w="1843" w:type="dxa"/>
            <w:tcBorders>
              <w:left w:val="single" w:sz="4" w:space="0" w:color="auto"/>
            </w:tcBorders>
          </w:tcPr>
          <w:p w:rsidR="00776678" w:rsidRDefault="00776678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76678" w:rsidRDefault="00776678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76678" w:rsidTr="001045A3">
        <w:tc>
          <w:tcPr>
            <w:tcW w:w="1843" w:type="dxa"/>
            <w:tcBorders>
              <w:left w:val="single" w:sz="4" w:space="0" w:color="auto"/>
            </w:tcBorders>
          </w:tcPr>
          <w:p w:rsidR="00776678" w:rsidRDefault="00776678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76678" w:rsidRDefault="00776678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678" w:rsidTr="001045A3">
        <w:tc>
          <w:tcPr>
            <w:tcW w:w="1843" w:type="dxa"/>
            <w:tcBorders>
              <w:left w:val="single" w:sz="4" w:space="0" w:color="auto"/>
            </w:tcBorders>
          </w:tcPr>
          <w:p w:rsidR="00776678" w:rsidRDefault="00776678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76678" w:rsidRPr="004C5EA5" w:rsidRDefault="00776678" w:rsidP="001045A3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4C5EA5">
              <w:rPr>
                <w:lang w:val="de-DE"/>
              </w:rPr>
              <w:instrText xml:space="preserve"> DOCPROPERTY  RelatedWis  \* MERGEFORMAT </w:instrText>
            </w:r>
            <w:r>
              <w:fldChar w:fldCharType="separate"/>
            </w:r>
            <w:r w:rsidRPr="004C5EA5">
              <w:rPr>
                <w:noProof/>
                <w:lang w:val="de-DE"/>
              </w:rPr>
              <w:t>NR_Mob_enh-UEConTest</w:t>
            </w:r>
            <w:r>
              <w:rPr>
                <w:noProof/>
              </w:rPr>
              <w:fldChar w:fldCharType="end"/>
            </w:r>
            <w:r w:rsidR="004C5EA5" w:rsidRPr="004C5EA5">
              <w:rPr>
                <w:noProof/>
                <w:lang w:val="de-DE"/>
              </w:rPr>
              <w:t>, T</w:t>
            </w:r>
            <w:r w:rsidR="004C5EA5">
              <w:rPr>
                <w:noProof/>
                <w:lang w:val="de-DE"/>
              </w:rPr>
              <w:t>EI16_Test</w:t>
            </w:r>
            <w:bookmarkStart w:id="0" w:name="_GoBack"/>
            <w:bookmarkEnd w:id="0"/>
          </w:p>
        </w:tc>
        <w:tc>
          <w:tcPr>
            <w:tcW w:w="567" w:type="dxa"/>
            <w:tcBorders>
              <w:left w:val="nil"/>
            </w:tcBorders>
          </w:tcPr>
          <w:p w:rsidR="00776678" w:rsidRPr="004C5EA5" w:rsidRDefault="00776678" w:rsidP="001045A3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76678" w:rsidRDefault="00776678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76678" w:rsidRDefault="00776678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2022-09-22</w:t>
              </w:r>
            </w:fldSimple>
          </w:p>
        </w:tc>
      </w:tr>
      <w:tr w:rsidR="00776678" w:rsidTr="001045A3">
        <w:tc>
          <w:tcPr>
            <w:tcW w:w="1843" w:type="dxa"/>
            <w:tcBorders>
              <w:left w:val="single" w:sz="4" w:space="0" w:color="auto"/>
            </w:tcBorders>
          </w:tcPr>
          <w:p w:rsidR="00776678" w:rsidRDefault="00776678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76678" w:rsidRDefault="00776678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76678" w:rsidRDefault="00776678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76678" w:rsidRDefault="00776678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76678" w:rsidRDefault="00776678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678" w:rsidTr="001045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76678" w:rsidRDefault="00776678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76678" w:rsidRDefault="00776678" w:rsidP="001045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76678" w:rsidRDefault="00776678" w:rsidP="001045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76678" w:rsidRDefault="00776678" w:rsidP="001045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76678" w:rsidRDefault="00776678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776678" w:rsidTr="001045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76678" w:rsidRDefault="00776678" w:rsidP="001045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76678" w:rsidRDefault="00776678" w:rsidP="001045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76678" w:rsidRDefault="00776678" w:rsidP="001045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76678" w:rsidRPr="007C2097" w:rsidRDefault="00776678" w:rsidP="001045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76678" w:rsidTr="001045A3">
        <w:tc>
          <w:tcPr>
            <w:tcW w:w="1843" w:type="dxa"/>
          </w:tcPr>
          <w:p w:rsidR="00776678" w:rsidRDefault="00776678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76678" w:rsidRDefault="00776678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678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76678" w:rsidRDefault="00776678" w:rsidP="00776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76678" w:rsidRDefault="00776678" w:rsidP="00776678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 Based on pic </w:t>
            </w:r>
            <w:r w:rsidRPr="00B33C43">
              <w:rPr>
                <w:noProof/>
              </w:rPr>
              <w:t>pc_condHandoverFailure_r16</w:t>
            </w:r>
            <w:r>
              <w:rPr>
                <w:noProof/>
              </w:rPr>
              <w:t xml:space="preserve"> applicabilty a UE can be in idle mode or in connected mode on NR Cell4 during the postamble state.</w:t>
            </w:r>
          </w:p>
          <w:p w:rsidR="00776678" w:rsidRDefault="00776678" w:rsidP="00776678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 w:rsidRPr="00683EEB">
              <w:rPr>
                <w:noProof/>
              </w:rPr>
              <w:t xml:space="preserve">At step 3 MasterKeyUpdate Condition according to table </w:t>
            </w:r>
            <w:r w:rsidRPr="00E91D9C">
              <w:rPr>
                <w:noProof/>
              </w:rPr>
              <w:t>Table 8.1.4.4.4.3.3-9</w:t>
            </w:r>
            <w:r>
              <w:rPr>
                <w:noProof/>
              </w:rPr>
              <w:t xml:space="preserve"> </w:t>
            </w:r>
            <w:r w:rsidRPr="00683EEB">
              <w:rPr>
                <w:noProof/>
              </w:rPr>
              <w:t>TS 38.523-1 with condition RBConfig_KeyChange is missing to enable.</w:t>
            </w:r>
          </w:p>
          <w:p w:rsidR="00776678" w:rsidRPr="00927441" w:rsidRDefault="00776678" w:rsidP="00776678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 w:rsidRPr="00927441">
              <w:rPr>
                <w:noProof/>
              </w:rPr>
              <w:t xml:space="preserve">Rach reception for T304 timer is required </w:t>
            </w:r>
            <w:r>
              <w:rPr>
                <w:noProof/>
              </w:rPr>
              <w:t xml:space="preserve">on NR Cell 1 </w:t>
            </w:r>
            <w:r w:rsidRPr="00927441">
              <w:rPr>
                <w:noProof/>
              </w:rPr>
              <w:t>as per Step</w:t>
            </w:r>
            <w:r>
              <w:rPr>
                <w:noProof/>
              </w:rPr>
              <w:t>7</w:t>
            </w:r>
            <w:r w:rsidRPr="00927441">
              <w:rPr>
                <w:noProof/>
              </w:rPr>
              <w:t xml:space="preserve"> </w:t>
            </w:r>
            <w:r>
              <w:rPr>
                <w:noProof/>
              </w:rPr>
              <w:t>along with Rach indication enabling and disabling.</w:t>
            </w:r>
          </w:p>
          <w:p w:rsidR="00776678" w:rsidRDefault="00776678" w:rsidP="00776678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After Step 13A when </w:t>
            </w:r>
            <w:r w:rsidRPr="00E91D9C">
              <w:rPr>
                <w:noProof/>
              </w:rPr>
              <w:t>Srxlev</w:t>
            </w:r>
            <w:r w:rsidRPr="00683EEB">
              <w:rPr>
                <w:noProof/>
              </w:rPr>
              <w:t xml:space="preserve"> NR</w:t>
            </w:r>
            <w:r w:rsidRPr="00E91D9C">
              <w:rPr>
                <w:noProof/>
              </w:rPr>
              <w:t xml:space="preserve"> </w:t>
            </w:r>
            <w:r w:rsidRPr="00683EEB">
              <w:rPr>
                <w:noProof/>
              </w:rPr>
              <w:t>Cell</w:t>
            </w:r>
            <w:r w:rsidRPr="00E91D9C">
              <w:rPr>
                <w:noProof/>
              </w:rPr>
              <w:t xml:space="preserve"> &lt; 0</w:t>
            </w:r>
            <w:r>
              <w:rPr>
                <w:noProof/>
              </w:rPr>
              <w:t xml:space="preserve"> the UE is in idle state. However, the local end is not updated correspondingly. In order to perform a mobility Registration on NR Cell 4, it is proposed to release and reconfigure the NR Cell 4.</w:t>
            </w:r>
          </w:p>
          <w:p w:rsidR="00776678" w:rsidRDefault="00776678" w:rsidP="00776678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 w:rsidRPr="00317C98">
              <w:rPr>
                <w:noProof/>
              </w:rPr>
              <w:t>Variable</w:t>
            </w:r>
            <w:r>
              <w:rPr>
                <w:noProof/>
              </w:rPr>
              <w:t>s</w:t>
            </w:r>
            <w:r w:rsidRPr="00317C98">
              <w:rPr>
                <w:noProof/>
              </w:rPr>
              <w:t xml:space="preserve"> v_T304Min and t_T304Min are not needed due to change </w:t>
            </w:r>
            <w:r>
              <w:rPr>
                <w:noProof/>
              </w:rPr>
              <w:t>3</w:t>
            </w:r>
            <w:r w:rsidRPr="00317C98">
              <w:rPr>
                <w:noProof/>
              </w:rPr>
              <w:t xml:space="preserve"> above.</w:t>
            </w:r>
          </w:p>
          <w:p w:rsidR="00776678" w:rsidRPr="00317C98" w:rsidRDefault="00776678" w:rsidP="00776678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Power level changes comments are not pointing to right  row in </w:t>
            </w:r>
            <w:r w:rsidRPr="006F06C2">
              <w:t>Table 8.1.4.4.4.3.2-1</w:t>
            </w:r>
            <w:r>
              <w:t>.</w:t>
            </w:r>
          </w:p>
          <w:p w:rsidR="00776678" w:rsidRPr="0037699A" w:rsidRDefault="00776678" w:rsidP="00776678">
            <w:pPr>
              <w:pStyle w:val="CRCoverPage"/>
              <w:spacing w:after="0"/>
              <w:ind w:left="720"/>
              <w:rPr>
                <w:noProof/>
              </w:rPr>
            </w:pPr>
          </w:p>
        </w:tc>
      </w:tr>
      <w:tr w:rsidR="00776678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6678" w:rsidRDefault="00776678" w:rsidP="00776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76678" w:rsidRPr="00F12C50" w:rsidRDefault="00776678" w:rsidP="00776678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776678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6678" w:rsidRDefault="00776678" w:rsidP="00776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76678" w:rsidRDefault="00776678" w:rsidP="00776678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</w:rPr>
            </w:pPr>
            <w:r>
              <w:t xml:space="preserve">Updated postamble state based on new pic </w:t>
            </w:r>
            <w:r>
              <w:rPr>
                <w:noProof/>
              </w:rPr>
              <w:t>applicabilty</w:t>
            </w:r>
            <w:r>
              <w:t>.</w:t>
            </w:r>
          </w:p>
          <w:p w:rsidR="00776678" w:rsidRDefault="00776678" w:rsidP="00776678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</w:rPr>
            </w:pPr>
            <w:r w:rsidRPr="00683EEB">
              <w:rPr>
                <w:noProof/>
              </w:rPr>
              <w:t>At Step 3 added masterKeyUpdate template while calling f_NR5GC_508RRC_IntraNR_HO_InterCell function.</w:t>
            </w:r>
          </w:p>
          <w:p w:rsidR="00776678" w:rsidRPr="00927441" w:rsidRDefault="00776678" w:rsidP="00776678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</w:rPr>
            </w:pPr>
            <w:r w:rsidRPr="00927441">
              <w:rPr>
                <w:noProof/>
              </w:rPr>
              <w:t>T304 timer requirement for Step</w:t>
            </w:r>
            <w:r>
              <w:rPr>
                <w:noProof/>
              </w:rPr>
              <w:t>7</w:t>
            </w:r>
            <w:r w:rsidRPr="00927441">
              <w:rPr>
                <w:noProof/>
              </w:rPr>
              <w:t xml:space="preserve"> </w:t>
            </w:r>
            <w:r>
              <w:rPr>
                <w:noProof/>
              </w:rPr>
              <w:t xml:space="preserve">Rach indication </w:t>
            </w:r>
            <w:r w:rsidRPr="00927441">
              <w:rPr>
                <w:noProof/>
              </w:rPr>
              <w:t xml:space="preserve">implemented and handled via </w:t>
            </w:r>
            <w:r w:rsidRPr="00354B80">
              <w:rPr>
                <w:noProof/>
              </w:rPr>
              <w:t>fl_NR_SysIND_Rach</w:t>
            </w:r>
            <w:r>
              <w:rPr>
                <w:noProof/>
              </w:rPr>
              <w:t xml:space="preserve"> function.</w:t>
            </w:r>
          </w:p>
          <w:p w:rsidR="00776678" w:rsidRDefault="00776678" w:rsidP="00776678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Called function </w:t>
            </w:r>
            <w:r w:rsidRPr="0003635D">
              <w:rPr>
                <w:noProof/>
              </w:rPr>
              <w:t>f_NR_RRCRelease_Local</w:t>
            </w:r>
            <w:r>
              <w:rPr>
                <w:noProof/>
              </w:rPr>
              <w:t xml:space="preserve"> for NR Cell4.</w:t>
            </w:r>
          </w:p>
          <w:p w:rsidR="00776678" w:rsidRPr="00317C98" w:rsidRDefault="00776678" w:rsidP="00776678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Deleted </w:t>
            </w:r>
            <w:r w:rsidRPr="00317C98">
              <w:rPr>
                <w:noProof/>
              </w:rPr>
              <w:t xml:space="preserve"> </w:t>
            </w:r>
            <w:r>
              <w:rPr>
                <w:noProof/>
              </w:rPr>
              <w:t>v</w:t>
            </w:r>
            <w:r w:rsidRPr="00317C98">
              <w:rPr>
                <w:noProof/>
              </w:rPr>
              <w:t>ariable</w:t>
            </w:r>
            <w:r>
              <w:rPr>
                <w:noProof/>
              </w:rPr>
              <w:t>s</w:t>
            </w:r>
            <w:r w:rsidRPr="00317C98">
              <w:rPr>
                <w:noProof/>
              </w:rPr>
              <w:t xml:space="preserve"> v_T304Min and t_T304Min</w:t>
            </w:r>
            <w:r>
              <w:rPr>
                <w:noProof/>
              </w:rPr>
              <w:t>.</w:t>
            </w:r>
          </w:p>
          <w:p w:rsidR="00776678" w:rsidRPr="001124B3" w:rsidRDefault="00776678" w:rsidP="00776678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row numbering in comments.</w:t>
            </w:r>
          </w:p>
        </w:tc>
      </w:tr>
      <w:tr w:rsidR="00776678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6678" w:rsidRDefault="00776678" w:rsidP="00776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76678" w:rsidRPr="00CF39F2" w:rsidRDefault="00776678" w:rsidP="00776678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776678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76678" w:rsidRDefault="00776678" w:rsidP="00776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6678" w:rsidRPr="00CF39F2" w:rsidRDefault="00776678" w:rsidP="0077667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776678" w:rsidTr="001045A3">
        <w:tc>
          <w:tcPr>
            <w:tcW w:w="2694" w:type="dxa"/>
            <w:gridSpan w:val="2"/>
          </w:tcPr>
          <w:p w:rsidR="00776678" w:rsidRDefault="00776678" w:rsidP="00776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76678" w:rsidRDefault="00776678" w:rsidP="00776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678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76678" w:rsidRDefault="00776678" w:rsidP="00776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76678" w:rsidRDefault="00776678" w:rsidP="007766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8.1.4.4.4.NR5GC</w:t>
            </w:r>
          </w:p>
        </w:tc>
      </w:tr>
      <w:tr w:rsidR="00776678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6678" w:rsidRDefault="00776678" w:rsidP="00776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76678" w:rsidRDefault="00776678" w:rsidP="00776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678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6678" w:rsidRDefault="00776678" w:rsidP="00776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6678" w:rsidRDefault="00776678" w:rsidP="00776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76678" w:rsidRDefault="00776678" w:rsidP="00776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76678" w:rsidRDefault="00776678" w:rsidP="007766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76678" w:rsidRDefault="00776678" w:rsidP="007766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6678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6678" w:rsidRDefault="00776678" w:rsidP="00776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76678" w:rsidRDefault="00776678" w:rsidP="00776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6678" w:rsidRDefault="00776678" w:rsidP="00776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76678" w:rsidRDefault="00776678" w:rsidP="007766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76678" w:rsidRDefault="00776678" w:rsidP="007766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6678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6678" w:rsidRDefault="00776678" w:rsidP="007766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76678" w:rsidRDefault="00776678" w:rsidP="00776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6678" w:rsidRDefault="00776678" w:rsidP="00776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76678" w:rsidRDefault="00776678" w:rsidP="007766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76678" w:rsidRDefault="00776678" w:rsidP="007766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6678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6678" w:rsidRDefault="00776678" w:rsidP="007766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76678" w:rsidRDefault="00776678" w:rsidP="00776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6678" w:rsidRDefault="00776678" w:rsidP="00776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76678" w:rsidRDefault="00776678" w:rsidP="007766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76678" w:rsidRDefault="00776678" w:rsidP="007766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6678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6678" w:rsidRDefault="00776678" w:rsidP="007766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76678" w:rsidRDefault="00776678" w:rsidP="00776678">
            <w:pPr>
              <w:pStyle w:val="CRCoverPage"/>
              <w:spacing w:after="0"/>
              <w:rPr>
                <w:noProof/>
              </w:rPr>
            </w:pPr>
          </w:p>
        </w:tc>
      </w:tr>
      <w:tr w:rsidR="00776678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76678" w:rsidRDefault="00776678" w:rsidP="00776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6678" w:rsidRDefault="00776678" w:rsidP="007766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6678" w:rsidRPr="008863B9" w:rsidTr="001045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76678" w:rsidRPr="008863B9" w:rsidRDefault="00776678" w:rsidP="00776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76678" w:rsidRPr="008863B9" w:rsidRDefault="00776678" w:rsidP="007766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6678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6678" w:rsidRDefault="00776678" w:rsidP="00776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6678" w:rsidRDefault="00776678" w:rsidP="007766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14720500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776678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76678" w:rsidRPr="00184FA5">
        <w:rPr>
          <w:rFonts w:ascii="Arial" w:hAnsi="Arial" w:cs="Arial"/>
          <w:iCs/>
        </w:rPr>
        <w:t>Table of Contents</w:t>
      </w:r>
      <w:r w:rsidR="00776678">
        <w:tab/>
      </w:r>
      <w:r w:rsidR="00776678">
        <w:fldChar w:fldCharType="begin"/>
      </w:r>
      <w:r w:rsidR="00776678">
        <w:instrText xml:space="preserve"> PAGEREF _Toc114720500 \h </w:instrText>
      </w:r>
      <w:r w:rsidR="00776678">
        <w:fldChar w:fldCharType="separate"/>
      </w:r>
      <w:r w:rsidR="00776678">
        <w:t>3</w:t>
      </w:r>
      <w:r w:rsidR="00776678">
        <w:fldChar w:fldCharType="end"/>
      </w:r>
    </w:p>
    <w:p w:rsidR="00776678" w:rsidRDefault="0077667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84FA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84FA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_Toc114720501 \h </w:instrText>
      </w:r>
      <w:r>
        <w:fldChar w:fldCharType="separate"/>
      </w:r>
      <w:r>
        <w:t>3</w:t>
      </w:r>
      <w:r>
        <w:fldChar w:fldCharType="end"/>
      </w:r>
    </w:p>
    <w:p w:rsidR="00776678" w:rsidRDefault="0077667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84FA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84FA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_Toc114720502 \h </w:instrText>
      </w:r>
      <w:r>
        <w:fldChar w:fldCharType="separate"/>
      </w:r>
      <w:r>
        <w:t>3</w:t>
      </w:r>
      <w:r>
        <w:fldChar w:fldCharType="end"/>
      </w:r>
    </w:p>
    <w:p w:rsidR="00776678" w:rsidRDefault="0077667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4FA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4FA5">
        <w:rPr>
          <w:rFonts w:cs="Arial"/>
          <w:b/>
          <w:color w:val="000000"/>
          <w:lang w:eastAsia="en-GB"/>
        </w:rPr>
        <w:t xml:space="preserve">Correction to the </w:t>
      </w:r>
      <w:r w:rsidRPr="00184FA5">
        <w:rPr>
          <w:rFonts w:cs="Arial"/>
          <w:b/>
          <w:bCs/>
          <w:color w:val="000000"/>
          <w:lang w:val="en-US" w:eastAsia="en-GB"/>
        </w:rPr>
        <w:t>function f_TC_8_1_4_4_4_NR5GC</w:t>
      </w:r>
      <w:r>
        <w:tab/>
      </w:r>
      <w:r>
        <w:fldChar w:fldCharType="begin"/>
      </w:r>
      <w:r>
        <w:instrText xml:space="preserve"> PAGEREF _Toc114720503 \h </w:instrText>
      </w:r>
      <w:r>
        <w:fldChar w:fldCharType="separate"/>
      </w:r>
      <w:r>
        <w:t>3</w:t>
      </w:r>
      <w:r>
        <w:fldChar w:fldCharType="end"/>
      </w:r>
    </w:p>
    <w:p w:rsidR="00776678" w:rsidRDefault="0077667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4FA5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4FA5">
        <w:rPr>
          <w:rFonts w:cs="Arial"/>
          <w:b/>
          <w:color w:val="000000"/>
          <w:lang w:eastAsia="en-GB"/>
        </w:rPr>
        <w:t xml:space="preserve">Correction to the </w:t>
      </w:r>
      <w:r w:rsidRPr="00184FA5">
        <w:rPr>
          <w:rFonts w:cs="Arial"/>
          <w:b/>
          <w:bCs/>
          <w:color w:val="000000"/>
          <w:lang w:val="en-US" w:eastAsia="en-GB"/>
        </w:rPr>
        <w:t>function fl_TC_8_1_4_4_4_TestBody</w:t>
      </w:r>
      <w:r>
        <w:tab/>
      </w:r>
      <w:r>
        <w:fldChar w:fldCharType="begin"/>
      </w:r>
      <w:r>
        <w:instrText xml:space="preserve"> PAGEREF _Toc114720504 \h </w:instrText>
      </w:r>
      <w:r>
        <w:fldChar w:fldCharType="separate"/>
      </w:r>
      <w:r>
        <w:t>5</w:t>
      </w:r>
      <w:r>
        <w:fldChar w:fldCharType="end"/>
      </w:r>
    </w:p>
    <w:p w:rsidR="00776678" w:rsidRDefault="007A73E5" w:rsidP="00776678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776678" w:rsidRPr="00994024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Hlk114649573"/>
      <w:bookmarkStart w:id="25" w:name="_Hlk107318485"/>
      <w:r w:rsidR="00776678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776678" w:rsidRDefault="00776678" w:rsidP="0077667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:rsidR="00776678" w:rsidRDefault="00776678" w:rsidP="0077667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776678" w:rsidRDefault="00776678" w:rsidP="0077667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4"/>
    <w:bookmarkEnd w:id="25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6" w:name="_Toc122434488"/>
      <w:bookmarkStart w:id="27" w:name="_Toc295288959"/>
      <w:bookmarkStart w:id="28" w:name="_Toc114720502"/>
      <w:r w:rsidRPr="00854C55">
        <w:rPr>
          <w:b/>
        </w:rPr>
        <w:t>Corrections required</w:t>
      </w:r>
      <w:bookmarkEnd w:id="26"/>
      <w:bookmarkEnd w:id="27"/>
      <w:bookmarkEnd w:id="28"/>
    </w:p>
    <w:p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9" w:name="_Toc114720503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2A3532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0D7645" w:rsidRPr="000D7645">
        <w:rPr>
          <w:rFonts w:cs="Arial"/>
          <w:b/>
          <w:bCs/>
          <w:color w:val="000000"/>
          <w:lang w:val="en-US" w:eastAsia="en-GB"/>
        </w:rPr>
        <w:t>f_TC_8_1_4_4_4_NR5GC</w:t>
      </w:r>
      <w:bookmarkEnd w:id="2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4013ED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E44127" w:rsidRDefault="000D7645" w:rsidP="002B42D8">
            <w:pPr>
              <w:pStyle w:val="CRCoverPage"/>
              <w:spacing w:after="0"/>
              <w:rPr>
                <w:noProof/>
              </w:rPr>
            </w:pPr>
            <w:r w:rsidRPr="00081C9C">
              <w:rPr>
                <w:noProof/>
              </w:rPr>
              <w:t xml:space="preserve">f_TC_8_1_4_4_4_NR5GC </w:t>
            </w:r>
            <w:r>
              <w:rPr>
                <w:noProof/>
              </w:rPr>
              <w:t>()</w:t>
            </w:r>
          </w:p>
        </w:tc>
      </w:tr>
      <w:tr w:rsidR="00880109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109" w:rsidRDefault="00880109" w:rsidP="0088010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109" w:rsidRPr="0037699A" w:rsidRDefault="000D7645" w:rsidP="008801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Based on pic </w:t>
            </w:r>
            <w:r w:rsidRPr="00B33C43">
              <w:rPr>
                <w:noProof/>
              </w:rPr>
              <w:t>pc_condHandoverFailure_r16</w:t>
            </w:r>
            <w:r>
              <w:rPr>
                <w:noProof/>
              </w:rPr>
              <w:t xml:space="preserve"> applicabilty a UE can be in idle mode or in connected mode on NR Cell4 during the postamble state.</w:t>
            </w:r>
          </w:p>
        </w:tc>
      </w:tr>
      <w:tr w:rsidR="00880109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109" w:rsidRDefault="00880109" w:rsidP="0088010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109" w:rsidRPr="001124B3" w:rsidRDefault="000D7645" w:rsidP="00711F23">
            <w:pPr>
              <w:pStyle w:val="CRCoverPage"/>
              <w:spacing w:after="0"/>
              <w:rPr>
                <w:noProof/>
              </w:rPr>
            </w:pPr>
            <w:r>
              <w:t xml:space="preserve">Updated postamble state based on new pic </w:t>
            </w:r>
            <w:r w:rsidR="00D5292B">
              <w:rPr>
                <w:noProof/>
              </w:rPr>
              <w:t>applicabilty</w:t>
            </w:r>
            <w:r>
              <w:t>.</w:t>
            </w:r>
          </w:p>
        </w:tc>
      </w:tr>
      <w:tr w:rsidR="00880109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109" w:rsidRDefault="00880109" w:rsidP="0088010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109" w:rsidRPr="00CC39F9" w:rsidRDefault="000D7645" w:rsidP="00880109">
            <w:pPr>
              <w:spacing w:after="0"/>
              <w:rPr>
                <w:rFonts w:ascii="Arial" w:hAnsi="Arial" w:cs="Arial"/>
                <w:lang w:eastAsia="en-GB"/>
              </w:rPr>
            </w:pPr>
            <w:r w:rsidRPr="00031072">
              <w:rPr>
                <w:rFonts w:ascii="Arial" w:hAnsi="Arial" w:cs="Arial"/>
              </w:rPr>
              <w:t>RRC_Conditional_Handover_NR5GC.ttcn</w:t>
            </w:r>
          </w:p>
        </w:tc>
      </w:tr>
      <w:tr w:rsidR="00880109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109" w:rsidRDefault="00880109" w:rsidP="0088010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109" w:rsidRDefault="00880109" w:rsidP="0088010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function f_TC_8_1_4_4_4_NR5GC() runs on NR5GC_PTC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{ // Conditional handover / legacy Handover / legacy Handover Failure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f_NR5GC_Init(NR_1);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f_NR_CellInfo_InitMaxReferencePower(nr_Cell1, -79, -79); // FR2 FFS //@sic R5-224355 sic@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f_NR_CellInfo_InitMaxReferencePower(nr_Cell2, -79, -79); // FR2 FFS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f_NR_CellInfo_InitMaxReferencePower(nr_Cell4, -79, -79); // FR2 FFS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cells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f_NR_CellConfig_Def(nr_Cell1);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f_NR_CellConfig_Def(nr_Cell2);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f_NR_CellConfig_Def(nr_Cell4);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// Preamble: If pc_IP_Ping is set to TRUE then, the UE is in 5GS state 3N-A on NR Cell 1 according to TS 38.508-1 [4], clause 4.4A.2 Table 4.4A.2-3.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//           Else, the UE is in 5GS state 3N-A and Test Loop Function (On) with UE test loop mode B on NR Cell 1 according to 38.508-1[4], clause 4.4A.2 Table 4.4A.2-3.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 (nr_Cell1, STATE_CONNECTED_3A, PING_Or_TEST_LOOPModeB_ON);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//Set SS/PBCH EPRE levels acc. to row "T0"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 (nr_Cell1, -79, -79);   // Power levels are FFS for FR2 //@sic R5-224355 sic@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 (nr_Cell2, -113, -113); // Power levels are FFS for FR2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 (nr_Cell4, -85, -85);   // Power levels are FFS for FR2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fl_TC_8_1_4_4_4_TestBody();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f_NR_Postamble(nr_Cell4, STATE_IDLE_1A);</w:t>
            </w:r>
          </w:p>
          <w:p w:rsidR="002C2496" w:rsidRPr="00455951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} // End of f_TC_8_1_4_4_4_NR5GC</w:t>
            </w: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function f_TC_8_1_4_4_4_NR5GC() runs on NR5GC_PTC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{ // Conditional handover / legacy Handover / legacy Handover Failure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f_NR5GC_Init(NR_1);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f_NR_CellInfo_InitMaxReferencePower(nr_Cell1, -79, -79); // FR2 FFS //@sic R5-224355 sic@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f_NR_CellInfo_InitMaxReferencePower(nr_Cell2, -79, -79); // FR2 FFS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f_NR_CellInfo_InitMaxReferencePower(nr_Cell4, -79, -79); // FR2 FFS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//Create and configure cells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f_NR_CellConfig_Def(nr_Cell1);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f_NR_CellConfig_Def(nr_Cell2);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f_NR_CellConfig_Def(nr_Cell4);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// Preamble: If pc_IP_Ping is set to TRUE then, the UE is in 5GS state 3N-A on NR Cell 1 according to TS 38.508-1 [4], clause 4.4A.2 Table 4.4A.2-3.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//           Else, the UE is in 5GS state 3N-A and Test Loop Function (On) with UE test loop mode B on NR Cell 1 according to 38.508-1[4], clause 4.4A.2 Table 4.4A.2-3.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 (nr_Cell1, STATE_CONNECTED_3A, PING_Or_TEST_LOOPModeB_ON);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//Set SS/PBCH EPRE levels acc. to row "T0"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 (nr_Cell1, -79, -79);   // Power levels are FFS for FR2 //@sic R5-224355 sic@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 (nr_Cell2, -113, -113); // Power levels are FFS for FR2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 (nr_Cell4, -85, -85);   // Power levels are FFS for FR2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fl_TC_8_1_4_4_4_TestBody();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0D76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if(pc_condHandoverFailure_r16)</w:t>
            </w:r>
            <w:r w:rsidR="007E0CD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r w:rsidR="007E0CDA" w:rsidRPr="007E0CD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WA#WI=1008665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{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f_NR_Postamble(nr_Cell4, STATE_IDLE_1A);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}else{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f_NR_Postamble(nr_Cell4, STATE_CONNECTED_3A);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}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B16724" w:rsidRPr="00D76939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} // End of f_TC_8_1_4_4_4_NR5GC</w:t>
            </w:r>
          </w:p>
        </w:tc>
      </w:tr>
    </w:tbl>
    <w:p w:rsidR="00A04F92" w:rsidRPr="003D65E8" w:rsidRDefault="00A04F92" w:rsidP="00A04F92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30" w:name="_Toc114720504"/>
      <w:r>
        <w:rPr>
          <w:rFonts w:cs="Arial"/>
          <w:b/>
          <w:color w:val="000000"/>
          <w:lang w:eastAsia="en-GB"/>
        </w:rPr>
        <w:lastRenderedPageBreak/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0772CE" w:rsidRPr="004A2FC6">
        <w:rPr>
          <w:rFonts w:cs="Arial"/>
          <w:b/>
          <w:bCs/>
          <w:color w:val="000000"/>
          <w:lang w:val="en-US" w:eastAsia="en-GB"/>
        </w:rPr>
        <w:t>fl_TC_8_1_4_4_</w:t>
      </w:r>
      <w:r w:rsidR="000772CE">
        <w:rPr>
          <w:rFonts w:cs="Arial"/>
          <w:b/>
          <w:bCs/>
          <w:color w:val="000000"/>
          <w:lang w:val="en-US" w:eastAsia="en-GB"/>
        </w:rPr>
        <w:t>4</w:t>
      </w:r>
      <w:r w:rsidR="000772CE" w:rsidRPr="004A2FC6">
        <w:rPr>
          <w:rFonts w:cs="Arial"/>
          <w:b/>
          <w:bCs/>
          <w:color w:val="000000"/>
          <w:lang w:val="en-US" w:eastAsia="en-GB"/>
        </w:rPr>
        <w:t>_TestBody</w:t>
      </w:r>
      <w:bookmarkEnd w:id="3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A04F92" w:rsidTr="008A19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F92" w:rsidRDefault="00A04F92" w:rsidP="008A19C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Template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F92" w:rsidRPr="00E44127" w:rsidRDefault="0049282F" w:rsidP="008A19C7">
            <w:pPr>
              <w:pStyle w:val="CRCoverPage"/>
              <w:spacing w:after="0"/>
              <w:rPr>
                <w:noProof/>
              </w:rPr>
            </w:pPr>
            <w:r w:rsidRPr="004A2FC6">
              <w:rPr>
                <w:noProof/>
              </w:rPr>
              <w:t>fl_TC_8_1_4_4_</w:t>
            </w:r>
            <w:r>
              <w:rPr>
                <w:noProof/>
              </w:rPr>
              <w:t>4</w:t>
            </w:r>
            <w:r w:rsidRPr="004A2FC6">
              <w:rPr>
                <w:noProof/>
              </w:rPr>
              <w:t>_TestBody</w:t>
            </w:r>
            <w:r>
              <w:rPr>
                <w:noProof/>
              </w:rPr>
              <w:t>()</w:t>
            </w:r>
          </w:p>
        </w:tc>
      </w:tr>
      <w:tr w:rsidR="00A04F92" w:rsidRPr="00317C98" w:rsidTr="008A19C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F92" w:rsidRDefault="00A04F92" w:rsidP="008A1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FE" w:rsidRDefault="00B23EFE" w:rsidP="009B6AFE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 w:rsidRPr="00683EEB">
              <w:rPr>
                <w:noProof/>
              </w:rPr>
              <w:t xml:space="preserve">At step 3 MasterKeyUpdate Condition according to table </w:t>
            </w:r>
            <w:r w:rsidRPr="00E91D9C">
              <w:rPr>
                <w:noProof/>
              </w:rPr>
              <w:t>Table 8.1.4.4.4.3.3-9</w:t>
            </w:r>
            <w:r>
              <w:rPr>
                <w:noProof/>
              </w:rPr>
              <w:t xml:space="preserve"> </w:t>
            </w:r>
            <w:r w:rsidRPr="00683EEB">
              <w:rPr>
                <w:noProof/>
              </w:rPr>
              <w:t>TS 38.523-1 with condition RBConfig_KeyChange is missing to enable.</w:t>
            </w:r>
          </w:p>
          <w:p w:rsidR="002B0CFD" w:rsidRPr="00927441" w:rsidRDefault="002B0CFD" w:rsidP="009B6AFE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 w:rsidRPr="00927441">
              <w:rPr>
                <w:noProof/>
              </w:rPr>
              <w:t xml:space="preserve">Rach reception for T304 timer is required </w:t>
            </w:r>
            <w:r>
              <w:rPr>
                <w:noProof/>
              </w:rPr>
              <w:t>on NR Cell 1</w:t>
            </w:r>
            <w:r w:rsidRPr="00927441">
              <w:rPr>
                <w:noProof/>
              </w:rPr>
              <w:t>as per Step</w:t>
            </w:r>
            <w:r>
              <w:rPr>
                <w:noProof/>
              </w:rPr>
              <w:t>7</w:t>
            </w:r>
            <w:r w:rsidRPr="00927441">
              <w:rPr>
                <w:noProof/>
              </w:rPr>
              <w:t xml:space="preserve"> </w:t>
            </w:r>
            <w:r>
              <w:rPr>
                <w:noProof/>
              </w:rPr>
              <w:t>along with Rach indication enabling and disabling.</w:t>
            </w:r>
          </w:p>
          <w:p w:rsidR="009B6AFE" w:rsidRDefault="009B6AFE" w:rsidP="009B6AFE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After Step 13A when </w:t>
            </w:r>
            <w:r w:rsidRPr="00E91D9C">
              <w:rPr>
                <w:noProof/>
              </w:rPr>
              <w:t>Srxlev</w:t>
            </w:r>
            <w:r w:rsidRPr="00683EEB">
              <w:rPr>
                <w:noProof/>
              </w:rPr>
              <w:t xml:space="preserve"> NR</w:t>
            </w:r>
            <w:r w:rsidRPr="00E91D9C">
              <w:rPr>
                <w:noProof/>
              </w:rPr>
              <w:t xml:space="preserve"> </w:t>
            </w:r>
            <w:r w:rsidRPr="00683EEB">
              <w:rPr>
                <w:noProof/>
              </w:rPr>
              <w:t>Cell</w:t>
            </w:r>
            <w:r w:rsidRPr="00E91D9C">
              <w:rPr>
                <w:noProof/>
              </w:rPr>
              <w:t xml:space="preserve"> &lt; 0</w:t>
            </w:r>
            <w:r>
              <w:rPr>
                <w:noProof/>
              </w:rPr>
              <w:t xml:space="preserve"> the UE is in idle state. However, the local end is not updated correspondingly. In order to perform a mobility Registration on NR Cell 4, it is proposed to release and reconfigure the NR Cell 4.</w:t>
            </w:r>
          </w:p>
          <w:p w:rsidR="00317C98" w:rsidRDefault="00317C98" w:rsidP="009B6AFE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 w:rsidRPr="00317C98">
              <w:rPr>
                <w:noProof/>
              </w:rPr>
              <w:t>Variable</w:t>
            </w:r>
            <w:r>
              <w:rPr>
                <w:noProof/>
              </w:rPr>
              <w:t>s</w:t>
            </w:r>
            <w:r w:rsidRPr="00317C98">
              <w:rPr>
                <w:noProof/>
              </w:rPr>
              <w:t xml:space="preserve"> v_T304Min and t_T304Min are not needed due to change 2 above.</w:t>
            </w:r>
          </w:p>
          <w:p w:rsidR="00317C98" w:rsidRPr="00317C98" w:rsidRDefault="00317C98" w:rsidP="009B6AFE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Power level changes comments are not pointing to right  row in </w:t>
            </w:r>
            <w:r w:rsidRPr="006F06C2">
              <w:t>Table 8.1.4.4.4.3.2-1</w:t>
            </w:r>
            <w:r>
              <w:t>.</w:t>
            </w:r>
          </w:p>
          <w:p w:rsidR="00A04F92" w:rsidRPr="00317C98" w:rsidRDefault="00A04F92" w:rsidP="009B6AFE">
            <w:pPr>
              <w:pStyle w:val="CRCoverPage"/>
              <w:spacing w:after="0"/>
              <w:ind w:left="1080"/>
              <w:rPr>
                <w:noProof/>
              </w:rPr>
            </w:pPr>
          </w:p>
        </w:tc>
      </w:tr>
      <w:tr w:rsidR="00A04F92" w:rsidTr="008A19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F92" w:rsidRDefault="00A04F92" w:rsidP="008A1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FE" w:rsidRDefault="00B23EFE" w:rsidP="00317C98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 w:rsidRPr="00683EEB">
              <w:rPr>
                <w:noProof/>
              </w:rPr>
              <w:t>At Step 3 added masterKeyUpdate template while calling f_NR5GC_508RRC_IntraNR_HO_InterCell function.</w:t>
            </w:r>
          </w:p>
          <w:p w:rsidR="009B6AFE" w:rsidRPr="00927441" w:rsidRDefault="009B6AFE" w:rsidP="00317C98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 w:rsidRPr="00927441">
              <w:rPr>
                <w:noProof/>
              </w:rPr>
              <w:t>T304 timer requirement for Step</w:t>
            </w:r>
            <w:r>
              <w:rPr>
                <w:noProof/>
              </w:rPr>
              <w:t>7</w:t>
            </w:r>
            <w:r w:rsidRPr="00927441">
              <w:rPr>
                <w:noProof/>
              </w:rPr>
              <w:t xml:space="preserve"> </w:t>
            </w:r>
            <w:r>
              <w:rPr>
                <w:noProof/>
              </w:rPr>
              <w:t xml:space="preserve">Rach indication </w:t>
            </w:r>
            <w:r w:rsidRPr="00927441">
              <w:rPr>
                <w:noProof/>
              </w:rPr>
              <w:t xml:space="preserve">implemented and handled via </w:t>
            </w:r>
            <w:r w:rsidR="00354B80" w:rsidRPr="00354B80">
              <w:rPr>
                <w:noProof/>
              </w:rPr>
              <w:t>fl_NR_SysIND_Rach</w:t>
            </w:r>
            <w:r w:rsidR="00354B80">
              <w:rPr>
                <w:noProof/>
              </w:rPr>
              <w:t xml:space="preserve"> function.</w:t>
            </w:r>
          </w:p>
          <w:p w:rsidR="00A04F92" w:rsidRDefault="009B6AFE" w:rsidP="00317C98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Called function </w:t>
            </w:r>
            <w:r w:rsidRPr="0003635D">
              <w:rPr>
                <w:noProof/>
              </w:rPr>
              <w:t>f_NR_RRCRelease_Local</w:t>
            </w:r>
            <w:r>
              <w:rPr>
                <w:noProof/>
              </w:rPr>
              <w:t xml:space="preserve"> for NR Cell4.</w:t>
            </w:r>
          </w:p>
          <w:p w:rsidR="00317C98" w:rsidRPr="00317C98" w:rsidRDefault="00317C98" w:rsidP="00317C98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Deleted </w:t>
            </w:r>
            <w:r w:rsidRPr="00317C98">
              <w:rPr>
                <w:noProof/>
              </w:rPr>
              <w:t xml:space="preserve"> </w:t>
            </w:r>
            <w:r>
              <w:rPr>
                <w:noProof/>
              </w:rPr>
              <w:t>v</w:t>
            </w:r>
            <w:r w:rsidRPr="00317C98">
              <w:rPr>
                <w:noProof/>
              </w:rPr>
              <w:t>ariable</w:t>
            </w:r>
            <w:r>
              <w:rPr>
                <w:noProof/>
              </w:rPr>
              <w:t>s</w:t>
            </w:r>
            <w:r w:rsidRPr="00317C98">
              <w:rPr>
                <w:noProof/>
              </w:rPr>
              <w:t xml:space="preserve"> v_T304Min and t_T304Min</w:t>
            </w:r>
            <w:r>
              <w:rPr>
                <w:noProof/>
              </w:rPr>
              <w:t>.</w:t>
            </w:r>
          </w:p>
          <w:p w:rsidR="00317C98" w:rsidRPr="001124B3" w:rsidRDefault="00317C98" w:rsidP="00317C98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row numbering in comments.</w:t>
            </w:r>
          </w:p>
        </w:tc>
      </w:tr>
      <w:tr w:rsidR="00A04F92" w:rsidTr="008A19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F92" w:rsidRDefault="00A04F92" w:rsidP="008A1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F92" w:rsidRPr="00CC39F9" w:rsidRDefault="00762B0F" w:rsidP="008A19C7">
            <w:pPr>
              <w:spacing w:after="0"/>
              <w:rPr>
                <w:rFonts w:ascii="Arial" w:hAnsi="Arial" w:cs="Arial"/>
                <w:lang w:eastAsia="en-GB"/>
              </w:rPr>
            </w:pPr>
            <w:r w:rsidRPr="00031072">
              <w:rPr>
                <w:rFonts w:ascii="Arial" w:hAnsi="Arial" w:cs="Arial"/>
              </w:rPr>
              <w:t>RRC_Conditional_Handover_NR5GC.ttcn</w:t>
            </w:r>
          </w:p>
        </w:tc>
      </w:tr>
      <w:tr w:rsidR="00A04F92" w:rsidTr="008A19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F92" w:rsidRDefault="00A04F92" w:rsidP="008A19C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92" w:rsidRDefault="00A04F92" w:rsidP="008A19C7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A04F92" w:rsidRDefault="00A04F92" w:rsidP="00A04F92">
      <w:pPr>
        <w:spacing w:after="0"/>
        <w:rPr>
          <w:rFonts w:ascii="Arial" w:hAnsi="Arial"/>
          <w:b/>
          <w:lang w:eastAsia="en-GB"/>
        </w:rPr>
      </w:pPr>
    </w:p>
    <w:p w:rsidR="00A04F92" w:rsidRDefault="00A04F92" w:rsidP="00A04F92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A04F92" w:rsidRDefault="00A04F92" w:rsidP="00A04F9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A04F92" w:rsidRPr="00CD057D" w:rsidTr="008A19C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E5" w:rsidRPr="008653E5" w:rsidRDefault="00A04F92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8653E5" w:rsidRPr="008653E5">
              <w:rPr>
                <w:rFonts w:ascii="Courier New" w:hAnsi="Courier New" w:cs="Courier New"/>
                <w:color w:val="000000"/>
                <w:lang w:eastAsia="de-DE"/>
              </w:rPr>
              <w:t>function fl_TC_8_1_4_4_4_TestBody() runs on NR5GC_PTC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NR_CellPowerList_Type v_CellPowerList_AtT1;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NR_CellPowerList_Type v_CellPowerList_AtT2;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NR_CellPowerList_Type v_CellPowerList_AtT3;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NR_CellPowerList_Type v_CellPowerList_AtT4;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var NR_AbsoluteCellPower_Type v_CellPower_Serving_FR1;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var NR_AbsoluteCellPower_Type v_CellPower_EntryCondition_FR1;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var NR_AbsoluteCellPower_Type v_CellPower_Leaving_FR1;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var RSRP_Range v_Rsrp;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MeasConfig v_MeasConfig;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ConditionalReconfiguration_r16 v_ConditionalReconfiguration_r16_Step;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ConditionalReconfiguration_r16 v_ConditionalReconfiguration_r16_Step_10;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NR_DRBInfoList_Type v_DRBInfoList := f_NR5GC_MobileInfo_GetDRBInfoList();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var PDUSessionInfoList_Type v_PDUSessionInfoList := f_NR5GC_MobileInfo_GetSessionInfoList();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v_DRBId := f_NR_GetDefaultDRB_ForFirstPDUSession();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DL_DCCH_Message v_RRCReconfigurationHO;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74A6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 float v_T304Min := f_NR_SetTimerToleranceMin(nr_Cell1, rrcTimer, 1.0); //T304 is ms1000 according to 38.508-1 Table 4.6.3-19.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r w:rsidRPr="008653E5">
              <w:rPr>
                <w:rFonts w:ascii="Courier New" w:hAnsi="Courier New" w:cs="Courier New"/>
                <w:color w:val="000000"/>
                <w:lang w:val="de-DE" w:eastAsia="de-DE"/>
              </w:rPr>
              <w:t>timer t_Watchdog := 10.0;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274A66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timer t_T304Min;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//Power levels of NR cell 1, NR cell 2 and NR cell 4 FR1 acc. Table 8.1.4.4.1.3.2-1, Table 8.1.4.4.1.3.2-2 FFS //@sic R5-223358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/*         |   Cell 1   |  Cell 2  |  Cell 4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* -----------------------------------------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*   T0    |    -79     |   -113   |   -85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8653E5">
              <w:rPr>
                <w:rFonts w:ascii="Courier New" w:hAnsi="Courier New" w:cs="Courier New"/>
                <w:color w:val="000000"/>
                <w:lang w:val="de-DE" w:eastAsia="de-DE"/>
              </w:rPr>
              <w:t>* -----------------------------------------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*   T1    |    -85     |   -113   |   -79  //@sic R5-224355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* -----------------------------------------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*   T2    |    -85     |   -79    |   -113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* -----------------------------------------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*   T3    |    -113    |   -113   |   -113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</w:t>
            </w: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* -----------------------------------------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*   T4    |    -113    |   -113   |   -79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v_CellPower_Serving_FR1 := -85;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v_CellPower_Leaving_FR1 := -113;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v_CellPower_EntryCondition_FR1 := -79;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v_CellPowerList_AtT1 := {cs_NR_CellPower(nr_Cell1, v_CellPower_Serving_FR1, tsc_NR_NonSuitableOffCellSSS_EPRE),  // FR2 is FFS //@sic R5-224355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cs_NR_CellPower(nr_Cell2, v_CellPower_Leaving_FR1, tsc_NR_NonSuitableOffCellSSS_EPRE), // FR2 is FFS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cs_NR_CellPower(nr_Cell4, v_CellPower_EntryCondition_FR1, tsc_NR_NonSuitableOffCellSSS_EPRE)}; // FR2 is FFS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v_CellPowerList_AtT2 := {cs_NR_CellPower(nr_Cell1, v_CellPower_Serving_FR1, tsc_NR_NonSuitableOffCellSSS_EPRE),  // FR2 is FFS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cs_NR_CellPower(nr_Cell2, v_CellPower_EntryCondition_FR1, tsc_NR_NonSuitableOffCellSSS_EPRE), // FR2 is FFS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cs_NR_CellPower(nr_Cell4, v_CellPower_Leaving_FR1, tsc_NR_NonSuitableOffCellSSS_EPRE)}; // FR2 is FFS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v_CellPowerList_AtT3 := {cs_NR_CellPower(nr_Cell1, v_CellPower_Leaving_FR1, tsc_NR_NonSuitableOffCellSSS_EPRE),  // FR2 is FFS //@sic R5-223358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cs_NR_CellPower(nr_Cell2, v_CellPower_Leaving_FR1, tsc_NR_NonSuitableOffCellSSS_EPRE),  // FR2 is FFS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cs_NR_CellPower(nr_Cell4, v_CellPower_Leaving_FR1, tsc_NR_NonSuitableOffCellSSS_EPRE)}; // FR2 is FFS //@sic R5-223358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v_CellPowerList_AtT4 := {cs_NR_CellPower(nr_Cell1, v_CellPower_Leaving_FR1, tsc_NR_NonSuitableOffCellSSS_EPRE),  // FR2 is FFS //@sic R5-223358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cs_NR_CellPower(nr_Cell2, v_CellPower_Leaving_FR1, tsc_NR_NonSuitableOffCellSSS_EPRE),  // FR2 is FFS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cs_NR_CellPower(nr_Cell4, v_CellPower_EntryCondition_FR1, tsc_NR_NonSuitableOffCellSSS_EPRE)}; // FR2 is FFS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if(f_NR_CellInfo_GetIsFR1(nr_Cell1)){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v_Rsrp := 2;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else{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v_Rsrp := 2;          //FFS dummy value FR2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 Reconfigure nr_Cell2 to no respond to any RA Preamble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 Table 8.1.4.4.4.3.2-4: The UE attempts to perform the inter frequency handover using MAC Random Access Preamble on NR Cell 1. SS does not respond.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f_NR_SS_RachProcedureConfig(nr_Cell1, cs_NR_RachProcedureConfig_NoResponse);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1-2" siclog@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RRCReconfiguration message including MeasConfig and ConditionalReconfiguration to set NR Cell 2 as the target candidate cell.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RRCReconfigurationComplete message in NR cell 1.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v_MeasConfig := f_NR_GenerateMeasurementConfigNR( {cs_MeasObjectId1(nr_Cell1)},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{cs_NR_ReportConfigCondTrigger(tsc_NR_IdReportConfigId1, v_Rsrp)},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{cs_NR_MeasId_Config_id1_obj1_conf1}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v_ConditionalReconfiguration_r16_Step := cs_ConditionalReconfiguration_r16( -,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cs_CondReconfigToAddModList_r16_1EntryCR_1EntryMI(1,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           tsc_NR_MeasId1,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           f_NR_GenerateCondRRCReconfig_r16_Octetstring(nr_Cell2)));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SRB.send(cas_NR_SRB1_RrcPdu_REQ( nr_Cell1,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cs_TimingInfo_Now,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cs_38508_RRCReconfiguration_CHO(-,v_MeasConfig, v_ConditionalReconfiguration_r16_Step)));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SRB.receive(car_NR_SRB1_RrcPdu_IND(nr_Cell1, cr_38508_RRCReconfigurationComplete));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2A" siclog@ //@sic R5-224355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//SS adjusts the cell-specific reference signal level according to row "T1".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f_NR_SetCellPowerList(v_CellPowerList_AtT1);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3-4" siclog@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RRCReconfiguration message including a reconfigurationWithSync for handover to NR Cell 4.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UE transmit the RRCReconfigurationComplete message in NR Cell 4 within 10s?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f_NR5GC_508RRC_IntraNR_HO_InterCell(nr_Cell1,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nr_Cell4,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-,</w:t>
            </w:r>
          </w:p>
          <w:p w:rsidR="008653E5" w:rsidRPr="00274A66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</w:t>
            </w:r>
            <w:r w:rsidRPr="00274A6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- // RBConfig_KeyChange := true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4A6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4");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4A" siclog@ //@sic R5-222042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test result of generic test procedure in TS 38.508-1 Table 4.9.1-1 indicate that the UE is capable of exchanging IP data on NR Cell 4?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f_NR5GC_CheckDataPath(nr_Cell4,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f_NR5GC_GetPdnIndex(v_PDUSessionInfoList[0]),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dedicatedBearer,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v_DRBId,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"Step 4A");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//- EXCEPTION: Steps 5-15 describe behaviour that depends on UE configuration; the "lower case letter" identifies a step sequence that takes place if pc_condHandoverFailure_r16 is configured //@sic R5-222042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if(pc_condHandoverFailure_r16){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5-6" siclog@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RRCReconfiguration message including MeasConfig and ConditionalReconfiguration to set NR Cell 2 as the target candidate cell.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RRCReconfigurationComplete message in NR Cell 4.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f_NR5GC_CHO_RRCReconfiguration_SSConfig( nr_Cell4,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nr_Cell2,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v_DRBInfoList,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-,-,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cs_38508_RRCReconfiguration_CHO(-,v_MeasConfig, v_ConditionalReconfiguration_r16_Step)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7" siclog@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RRCReconfiguration message including a reconfigurationWithSync for handover to NR Cell 1.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v_RRCReconfigurationHO := f_NR5GC_RRCReconfiguration_IntraNR_HO(nr_Cell1);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SRB.send(cas_NR_SRB1_RrcPdu_REQ(nr_Cell4, cs_TimingInfo_Now, v_RRCReconfigurationHO));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r w:rsidRPr="00274A66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t_T304Min.start(v_T304Min);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//EXCEPTION: In parallel to the events described in step 10 the steps specified in Table 8.1.4.4.4.3.2-4 should take place.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74A6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//Nothing to do nr_Cell1 already configured to not respond to any RA Preamble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8" siclog@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//SS adjusts the cell-specific reference signal level according to row "</w:t>
            </w:r>
            <w:r w:rsidRPr="00274A6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T1</w:t>
            </w: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".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f_NR_SetCellPowerList(v_CellPowerList_AtT2); //@sic R5-224355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9" siclog@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UE transmit the RRCReconfigurationComplete message in NR Cell 2 within 10s?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t_Watchdog.start;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f_NR5GC_CHO_RRCReconfigurationComplete( nr_Cell4,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nr_Cell2,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-);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t_Watchdog.stop;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9");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9A" siclog@ //@sic R5-222042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test result of generic test procedure in TS 38.508-1 Table 4.9.1-1 indicate that the UE is capable of exchanging IP data on DRB1 and NR Cell 2?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f_NR5GC_CheckDataPath(nr_Cell2,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f_NR5GC_GetPdnIndex(v_PDUSessionInfoList[0]),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dedicatedBearer,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v_DRBId,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"Step 9A");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10-11" siclog@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RRCReconfiguration message including MeasConfig and ConditionalReconfiguration to set NR Cell 4 as the target candidate cell.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RRCReconfigurationComplete message in NR Cell 2.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v_ConditionalReconfiguration_r16_Step_10 := cs_ConditionalReconfiguration_r16( -,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cs_CondReconfigToAddModList_r16_1EntryCR_1EntryMI(1,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             tsc_NR_MeasId1,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             f_NR_GenerateCondRRCReconfig_r16_Octetstring(nr_Cell4)));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SRB.send(cas_NR_SRB1_RrcPdu_REQ( nr_Cell2,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cs_TimingInfo_Now,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cs_38508_RRCReconfiguration_CHO(-,v_MeasConfig, v_ConditionalReconfiguration_r16_Step_10)));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SRB.receive(car_NR_SRB1_RrcPdu_IND(nr_Cell2, cr_38508_RRCReconfigurationComplete));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12" siclog@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RRCReconfiguration message including a reconfigurationWithSync for handover to NR Cell 1.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v_RRCReconfigurationHO := f_NR5GC_RRCReconfiguration_IntraNR_HO(nr_Cell1);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SRB.send(cas_NR_SRB1_RrcPdu_REQ(nr_Cell2, cs_TimingInfo_Now, v_RRCReconfigurationHO));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12A" siclog@ //@sic R5-223358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//SS adjusts the cell-specific reference signal level according to row "T</w:t>
            </w:r>
            <w:r w:rsidRPr="0065034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</w:t>
            </w: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".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f_NR_SetCellPowerList(v_CellPowerList_AtT3); //@sic R5-224355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//EXCEPTION: In parallel to the events described in step 16 the steps specified in Table 8.1.4.4.4.3.2-4 should take place.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f_NR_SS_SystemIndCtrlConfig(nr_Cell1, cds_NR_SystemIndCtrl_RachPreamble(enable)); // @sic R5-223358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if (not fl_NR_SysIND_Rach(nr_Cell1)){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f_NR_SetVerdictFailOrInconc(__FILE__, __LINE__, "UE did not send PRACH preamble");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f_NR_SS_SystemIndCtrlConfig(nr_Cell1, cds_NR_SystemIndCtrl_RachPreamble(disable));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13" siclog@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//SS wait 5s to make sure that the UE is in idle state. (Note 1)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//Note 1: The wait time is selected to cover T304 (1000ms) + T311 (1000ms) to ensure that UE goes to RRC_IDLE.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f_Delay(5.0); // @sic R5-223358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14" siclog@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//SS adjusts the cell-specific reference signal level according to row "T</w:t>
            </w:r>
            <w:r w:rsidRPr="0065034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3</w:t>
            </w: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".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f_NR_SetCellPowerList(v_CellPowerList_AtT4); // @sic R5-223358 R5-224355 sic@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15" siclog@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//Check: Is the generic mobility registration updating procedure described in TS 38.508-1 [4] Table 4.9.5.2.2-1 performed on NR Cell 4? // @sic R5-223358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f_NR5GC_MobilityRegistration(nr_Cell4,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-,-,-,-,-);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} // End of EXCEPTION before step 5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} // End of f_TC_8_1_4_4_4_NR5GC</w:t>
            </w:r>
          </w:p>
          <w:p w:rsidR="00762B0F" w:rsidRPr="00455951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  <w:p w:rsidR="00A04F92" w:rsidRPr="00455951" w:rsidRDefault="00A04F92" w:rsidP="008A19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:rsidR="00A04F92" w:rsidRPr="00CD057D" w:rsidRDefault="00A04F92" w:rsidP="00A04F92">
      <w:pPr>
        <w:spacing w:after="0"/>
        <w:rPr>
          <w:rFonts w:ascii="Arial" w:hAnsi="Arial"/>
          <w:b/>
          <w:color w:val="000000"/>
          <w:lang w:eastAsia="en-GB"/>
        </w:rPr>
      </w:pPr>
    </w:p>
    <w:p w:rsidR="00A04F92" w:rsidRPr="00CD057D" w:rsidRDefault="00A04F92" w:rsidP="00A04F92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lastRenderedPageBreak/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A04F92" w:rsidRPr="00CD057D" w:rsidTr="008A19C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0F" w:rsidRPr="00D76939" w:rsidRDefault="00A04F92" w:rsidP="00762B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function fl_TC_8_1_4_4_4_TestBody() runs on NR5GC_PTC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NR_CellPowerList_Type v_CellPowerList_AtT1;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NR_CellPowerList_Type v_CellPowerList_AtT2;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NR_CellPowerList_Type v_CellPowerList_AtT3;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NR_CellPowerList_Type v_CellPowerList_AtT4;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var NR_AbsoluteCellPower_Type v_CellPower_Serving_FR1;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var NR_AbsoluteCellPower_Type v_CellPower_EntryCondition_FR1;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var NR_AbsoluteCellPower_Type v_CellPower_Leaving_FR1;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var RSRP_Range v_Rsrp;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MeasConfig v_MeasConfig;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ConditionalReconfiguration_r16 v_ConditionalReconfiguration_r16_Step;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ConditionalReconfiguration_r16 v_ConditionalReconfiguration_r16_Step_10;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NR_DRBInfoList_Type v_DRBInfoList := f_NR5GC_MobileInfo_GetDRBInfoList();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var PDUSessionInfoList_Type v_PDUSessionInfoList := f_NR5GC_MobileInfo_GetSessionInfoList();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v_DRBId := f_NR_GetDefaultDRB_ForFirstPDUSession();</w:t>
            </w:r>
          </w:p>
          <w:p w:rsid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DL_DCCH_Message v_RRCReconfigurationHO;</w:t>
            </w:r>
          </w:p>
          <w:p w:rsidR="00495D90" w:rsidRPr="008653E5" w:rsidRDefault="00495D90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95D9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Removed, not needed</w:t>
            </w:r>
          </w:p>
          <w:p w:rsidR="008653E5" w:rsidRPr="00495D90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95D9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//var float v_T304Min := f_NR_SetTimerToleranceMin(nr_Cell1, rrcTimer, 1.0); //T304 is ms1000 according to 38.508-1 Table 4.6.3-19.</w:t>
            </w:r>
          </w:p>
          <w:p w:rsidR="008653E5" w:rsidRPr="00495D90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</w:pPr>
            <w:r w:rsidRPr="00495D9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r w:rsidRPr="00495D90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timer t_Watchdog := 10.0;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495D90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    //timer t_T304Min;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//Power levels of NR cell 1, NR cell 2 and NR cell 4 FR1 acc. Table 8.1.4.4.1.3.2-1, Table 8.1.4.4.1.3.2-2 FFS //@sic R5-223358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/*         |   Cell 1   |  Cell 2  |  Cell 4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* -----------------------------------------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*   T0    |    -79     |   -113   |   -85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8653E5">
              <w:rPr>
                <w:rFonts w:ascii="Courier New" w:hAnsi="Courier New" w:cs="Courier New"/>
                <w:color w:val="000000"/>
                <w:lang w:val="de-DE" w:eastAsia="de-DE"/>
              </w:rPr>
              <w:t>* -----------------------------------------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*   T1    |    -85     |   -113   |   -79  //@sic R5-224355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* -----------------------------------------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*   T2    |    -85     |   -79    |   -113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* -----------------------------------------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*   T3    |    -113    |   -113   |   -113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</w:t>
            </w: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* -----------------------------------------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*   T4    |    -113    |   -113   |   -79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v_CellPower_Serving_FR1 := -85;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v_CellPower_Leaving_FR1 := -113;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v_CellPower_EntryCondition_FR1 := -79;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v_CellPowerList_AtT1 := {cs_NR_CellPower(nr_Cell1, v_CellPower_Serving_FR1, tsc_NR_NonSuitableOffCellSSS_EPRE),  // FR2 is FFS //@sic R5-224355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cs_NR_CellPower(nr_Cell2, v_CellPower_Leaving_FR1, tsc_NR_NonSuitableOffCellSSS_EPRE), // FR2 is FFS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cs_NR_CellPower(nr_Cell4, v_CellPower_EntryCondition_FR1, tsc_NR_NonSuitableOffCellSSS_EPRE)}; // FR2 is FFS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v_CellPowerList_AtT2 := {cs_NR_CellPower(nr_Cell1, v_CellPower_Serving_FR1, tsc_NR_NonSuitableOffCellSSS_EPRE),  // FR2 is FFS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cs_NR_CellPower(nr_Cell2, v_CellPower_EntryCondition_FR1, tsc_NR_NonSuitableOffCellSSS_EPRE), // FR2 is FFS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cs_NR_CellPower(nr_Cell4, v_CellPower_Leaving_FR1, tsc_NR_NonSuitableOffCellSSS_EPRE)}; // FR2 is FFS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v_CellPowerList_AtT3 := {cs_NR_CellPower(nr_Cell1, v_CellPower_Leaving_FR1, tsc_NR_NonSuitableOffCellSSS_EPRE),  // FR2 is FFS //@sic R5-223358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cs_NR_CellPower(nr_Cell2, v_CellPower_Leaving_FR1, tsc_NR_NonSuitableOffCellSSS_EPRE),  // FR2 is FFS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cs_NR_CellPower(nr_Cell4, v_CellPower_Leaving_FR1, tsc_NR_NonSuitableOffCellSSS_EPRE)}; // FR2 is FFS //@sic R5-223358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v_CellPowerList_AtT4 := {cs_NR_CellPower(nr_Cell1, v_CellPower_Leaving_FR1, tsc_NR_NonSuitableOffCellSSS_EPRE),  // FR2 is FFS //@sic R5-223358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cs_NR_CellPower(nr_Cell2, v_CellPower_Leaving_FR1, tsc_NR_NonSuitableOffCellSSS_EPRE),  // FR2 is FFS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cs_NR_CellPower(nr_Cell4, v_CellPower_EntryCondition_FR1, tsc_NR_NonSuitableOffCellSSS_EPRE)}; // FR2 is FFS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if(f_NR_CellInfo_GetIsFR1(nr_Cell1)){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v_Rsrp := 2;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else{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v_Rsrp := 2;          //FFS dummy value FR2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 Reconfigure nr_Cell2 to no respond to any RA Preamble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 Table 8.1.4.4.4.3.2-4: The UE attempts to perform the inter frequency handover using MAC Random Access Preamble on NR Cell 1. SS does not respond.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f_NR_SS_RachProcedureConfig(nr_Cell1, cs_NR_RachProcedureConfig_NoResponse);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1-2" siclog@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RRCReconfiguration message including MeasConfig and ConditionalReconfiguration to set NR Cell 2 as the target candidate cell.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//The UE transmits an RRCReconfigurationComplete message in NR cell 1.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v_MeasConfig := f_NR_GenerateMeasurementConfigNR( {cs_MeasObjectId1(nr_Cell1)},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{cs_NR_ReportConfigCondTrigger(tsc_NR_IdReportConfigId1, v_Rsrp)},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{cs_NR_MeasId_Config_id1_obj1_conf1}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v_ConditionalReconfiguration_r16_Step := cs_ConditionalReconfiguration_r16( -,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cs_CondReconfigToAddModList_r16_1EntryCR_1EntryMI(1,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           tsc_NR_MeasId1,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           f_NR_GenerateCondRRCReconfig_r16_Octetstring(nr_Cell2)));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SRB.send(cas_NR_SRB1_RrcPdu_REQ( nr_Cell1,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cs_TimingInfo_Now,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cs_38508_RRCReconfiguration_CHO(-,v_MeasConfig, v_ConditionalReconfiguration_r16_Step)));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SRB.receive(car_NR_SRB1_RrcPdu_IND(nr_Cell1, cr_38508_RRCReconfigurationComplete));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2A" siclog@ //@sic R5-224355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//SS adjusts the cell-specific reference signal level according to row "T1".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f_NR_SetCellPowerList(v_CellPowerList_AtT1);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3-4" siclog@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RRCReconfiguration message including a reconfigurationWithSync for handover to NR Cell 4.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UE transmit the RRCReconfigurationComplete message in NR Cell 4 within 10s?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f_NR5GC_508RRC_IntraNR_HO_InterCell(nr_Cell1,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nr_Cell4,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-,</w:t>
            </w:r>
          </w:p>
          <w:p w:rsidR="008653E5" w:rsidRPr="008F3A5B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</w:t>
            </w:r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-, // RBConfig_KeyChange := true</w:t>
            </w:r>
          </w:p>
          <w:p w:rsidR="008653E5" w:rsidRPr="008F3A5B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-,</w:t>
            </w:r>
          </w:p>
          <w:p w:rsidR="008653E5" w:rsidRPr="008F3A5B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-,</w:t>
            </w:r>
          </w:p>
          <w:p w:rsidR="008653E5" w:rsidRPr="008F3A5B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-,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cs_MasterKeyUpdate(false, tsc_NR_38508_NextHopChainingCount) </w:t>
            </w:r>
            <w:r w:rsidR="001153E9" w:rsidRPr="001153E9">
              <w:rPr>
                <w:rFonts w:ascii="Courier New" w:hAnsi="Courier New" w:cs="Courier New"/>
                <w:color w:val="000000"/>
                <w:lang w:eastAsia="de-DE"/>
              </w:rPr>
              <w:t xml:space="preserve">// </w:t>
            </w:r>
            <w:r w:rsidR="001153E9" w:rsidRPr="001153E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WA#WI=1008665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4");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4A" siclog@ //@sic R5-222042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test result of generic test procedure in TS 38.508-1 Table 4.9.1-1 indicate that the UE is capable of exchanging IP data on NR Cell 4?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f_NR5GC_CheckDataPath(nr_Cell4,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f_NR5GC_GetPdnIndex(v_PDUSessionInfoList[0]),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dedicatedBearer,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v_DRBId,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"Step 4A");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//- EXCEPTION: Steps 5-15 describe behaviour that depends on UE configuration; the "lower case letter" identifies a step sequence that takes place if pc_condHandoverFailure_r16 is configured //@sic R5-222042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if(pc_condHandoverFailure_r16){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5-6" siclog@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RRCReconfiguration message including MeasConfig and ConditionalReconfiguration to set NR Cell 2 as the target candidate cell.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RRCReconfigurationComplete message in NR Cell 4.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f_NR5GC_CHO_RRCReconfiguration_SSConfig( nr_Cell4,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nr_Cell2,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v_DRBInfoList,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-,-,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cs_38508_RRCReconfiguration_CHO(-,v_MeasConfig, v_ConditionalReconfiguration_r16_Step)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7" siclog@</w:t>
            </w:r>
          </w:p>
          <w:p w:rsidR="008653E5" w:rsidRPr="008F3A5B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Enable PRACH reception indication for NR Cell1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f_NR_SS_SystemIndCtrlConfig(nr_Cell1, cds_NR_SystemIndCtrl_RachPreamble(enable));</w:t>
            </w:r>
            <w:r w:rsidR="001153E9">
              <w:t xml:space="preserve"> </w:t>
            </w:r>
            <w:r w:rsidR="001153E9" w:rsidRPr="001153E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WA#WI=1008665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RRCReconfiguration message including a reconfigurationWithSync for handover to NR Cell 1.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v_RRCReconfigurationHO := f_NR5GC_RRCReconfiguration_IntraNR_HO(nr_Cell1);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SRB.send(cas_NR_SRB1_RrcPdu_REQ(nr_Cell4, cs_TimingInfo_Now, v_RRCReconfigurationHO));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F3A5B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//t_T304Min.start(v_T304Min);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</w:p>
          <w:p w:rsidR="008653E5" w:rsidRPr="008F3A5B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//EXCEPTION: In parallel to the events described in step 10 the steps specified in Table 8.1.4.4.4.3.2-4 should take place.</w:t>
            </w:r>
          </w:p>
          <w:p w:rsidR="008653E5" w:rsidRPr="008F3A5B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//- EXCEPTION: The steps below are repeated for the duration of T304. </w:t>
            </w:r>
            <w:r w:rsidR="001153E9" w:rsidRPr="001153E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WA#WI=1008665</w:t>
            </w:r>
          </w:p>
          <w:p w:rsidR="008653E5" w:rsidRPr="008F3A5B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if (not fl_NR_SysIND_Rach(nr_Cell1)){</w:t>
            </w:r>
          </w:p>
          <w:p w:rsidR="008653E5" w:rsidRPr="008F3A5B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f_NR_SetVerdictFailOrInconc(__FILE__, __LINE__, "UE did not send PRACH preamble on NR Cell1");</w:t>
            </w:r>
          </w:p>
          <w:p w:rsidR="008653E5" w:rsidRPr="008F3A5B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}</w:t>
            </w:r>
          </w:p>
          <w:p w:rsidR="008653E5" w:rsidRPr="008F3A5B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</w:p>
          <w:p w:rsidR="008653E5" w:rsidRPr="008F3A5B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f_NR_SS_SystemIndCtrlConfig(nr_Cell1, cds_NR_SystemIndCtrl_RachPreamble(disable));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8" siclog@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//SS adjusts the cell-specific reference signal level according to row "</w:t>
            </w:r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T2</w:t>
            </w: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".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f_NR_SetCellPowerList(v_CellPowerList_AtT2); //@sic R5-224355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9" siclog@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UE transmit the RRCReconfigurationComplete message in NR Cell 2 within 10s?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t_Watchdog.start;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f_NR5GC_CHO_RRCReconfigurationComplete( nr_Cell4,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nr_Cell2,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-);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t_Watchdog.stop;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9");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9A" siclog@ //@sic R5-222042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test result of generic test procedure in TS 38.508-1 Table 4.9.1-1 indicate that the UE is capable of exchanging IP data on DRB1 and NR Cell 2?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f_NR5GC_CheckDataPath(nr_Cell2,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f_NR5GC_GetPdnIndex(v_PDUSessionInfoList[0]),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dedicatedBearer,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v_DRBId,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"Step 9A");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10-11" siclog@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RRCReconfiguration message including MeasConfig and ConditionalReconfiguration to set NR Cell 4 as the target candidate cell.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RRCReconfigurationComplete message in NR Cell 2.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v_ConditionalReconfiguration_r16_Step_10 := cs_ConditionalReconfiguration_r16( -,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cs_CondReconfigToAddModList_r16_1EntryCR_1EntryMI(1,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             tsc_NR_MeasId1,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             f_NR_GenerateCondRRCReconfig_r16_Octetstring(nr_Cell4)));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SRB.send(cas_NR_SRB1_RrcPdu_REQ( nr_Cell2,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cs_TimingInfo_Now,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cs_38508_RRCReconfiguration_CHO(-,v_MeasConfig, v_ConditionalReconfiguration_r16_Step_10)));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SRB.receive(car_NR_SRB1_RrcPdu_IND(nr_Cell2, cr_38508_RRCReconfigurationComplete));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12" siclog@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RRCReconfiguration message including a reconfigurationWithSync for handover to NR Cell 1.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v_RRCReconfigurationHO := f_NR5GC_RRCReconfiguration_IntraNR_HO(nr_Cell1);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SRB.send(cas_NR_SRB1_RrcPdu_REQ(nr_Cell2, cs_TimingInfo_Now, v_RRCReconfigurationHO));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12A" siclog@ //@sic R5-223358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//SS adjusts the cell-specific reference signal level according to row "</w:t>
            </w:r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T3</w:t>
            </w: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".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f_NR_SetCellPowerList(v_CellPowerList_AtT3); //@sic R5-224355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//EXCEPTION: In parallel to the events described in step 16 the steps specified in Table 8.1.4.4.4.3.2-4 should take place.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f_NR_SS_SystemIndCtrlConfig(nr_Cell1, cds_NR_SystemIndCtrl_RachPreamble(enable)); // @sic R5-223358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//- EXCEPTION: The steps below are repeated for the duration of T304.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if (not fl_NR_SysIND_Rach(nr_Cell1)){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f_NR_SetVerdictFailOrInconc(__FILE__, __LINE__, "UE did not send PRACH preamble");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f_NR_SS_SystemIndCtrlConfig(nr_Cell1, cds_NR_SystemIndCtrl_RachPreamble(disable));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f_NR_RRCRelease_Local(nr_Cell4, f_NR_GetNextSendOccasion_DL(nr_Cell4)); </w:t>
            </w:r>
            <w:r w:rsidR="001153E9" w:rsidRPr="001153E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WA#WI=1008665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13" siclog@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//SS wait 5s to make sure that the UE is in idle state. (Note 1)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//Note 1: The wait time is selected to cover T304 (1000ms) + T311 (1000ms) to ensure that UE goes to RRC_IDLE.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f_Delay(5.0); // @sic R5-223358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14" siclog@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//SS adjusts the cell-specific reference signal level according to row "</w:t>
            </w:r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T4</w:t>
            </w: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".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f_NR_SetCellPowerList(v_CellPowerList_AtT4); // @sic R5-223358 R5-224355 sic@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15" siclog@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//Check: Is the generic mobility registration updating procedure described in TS 38.508-1 [4] Table 4.9.5.2.2-1 performed on NR Cell 4? // @sic R5-223358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f_NR5GC_MobilityRegistration(nr_Cell4,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-,-,-,-,-);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} // End of EXCEPTION before step 5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} // End of f_TC_8_1_4_4_4_NR5GC</w:t>
            </w:r>
          </w:p>
          <w:p w:rsidR="00A04F92" w:rsidRPr="00D76939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:rsidR="00F96833" w:rsidRDefault="00F96833" w:rsidP="001076B3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58AF" w:rsidRDefault="00E658AF">
      <w:r>
        <w:separator/>
      </w:r>
    </w:p>
  </w:endnote>
  <w:endnote w:type="continuationSeparator" w:id="0">
    <w:p w:rsidR="00E658AF" w:rsidRDefault="00E65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7645" w:rsidRDefault="000D76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7645" w:rsidRDefault="000D76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7645" w:rsidRDefault="000D76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58AF" w:rsidRDefault="00E658AF">
      <w:r>
        <w:separator/>
      </w:r>
    </w:p>
  </w:footnote>
  <w:footnote w:type="continuationSeparator" w:id="0">
    <w:p w:rsidR="00E658AF" w:rsidRDefault="00E658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732D5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732D5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732D5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732D5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732D5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732D5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732D5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732D5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732D5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732D5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732D5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732D5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8570E"/>
    <w:multiLevelType w:val="hybridMultilevel"/>
    <w:tmpl w:val="B47C8738"/>
    <w:lvl w:ilvl="0" w:tplc="C6DC6D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53A2D"/>
    <w:multiLevelType w:val="hybridMultilevel"/>
    <w:tmpl w:val="3E640C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B95F8F"/>
    <w:multiLevelType w:val="hybridMultilevel"/>
    <w:tmpl w:val="98BCEB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A80B49"/>
    <w:multiLevelType w:val="hybridMultilevel"/>
    <w:tmpl w:val="9C7CDF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8F2134"/>
    <w:multiLevelType w:val="hybridMultilevel"/>
    <w:tmpl w:val="DB42001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5F0B61"/>
    <w:multiLevelType w:val="hybridMultilevel"/>
    <w:tmpl w:val="D060761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151242"/>
    <w:multiLevelType w:val="hybridMultilevel"/>
    <w:tmpl w:val="9C7CDF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F93F4C"/>
    <w:multiLevelType w:val="hybridMultilevel"/>
    <w:tmpl w:val="60DA27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B70391"/>
    <w:multiLevelType w:val="hybridMultilevel"/>
    <w:tmpl w:val="027480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4"/>
  </w:num>
  <w:num w:numId="4">
    <w:abstractNumId w:val="22"/>
  </w:num>
  <w:num w:numId="5">
    <w:abstractNumId w:val="15"/>
  </w:num>
  <w:num w:numId="6">
    <w:abstractNumId w:val="20"/>
  </w:num>
  <w:num w:numId="7">
    <w:abstractNumId w:val="6"/>
  </w:num>
  <w:num w:numId="8">
    <w:abstractNumId w:val="21"/>
  </w:num>
  <w:num w:numId="9">
    <w:abstractNumId w:val="7"/>
  </w:num>
  <w:num w:numId="10">
    <w:abstractNumId w:val="11"/>
  </w:num>
  <w:num w:numId="11">
    <w:abstractNumId w:val="1"/>
  </w:num>
  <w:num w:numId="12">
    <w:abstractNumId w:val="5"/>
  </w:num>
  <w:num w:numId="13">
    <w:abstractNumId w:val="23"/>
  </w:num>
  <w:num w:numId="14">
    <w:abstractNumId w:val="2"/>
  </w:num>
  <w:num w:numId="15">
    <w:abstractNumId w:val="14"/>
  </w:num>
  <w:num w:numId="16">
    <w:abstractNumId w:val="10"/>
  </w:num>
  <w:num w:numId="17">
    <w:abstractNumId w:val="8"/>
  </w:num>
  <w:num w:numId="18">
    <w:abstractNumId w:val="3"/>
  </w:num>
  <w:num w:numId="19">
    <w:abstractNumId w:val="18"/>
  </w:num>
  <w:num w:numId="20">
    <w:abstractNumId w:val="0"/>
  </w:num>
  <w:num w:numId="21">
    <w:abstractNumId w:val="19"/>
  </w:num>
  <w:num w:numId="22">
    <w:abstractNumId w:val="12"/>
  </w:num>
  <w:num w:numId="23">
    <w:abstractNumId w:val="16"/>
  </w:num>
  <w:num w:numId="24">
    <w:abstractNumId w:val="17"/>
  </w:num>
  <w:num w:numId="2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674"/>
    <w:rsid w:val="000207FE"/>
    <w:rsid w:val="000214FA"/>
    <w:rsid w:val="000219CE"/>
    <w:rsid w:val="00022E4A"/>
    <w:rsid w:val="000239BD"/>
    <w:rsid w:val="00024866"/>
    <w:rsid w:val="000249D9"/>
    <w:rsid w:val="00026854"/>
    <w:rsid w:val="000271C5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7A6"/>
    <w:rsid w:val="00046D35"/>
    <w:rsid w:val="00047AAB"/>
    <w:rsid w:val="0005014E"/>
    <w:rsid w:val="0005036B"/>
    <w:rsid w:val="000507D6"/>
    <w:rsid w:val="000517CB"/>
    <w:rsid w:val="00051BC3"/>
    <w:rsid w:val="00052C9D"/>
    <w:rsid w:val="000532F9"/>
    <w:rsid w:val="00054E62"/>
    <w:rsid w:val="0005555B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91B"/>
    <w:rsid w:val="00065A0F"/>
    <w:rsid w:val="000660F3"/>
    <w:rsid w:val="000664C1"/>
    <w:rsid w:val="00067771"/>
    <w:rsid w:val="00067DBE"/>
    <w:rsid w:val="00067F11"/>
    <w:rsid w:val="000721D3"/>
    <w:rsid w:val="000724EA"/>
    <w:rsid w:val="00074218"/>
    <w:rsid w:val="000749BF"/>
    <w:rsid w:val="00074A2B"/>
    <w:rsid w:val="00075111"/>
    <w:rsid w:val="00075905"/>
    <w:rsid w:val="00075DDB"/>
    <w:rsid w:val="00076BD8"/>
    <w:rsid w:val="000772CE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3AB"/>
    <w:rsid w:val="000A79C4"/>
    <w:rsid w:val="000B3141"/>
    <w:rsid w:val="000B3C1D"/>
    <w:rsid w:val="000B4B47"/>
    <w:rsid w:val="000B5A4D"/>
    <w:rsid w:val="000B70AF"/>
    <w:rsid w:val="000B7FED"/>
    <w:rsid w:val="000C038A"/>
    <w:rsid w:val="000C0598"/>
    <w:rsid w:val="000C104F"/>
    <w:rsid w:val="000C1B2C"/>
    <w:rsid w:val="000C2809"/>
    <w:rsid w:val="000C430E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4FA1"/>
    <w:rsid w:val="000D5450"/>
    <w:rsid w:val="000D56C0"/>
    <w:rsid w:val="000D62AE"/>
    <w:rsid w:val="000D6694"/>
    <w:rsid w:val="000D7645"/>
    <w:rsid w:val="000E07FB"/>
    <w:rsid w:val="000E0B9A"/>
    <w:rsid w:val="000E0F84"/>
    <w:rsid w:val="000E1C08"/>
    <w:rsid w:val="000E2881"/>
    <w:rsid w:val="000E34B8"/>
    <w:rsid w:val="000E4050"/>
    <w:rsid w:val="000E4E05"/>
    <w:rsid w:val="000E5A69"/>
    <w:rsid w:val="000E6612"/>
    <w:rsid w:val="000E681E"/>
    <w:rsid w:val="000E6A93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735D"/>
    <w:rsid w:val="001076B3"/>
    <w:rsid w:val="00110724"/>
    <w:rsid w:val="001109AC"/>
    <w:rsid w:val="00111440"/>
    <w:rsid w:val="0011146B"/>
    <w:rsid w:val="00111B77"/>
    <w:rsid w:val="001124B3"/>
    <w:rsid w:val="00112785"/>
    <w:rsid w:val="001127D4"/>
    <w:rsid w:val="00112C21"/>
    <w:rsid w:val="0011415B"/>
    <w:rsid w:val="00114637"/>
    <w:rsid w:val="001153E9"/>
    <w:rsid w:val="00115405"/>
    <w:rsid w:val="00115ED4"/>
    <w:rsid w:val="001166B1"/>
    <w:rsid w:val="00117088"/>
    <w:rsid w:val="00117390"/>
    <w:rsid w:val="00117895"/>
    <w:rsid w:val="001209DE"/>
    <w:rsid w:val="001211F6"/>
    <w:rsid w:val="001212C7"/>
    <w:rsid w:val="0012136E"/>
    <w:rsid w:val="00121DF3"/>
    <w:rsid w:val="00122E34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5E7"/>
    <w:rsid w:val="001359ED"/>
    <w:rsid w:val="0013630B"/>
    <w:rsid w:val="00136690"/>
    <w:rsid w:val="001373AB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3FD"/>
    <w:rsid w:val="001501E8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1C40"/>
    <w:rsid w:val="00162902"/>
    <w:rsid w:val="00162B21"/>
    <w:rsid w:val="00162E72"/>
    <w:rsid w:val="00164CFC"/>
    <w:rsid w:val="00170840"/>
    <w:rsid w:val="0017163D"/>
    <w:rsid w:val="00171D45"/>
    <w:rsid w:val="00172C97"/>
    <w:rsid w:val="0017331C"/>
    <w:rsid w:val="00173835"/>
    <w:rsid w:val="001748D6"/>
    <w:rsid w:val="00176185"/>
    <w:rsid w:val="00176B97"/>
    <w:rsid w:val="001778B1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1AC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76B8"/>
    <w:rsid w:val="001D1407"/>
    <w:rsid w:val="001D22EC"/>
    <w:rsid w:val="001D29C1"/>
    <w:rsid w:val="001D7DA2"/>
    <w:rsid w:val="001E0BCF"/>
    <w:rsid w:val="001E0C6E"/>
    <w:rsid w:val="001E1129"/>
    <w:rsid w:val="001E1BEE"/>
    <w:rsid w:val="001E3D37"/>
    <w:rsid w:val="001E41F3"/>
    <w:rsid w:val="001E49D9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40A1"/>
    <w:rsid w:val="00204437"/>
    <w:rsid w:val="00205361"/>
    <w:rsid w:val="00205944"/>
    <w:rsid w:val="00205DA2"/>
    <w:rsid w:val="002102E3"/>
    <w:rsid w:val="002104D0"/>
    <w:rsid w:val="002124CC"/>
    <w:rsid w:val="00212503"/>
    <w:rsid w:val="00212AF9"/>
    <w:rsid w:val="002141D9"/>
    <w:rsid w:val="002147A4"/>
    <w:rsid w:val="00215D50"/>
    <w:rsid w:val="00216489"/>
    <w:rsid w:val="00220349"/>
    <w:rsid w:val="00220405"/>
    <w:rsid w:val="00221C5A"/>
    <w:rsid w:val="00222013"/>
    <w:rsid w:val="00223485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BDC"/>
    <w:rsid w:val="00245BFC"/>
    <w:rsid w:val="00245CA4"/>
    <w:rsid w:val="00245CF3"/>
    <w:rsid w:val="00246329"/>
    <w:rsid w:val="00246D3D"/>
    <w:rsid w:val="0024707C"/>
    <w:rsid w:val="002503D3"/>
    <w:rsid w:val="00252C9A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4A66"/>
    <w:rsid w:val="00275D12"/>
    <w:rsid w:val="00276787"/>
    <w:rsid w:val="00280375"/>
    <w:rsid w:val="00281651"/>
    <w:rsid w:val="0028309F"/>
    <w:rsid w:val="00284FEB"/>
    <w:rsid w:val="002856E9"/>
    <w:rsid w:val="002860C4"/>
    <w:rsid w:val="00286591"/>
    <w:rsid w:val="00286D57"/>
    <w:rsid w:val="00286D8C"/>
    <w:rsid w:val="002901A3"/>
    <w:rsid w:val="00290566"/>
    <w:rsid w:val="00290BB8"/>
    <w:rsid w:val="0029157F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4DCB"/>
    <w:rsid w:val="002A6222"/>
    <w:rsid w:val="002A7B06"/>
    <w:rsid w:val="002A7EBA"/>
    <w:rsid w:val="002A7F3A"/>
    <w:rsid w:val="002B0756"/>
    <w:rsid w:val="002B0CFD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2496"/>
    <w:rsid w:val="002C2E46"/>
    <w:rsid w:val="002C7E01"/>
    <w:rsid w:val="002D16DD"/>
    <w:rsid w:val="002D41DC"/>
    <w:rsid w:val="002D4B2F"/>
    <w:rsid w:val="002D4E4F"/>
    <w:rsid w:val="002D607D"/>
    <w:rsid w:val="002D6A77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17FF"/>
    <w:rsid w:val="002F2F6A"/>
    <w:rsid w:val="002F339C"/>
    <w:rsid w:val="002F3F5B"/>
    <w:rsid w:val="002F4354"/>
    <w:rsid w:val="002F45F1"/>
    <w:rsid w:val="002F48D2"/>
    <w:rsid w:val="002F53B6"/>
    <w:rsid w:val="002F677E"/>
    <w:rsid w:val="002F7D40"/>
    <w:rsid w:val="00300465"/>
    <w:rsid w:val="00300A37"/>
    <w:rsid w:val="00300FAB"/>
    <w:rsid w:val="00301A2E"/>
    <w:rsid w:val="003048CC"/>
    <w:rsid w:val="00305409"/>
    <w:rsid w:val="003068A6"/>
    <w:rsid w:val="00307CD1"/>
    <w:rsid w:val="00310217"/>
    <w:rsid w:val="0031061D"/>
    <w:rsid w:val="003108AC"/>
    <w:rsid w:val="00312DE9"/>
    <w:rsid w:val="00317A71"/>
    <w:rsid w:val="00317C98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8F3"/>
    <w:rsid w:val="0033294A"/>
    <w:rsid w:val="00334295"/>
    <w:rsid w:val="00335E3E"/>
    <w:rsid w:val="003377F0"/>
    <w:rsid w:val="00340413"/>
    <w:rsid w:val="00340C37"/>
    <w:rsid w:val="003413B5"/>
    <w:rsid w:val="00341F6F"/>
    <w:rsid w:val="00342D98"/>
    <w:rsid w:val="0034341E"/>
    <w:rsid w:val="00343CD7"/>
    <w:rsid w:val="003448A4"/>
    <w:rsid w:val="00345383"/>
    <w:rsid w:val="003454EA"/>
    <w:rsid w:val="00346D77"/>
    <w:rsid w:val="00350C3D"/>
    <w:rsid w:val="003533D5"/>
    <w:rsid w:val="00354B80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23E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140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3E8F"/>
    <w:rsid w:val="00394C1A"/>
    <w:rsid w:val="00394D9E"/>
    <w:rsid w:val="00394DFF"/>
    <w:rsid w:val="0039698E"/>
    <w:rsid w:val="00396A3F"/>
    <w:rsid w:val="003A0D19"/>
    <w:rsid w:val="003A105D"/>
    <w:rsid w:val="003A17EE"/>
    <w:rsid w:val="003A216B"/>
    <w:rsid w:val="003A35E1"/>
    <w:rsid w:val="003A688D"/>
    <w:rsid w:val="003A688F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690B"/>
    <w:rsid w:val="003C6AD0"/>
    <w:rsid w:val="003C6BF2"/>
    <w:rsid w:val="003D0C52"/>
    <w:rsid w:val="003D1092"/>
    <w:rsid w:val="003D1466"/>
    <w:rsid w:val="003D2E26"/>
    <w:rsid w:val="003D368F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51C2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B3D"/>
    <w:rsid w:val="003F74BE"/>
    <w:rsid w:val="003F7CD1"/>
    <w:rsid w:val="004013ED"/>
    <w:rsid w:val="00401946"/>
    <w:rsid w:val="0040281C"/>
    <w:rsid w:val="004036AE"/>
    <w:rsid w:val="00404F37"/>
    <w:rsid w:val="004055BB"/>
    <w:rsid w:val="00405FCE"/>
    <w:rsid w:val="00407F20"/>
    <w:rsid w:val="00410371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C34"/>
    <w:rsid w:val="00422B30"/>
    <w:rsid w:val="0042378D"/>
    <w:rsid w:val="004242F1"/>
    <w:rsid w:val="00425371"/>
    <w:rsid w:val="0042625D"/>
    <w:rsid w:val="00426FCD"/>
    <w:rsid w:val="00431186"/>
    <w:rsid w:val="004315BE"/>
    <w:rsid w:val="0043163D"/>
    <w:rsid w:val="00433603"/>
    <w:rsid w:val="00433730"/>
    <w:rsid w:val="00433A38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603D2"/>
    <w:rsid w:val="004607A2"/>
    <w:rsid w:val="00461008"/>
    <w:rsid w:val="00461F12"/>
    <w:rsid w:val="004623C2"/>
    <w:rsid w:val="004635E5"/>
    <w:rsid w:val="004642B2"/>
    <w:rsid w:val="00467921"/>
    <w:rsid w:val="00467D5B"/>
    <w:rsid w:val="00471065"/>
    <w:rsid w:val="004717EA"/>
    <w:rsid w:val="00471D69"/>
    <w:rsid w:val="00473D94"/>
    <w:rsid w:val="004745E7"/>
    <w:rsid w:val="0047488D"/>
    <w:rsid w:val="00476A25"/>
    <w:rsid w:val="00477734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999"/>
    <w:rsid w:val="00484D1C"/>
    <w:rsid w:val="00485646"/>
    <w:rsid w:val="004870C5"/>
    <w:rsid w:val="004906E6"/>
    <w:rsid w:val="0049101E"/>
    <w:rsid w:val="0049282F"/>
    <w:rsid w:val="00494265"/>
    <w:rsid w:val="00494AD9"/>
    <w:rsid w:val="00495060"/>
    <w:rsid w:val="00495D90"/>
    <w:rsid w:val="00495E46"/>
    <w:rsid w:val="00496C8F"/>
    <w:rsid w:val="0049728D"/>
    <w:rsid w:val="004976F0"/>
    <w:rsid w:val="004A03D7"/>
    <w:rsid w:val="004A1CE5"/>
    <w:rsid w:val="004A2AED"/>
    <w:rsid w:val="004A39FF"/>
    <w:rsid w:val="004A3C61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3A9E"/>
    <w:rsid w:val="004B418F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AC5"/>
    <w:rsid w:val="004C5DAE"/>
    <w:rsid w:val="004C5EA5"/>
    <w:rsid w:val="004C60C0"/>
    <w:rsid w:val="004C6200"/>
    <w:rsid w:val="004C6530"/>
    <w:rsid w:val="004D0699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C15"/>
    <w:rsid w:val="004F0155"/>
    <w:rsid w:val="004F1AD2"/>
    <w:rsid w:val="004F24BD"/>
    <w:rsid w:val="004F29F6"/>
    <w:rsid w:val="004F2BA3"/>
    <w:rsid w:val="004F36AE"/>
    <w:rsid w:val="004F4319"/>
    <w:rsid w:val="004F44EE"/>
    <w:rsid w:val="004F57CD"/>
    <w:rsid w:val="004F5949"/>
    <w:rsid w:val="004F5BE9"/>
    <w:rsid w:val="004F613B"/>
    <w:rsid w:val="004F6175"/>
    <w:rsid w:val="004F6267"/>
    <w:rsid w:val="004F661B"/>
    <w:rsid w:val="004F72F6"/>
    <w:rsid w:val="004F7947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96A"/>
    <w:rsid w:val="00511BFD"/>
    <w:rsid w:val="005132D3"/>
    <w:rsid w:val="005135A1"/>
    <w:rsid w:val="0051580D"/>
    <w:rsid w:val="00515CAB"/>
    <w:rsid w:val="00515E19"/>
    <w:rsid w:val="005161C7"/>
    <w:rsid w:val="005175DA"/>
    <w:rsid w:val="00520DB4"/>
    <w:rsid w:val="0052213F"/>
    <w:rsid w:val="005223D8"/>
    <w:rsid w:val="0052292C"/>
    <w:rsid w:val="00522B51"/>
    <w:rsid w:val="00522CFD"/>
    <w:rsid w:val="00523336"/>
    <w:rsid w:val="005262E4"/>
    <w:rsid w:val="00526932"/>
    <w:rsid w:val="00526E6E"/>
    <w:rsid w:val="00526E71"/>
    <w:rsid w:val="00526EF6"/>
    <w:rsid w:val="005279F5"/>
    <w:rsid w:val="005310CB"/>
    <w:rsid w:val="005311EC"/>
    <w:rsid w:val="0053160A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15"/>
    <w:rsid w:val="00552878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947"/>
    <w:rsid w:val="00570DF6"/>
    <w:rsid w:val="0057254B"/>
    <w:rsid w:val="00572AF5"/>
    <w:rsid w:val="00573121"/>
    <w:rsid w:val="0057477D"/>
    <w:rsid w:val="00574954"/>
    <w:rsid w:val="005767B2"/>
    <w:rsid w:val="00577E87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269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A149E"/>
    <w:rsid w:val="005A2D63"/>
    <w:rsid w:val="005A547C"/>
    <w:rsid w:val="005A5C61"/>
    <w:rsid w:val="005A61EB"/>
    <w:rsid w:val="005A6679"/>
    <w:rsid w:val="005A74DF"/>
    <w:rsid w:val="005B1FCC"/>
    <w:rsid w:val="005B3086"/>
    <w:rsid w:val="005B32EC"/>
    <w:rsid w:val="005B3792"/>
    <w:rsid w:val="005B4127"/>
    <w:rsid w:val="005B62B9"/>
    <w:rsid w:val="005B6F43"/>
    <w:rsid w:val="005B7AC3"/>
    <w:rsid w:val="005C0252"/>
    <w:rsid w:val="005C2245"/>
    <w:rsid w:val="005C2D20"/>
    <w:rsid w:val="005C3EAB"/>
    <w:rsid w:val="005C4B24"/>
    <w:rsid w:val="005C4D52"/>
    <w:rsid w:val="005C60FD"/>
    <w:rsid w:val="005C6479"/>
    <w:rsid w:val="005C7369"/>
    <w:rsid w:val="005C74D2"/>
    <w:rsid w:val="005D027C"/>
    <w:rsid w:val="005D07BE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2ADC"/>
    <w:rsid w:val="00610C5B"/>
    <w:rsid w:val="00613A88"/>
    <w:rsid w:val="00613BB7"/>
    <w:rsid w:val="00613D6B"/>
    <w:rsid w:val="006149E4"/>
    <w:rsid w:val="00615906"/>
    <w:rsid w:val="00616335"/>
    <w:rsid w:val="006164BF"/>
    <w:rsid w:val="00617D68"/>
    <w:rsid w:val="006202EC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779"/>
    <w:rsid w:val="00626811"/>
    <w:rsid w:val="006270A9"/>
    <w:rsid w:val="006316B2"/>
    <w:rsid w:val="00634244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349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B71"/>
    <w:rsid w:val="00656EAF"/>
    <w:rsid w:val="00657B30"/>
    <w:rsid w:val="00661976"/>
    <w:rsid w:val="00661E2C"/>
    <w:rsid w:val="00663542"/>
    <w:rsid w:val="00663B18"/>
    <w:rsid w:val="006656C2"/>
    <w:rsid w:val="0066585E"/>
    <w:rsid w:val="0066679E"/>
    <w:rsid w:val="00667016"/>
    <w:rsid w:val="00667C36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35C7"/>
    <w:rsid w:val="0068444E"/>
    <w:rsid w:val="0068464B"/>
    <w:rsid w:val="00691021"/>
    <w:rsid w:val="006939C7"/>
    <w:rsid w:val="00693E69"/>
    <w:rsid w:val="006945E1"/>
    <w:rsid w:val="00694F50"/>
    <w:rsid w:val="00695808"/>
    <w:rsid w:val="00695F67"/>
    <w:rsid w:val="00696432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501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B7FE2"/>
    <w:rsid w:val="006C04A1"/>
    <w:rsid w:val="006C061B"/>
    <w:rsid w:val="006C114A"/>
    <w:rsid w:val="006C29EF"/>
    <w:rsid w:val="006C2A6F"/>
    <w:rsid w:val="006C6C3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F7C"/>
    <w:rsid w:val="006E5627"/>
    <w:rsid w:val="006E7092"/>
    <w:rsid w:val="006E7773"/>
    <w:rsid w:val="006F02F1"/>
    <w:rsid w:val="006F2DE7"/>
    <w:rsid w:val="006F43B8"/>
    <w:rsid w:val="006F558B"/>
    <w:rsid w:val="006F5BF2"/>
    <w:rsid w:val="006F6B99"/>
    <w:rsid w:val="006F6CE9"/>
    <w:rsid w:val="006F7952"/>
    <w:rsid w:val="006F7B09"/>
    <w:rsid w:val="0070178A"/>
    <w:rsid w:val="00703868"/>
    <w:rsid w:val="00704829"/>
    <w:rsid w:val="00704EE0"/>
    <w:rsid w:val="00705157"/>
    <w:rsid w:val="007056A2"/>
    <w:rsid w:val="007071A0"/>
    <w:rsid w:val="00707A54"/>
    <w:rsid w:val="007101ED"/>
    <w:rsid w:val="007101FB"/>
    <w:rsid w:val="00710F82"/>
    <w:rsid w:val="00711F23"/>
    <w:rsid w:val="00711FFF"/>
    <w:rsid w:val="0071228D"/>
    <w:rsid w:val="0071264E"/>
    <w:rsid w:val="00713435"/>
    <w:rsid w:val="00713784"/>
    <w:rsid w:val="0071537C"/>
    <w:rsid w:val="0071755D"/>
    <w:rsid w:val="00717AA2"/>
    <w:rsid w:val="00717D86"/>
    <w:rsid w:val="00721325"/>
    <w:rsid w:val="007218D0"/>
    <w:rsid w:val="00722684"/>
    <w:rsid w:val="00722896"/>
    <w:rsid w:val="00724EF9"/>
    <w:rsid w:val="0072522A"/>
    <w:rsid w:val="00725E1C"/>
    <w:rsid w:val="0073208D"/>
    <w:rsid w:val="00732D50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431FA"/>
    <w:rsid w:val="007511D6"/>
    <w:rsid w:val="007528D9"/>
    <w:rsid w:val="00755B36"/>
    <w:rsid w:val="00755C92"/>
    <w:rsid w:val="007567E2"/>
    <w:rsid w:val="007603AD"/>
    <w:rsid w:val="00761BCF"/>
    <w:rsid w:val="00762213"/>
    <w:rsid w:val="00762AEB"/>
    <w:rsid w:val="00762B0F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6678"/>
    <w:rsid w:val="007769B5"/>
    <w:rsid w:val="00777C3F"/>
    <w:rsid w:val="007807B2"/>
    <w:rsid w:val="0078179D"/>
    <w:rsid w:val="00781852"/>
    <w:rsid w:val="00783122"/>
    <w:rsid w:val="0078321D"/>
    <w:rsid w:val="007834DD"/>
    <w:rsid w:val="007834E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24BB"/>
    <w:rsid w:val="007B2702"/>
    <w:rsid w:val="007B293C"/>
    <w:rsid w:val="007B3FE2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8A7"/>
    <w:rsid w:val="007C36F2"/>
    <w:rsid w:val="007C3B00"/>
    <w:rsid w:val="007C4F84"/>
    <w:rsid w:val="007C7BAF"/>
    <w:rsid w:val="007D1EE7"/>
    <w:rsid w:val="007D2EE9"/>
    <w:rsid w:val="007D46DC"/>
    <w:rsid w:val="007D6A07"/>
    <w:rsid w:val="007D6DB1"/>
    <w:rsid w:val="007D7566"/>
    <w:rsid w:val="007D778C"/>
    <w:rsid w:val="007E0564"/>
    <w:rsid w:val="007E0717"/>
    <w:rsid w:val="007E07EF"/>
    <w:rsid w:val="007E0BB5"/>
    <w:rsid w:val="007E0CDA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DA0"/>
    <w:rsid w:val="00812326"/>
    <w:rsid w:val="00814CF6"/>
    <w:rsid w:val="008159D3"/>
    <w:rsid w:val="00820822"/>
    <w:rsid w:val="00822A77"/>
    <w:rsid w:val="0082451E"/>
    <w:rsid w:val="00824C2C"/>
    <w:rsid w:val="00824E59"/>
    <w:rsid w:val="00825391"/>
    <w:rsid w:val="00825DCB"/>
    <w:rsid w:val="008263B1"/>
    <w:rsid w:val="00827110"/>
    <w:rsid w:val="0082765A"/>
    <w:rsid w:val="008276E2"/>
    <w:rsid w:val="008279FA"/>
    <w:rsid w:val="008322F4"/>
    <w:rsid w:val="008346BC"/>
    <w:rsid w:val="00837183"/>
    <w:rsid w:val="00840FCF"/>
    <w:rsid w:val="008423DE"/>
    <w:rsid w:val="00842723"/>
    <w:rsid w:val="00842C33"/>
    <w:rsid w:val="00843BED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4C2"/>
    <w:rsid w:val="00855541"/>
    <w:rsid w:val="008560A6"/>
    <w:rsid w:val="008576EC"/>
    <w:rsid w:val="00857715"/>
    <w:rsid w:val="00861BAC"/>
    <w:rsid w:val="00861EC3"/>
    <w:rsid w:val="008626E7"/>
    <w:rsid w:val="00863B8B"/>
    <w:rsid w:val="00864DAC"/>
    <w:rsid w:val="008653E5"/>
    <w:rsid w:val="008663C9"/>
    <w:rsid w:val="008667AF"/>
    <w:rsid w:val="00867119"/>
    <w:rsid w:val="0086761B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77EA5"/>
    <w:rsid w:val="00880109"/>
    <w:rsid w:val="00880F55"/>
    <w:rsid w:val="00883A39"/>
    <w:rsid w:val="008863B9"/>
    <w:rsid w:val="0089088C"/>
    <w:rsid w:val="008915F4"/>
    <w:rsid w:val="0089198D"/>
    <w:rsid w:val="00893782"/>
    <w:rsid w:val="00893BF9"/>
    <w:rsid w:val="0089417D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913"/>
    <w:rsid w:val="008A6B4B"/>
    <w:rsid w:val="008B0905"/>
    <w:rsid w:val="008B20F5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DBE"/>
    <w:rsid w:val="008D5A5B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B1F"/>
    <w:rsid w:val="008F0A42"/>
    <w:rsid w:val="008F0F75"/>
    <w:rsid w:val="008F2760"/>
    <w:rsid w:val="008F3A5B"/>
    <w:rsid w:val="008F4C55"/>
    <w:rsid w:val="008F686C"/>
    <w:rsid w:val="008F69F2"/>
    <w:rsid w:val="008F733A"/>
    <w:rsid w:val="009003D5"/>
    <w:rsid w:val="00900D53"/>
    <w:rsid w:val="00901400"/>
    <w:rsid w:val="00901BB0"/>
    <w:rsid w:val="00902A92"/>
    <w:rsid w:val="009038BF"/>
    <w:rsid w:val="00904EBA"/>
    <w:rsid w:val="00904FD2"/>
    <w:rsid w:val="0090522F"/>
    <w:rsid w:val="009070E5"/>
    <w:rsid w:val="00907B05"/>
    <w:rsid w:val="00911115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DA1"/>
    <w:rsid w:val="00945D5C"/>
    <w:rsid w:val="00946424"/>
    <w:rsid w:val="0094725B"/>
    <w:rsid w:val="009478EE"/>
    <w:rsid w:val="0095139C"/>
    <w:rsid w:val="009517ED"/>
    <w:rsid w:val="0095452D"/>
    <w:rsid w:val="0095482B"/>
    <w:rsid w:val="00954C1A"/>
    <w:rsid w:val="00956250"/>
    <w:rsid w:val="00956A50"/>
    <w:rsid w:val="0095736A"/>
    <w:rsid w:val="00957C00"/>
    <w:rsid w:val="00960389"/>
    <w:rsid w:val="00960BFC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1D8E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3848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6AFE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E53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1F33"/>
    <w:rsid w:val="009F29A3"/>
    <w:rsid w:val="009F2AD0"/>
    <w:rsid w:val="009F32FA"/>
    <w:rsid w:val="009F5071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4F92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1EAD"/>
    <w:rsid w:val="00A22308"/>
    <w:rsid w:val="00A230E4"/>
    <w:rsid w:val="00A23475"/>
    <w:rsid w:val="00A234A1"/>
    <w:rsid w:val="00A246B6"/>
    <w:rsid w:val="00A24A99"/>
    <w:rsid w:val="00A271D4"/>
    <w:rsid w:val="00A27413"/>
    <w:rsid w:val="00A27431"/>
    <w:rsid w:val="00A27D3B"/>
    <w:rsid w:val="00A30B5B"/>
    <w:rsid w:val="00A30C68"/>
    <w:rsid w:val="00A31D14"/>
    <w:rsid w:val="00A336E8"/>
    <w:rsid w:val="00A33DA0"/>
    <w:rsid w:val="00A34271"/>
    <w:rsid w:val="00A35367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F6F"/>
    <w:rsid w:val="00A54077"/>
    <w:rsid w:val="00A54521"/>
    <w:rsid w:val="00A55571"/>
    <w:rsid w:val="00A56BE5"/>
    <w:rsid w:val="00A57528"/>
    <w:rsid w:val="00A57B35"/>
    <w:rsid w:val="00A601CD"/>
    <w:rsid w:val="00A601E5"/>
    <w:rsid w:val="00A60B18"/>
    <w:rsid w:val="00A6456D"/>
    <w:rsid w:val="00A64EA3"/>
    <w:rsid w:val="00A6583D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45C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6D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D1A"/>
    <w:rsid w:val="00AA1F86"/>
    <w:rsid w:val="00AA238C"/>
    <w:rsid w:val="00AA291E"/>
    <w:rsid w:val="00AA2CBC"/>
    <w:rsid w:val="00AA313A"/>
    <w:rsid w:val="00AA49EB"/>
    <w:rsid w:val="00AA71A7"/>
    <w:rsid w:val="00AB0D3A"/>
    <w:rsid w:val="00AB36AD"/>
    <w:rsid w:val="00AB4631"/>
    <w:rsid w:val="00AB509D"/>
    <w:rsid w:val="00AB5B36"/>
    <w:rsid w:val="00AB658C"/>
    <w:rsid w:val="00AB6981"/>
    <w:rsid w:val="00AB6C65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5820"/>
    <w:rsid w:val="00AC6599"/>
    <w:rsid w:val="00AC6607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6065"/>
    <w:rsid w:val="00AD7555"/>
    <w:rsid w:val="00AD7E9E"/>
    <w:rsid w:val="00AE007E"/>
    <w:rsid w:val="00AE07BF"/>
    <w:rsid w:val="00AE1283"/>
    <w:rsid w:val="00AE1718"/>
    <w:rsid w:val="00AE2360"/>
    <w:rsid w:val="00AE2836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0595"/>
    <w:rsid w:val="00B02883"/>
    <w:rsid w:val="00B05D84"/>
    <w:rsid w:val="00B06B88"/>
    <w:rsid w:val="00B07742"/>
    <w:rsid w:val="00B07AF4"/>
    <w:rsid w:val="00B07C51"/>
    <w:rsid w:val="00B107D2"/>
    <w:rsid w:val="00B108E3"/>
    <w:rsid w:val="00B10E9C"/>
    <w:rsid w:val="00B111F9"/>
    <w:rsid w:val="00B11841"/>
    <w:rsid w:val="00B13171"/>
    <w:rsid w:val="00B13880"/>
    <w:rsid w:val="00B13A4F"/>
    <w:rsid w:val="00B14250"/>
    <w:rsid w:val="00B14E1C"/>
    <w:rsid w:val="00B16661"/>
    <w:rsid w:val="00B16724"/>
    <w:rsid w:val="00B175B1"/>
    <w:rsid w:val="00B17C3F"/>
    <w:rsid w:val="00B17EC1"/>
    <w:rsid w:val="00B203F1"/>
    <w:rsid w:val="00B205AB"/>
    <w:rsid w:val="00B2128A"/>
    <w:rsid w:val="00B22A20"/>
    <w:rsid w:val="00B22C82"/>
    <w:rsid w:val="00B23DAA"/>
    <w:rsid w:val="00B23EFE"/>
    <w:rsid w:val="00B24EC9"/>
    <w:rsid w:val="00B2588E"/>
    <w:rsid w:val="00B258BB"/>
    <w:rsid w:val="00B25DB6"/>
    <w:rsid w:val="00B260AB"/>
    <w:rsid w:val="00B27A76"/>
    <w:rsid w:val="00B27B94"/>
    <w:rsid w:val="00B27C73"/>
    <w:rsid w:val="00B3074E"/>
    <w:rsid w:val="00B30D15"/>
    <w:rsid w:val="00B3127E"/>
    <w:rsid w:val="00B3427D"/>
    <w:rsid w:val="00B359EE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287"/>
    <w:rsid w:val="00B51BA6"/>
    <w:rsid w:val="00B51BF9"/>
    <w:rsid w:val="00B52827"/>
    <w:rsid w:val="00B52828"/>
    <w:rsid w:val="00B56511"/>
    <w:rsid w:val="00B5725C"/>
    <w:rsid w:val="00B61179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80A56"/>
    <w:rsid w:val="00B83D59"/>
    <w:rsid w:val="00B83F4E"/>
    <w:rsid w:val="00B843B7"/>
    <w:rsid w:val="00B84F41"/>
    <w:rsid w:val="00B86001"/>
    <w:rsid w:val="00B86B9A"/>
    <w:rsid w:val="00B876E6"/>
    <w:rsid w:val="00B918AC"/>
    <w:rsid w:val="00B91C30"/>
    <w:rsid w:val="00B92476"/>
    <w:rsid w:val="00B92A7D"/>
    <w:rsid w:val="00B9335B"/>
    <w:rsid w:val="00B93A0A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0950"/>
    <w:rsid w:val="00BB1BF6"/>
    <w:rsid w:val="00BB2352"/>
    <w:rsid w:val="00BB2775"/>
    <w:rsid w:val="00BB3B86"/>
    <w:rsid w:val="00BB5645"/>
    <w:rsid w:val="00BB5DFC"/>
    <w:rsid w:val="00BB6130"/>
    <w:rsid w:val="00BB794D"/>
    <w:rsid w:val="00BC019A"/>
    <w:rsid w:val="00BC095A"/>
    <w:rsid w:val="00BC0C8B"/>
    <w:rsid w:val="00BC1C6F"/>
    <w:rsid w:val="00BC25AF"/>
    <w:rsid w:val="00BC30AA"/>
    <w:rsid w:val="00BC391C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B34"/>
    <w:rsid w:val="00BD6BB8"/>
    <w:rsid w:val="00BD746D"/>
    <w:rsid w:val="00BE1F9C"/>
    <w:rsid w:val="00BE2B20"/>
    <w:rsid w:val="00BE2E94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4416"/>
    <w:rsid w:val="00C259BF"/>
    <w:rsid w:val="00C268D1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A25"/>
    <w:rsid w:val="00C41FB4"/>
    <w:rsid w:val="00C4494A"/>
    <w:rsid w:val="00C4522A"/>
    <w:rsid w:val="00C47F3E"/>
    <w:rsid w:val="00C508F4"/>
    <w:rsid w:val="00C50E8C"/>
    <w:rsid w:val="00C515D9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569F"/>
    <w:rsid w:val="00C56130"/>
    <w:rsid w:val="00C56A9B"/>
    <w:rsid w:val="00C56D14"/>
    <w:rsid w:val="00C57085"/>
    <w:rsid w:val="00C60C31"/>
    <w:rsid w:val="00C620B3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2ED8"/>
    <w:rsid w:val="00C74D7B"/>
    <w:rsid w:val="00C77243"/>
    <w:rsid w:val="00C77298"/>
    <w:rsid w:val="00C777F1"/>
    <w:rsid w:val="00C77E55"/>
    <w:rsid w:val="00C77EA6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1345"/>
    <w:rsid w:val="00C9268C"/>
    <w:rsid w:val="00C92F36"/>
    <w:rsid w:val="00C93D91"/>
    <w:rsid w:val="00C9436E"/>
    <w:rsid w:val="00C95985"/>
    <w:rsid w:val="00C95A3E"/>
    <w:rsid w:val="00C9778B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1F8"/>
    <w:rsid w:val="00CC2E8A"/>
    <w:rsid w:val="00CC3401"/>
    <w:rsid w:val="00CC39F9"/>
    <w:rsid w:val="00CC3FEA"/>
    <w:rsid w:val="00CC4195"/>
    <w:rsid w:val="00CC4988"/>
    <w:rsid w:val="00CC5026"/>
    <w:rsid w:val="00CC5F55"/>
    <w:rsid w:val="00CC63D6"/>
    <w:rsid w:val="00CC68D0"/>
    <w:rsid w:val="00CC72C3"/>
    <w:rsid w:val="00CD041E"/>
    <w:rsid w:val="00CD057D"/>
    <w:rsid w:val="00CD0993"/>
    <w:rsid w:val="00CD0C26"/>
    <w:rsid w:val="00CD2451"/>
    <w:rsid w:val="00CD3161"/>
    <w:rsid w:val="00CD330F"/>
    <w:rsid w:val="00CD3E44"/>
    <w:rsid w:val="00CD4275"/>
    <w:rsid w:val="00CD4AC6"/>
    <w:rsid w:val="00CD5099"/>
    <w:rsid w:val="00CD5E77"/>
    <w:rsid w:val="00CD6101"/>
    <w:rsid w:val="00CD698D"/>
    <w:rsid w:val="00CD7372"/>
    <w:rsid w:val="00CD7AA5"/>
    <w:rsid w:val="00CE041C"/>
    <w:rsid w:val="00CE0625"/>
    <w:rsid w:val="00CE0B19"/>
    <w:rsid w:val="00CE0BFA"/>
    <w:rsid w:val="00CE18AB"/>
    <w:rsid w:val="00CE2362"/>
    <w:rsid w:val="00CE2A43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2C0B"/>
    <w:rsid w:val="00CF39F2"/>
    <w:rsid w:val="00CF3B1F"/>
    <w:rsid w:val="00CF46BF"/>
    <w:rsid w:val="00CF5C5A"/>
    <w:rsid w:val="00CF6AEA"/>
    <w:rsid w:val="00D00537"/>
    <w:rsid w:val="00D00932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13ED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4991"/>
    <w:rsid w:val="00D25772"/>
    <w:rsid w:val="00D25A5F"/>
    <w:rsid w:val="00D26ED8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348"/>
    <w:rsid w:val="00D426F1"/>
    <w:rsid w:val="00D4400F"/>
    <w:rsid w:val="00D44254"/>
    <w:rsid w:val="00D45108"/>
    <w:rsid w:val="00D4618B"/>
    <w:rsid w:val="00D46E6D"/>
    <w:rsid w:val="00D47AEF"/>
    <w:rsid w:val="00D50255"/>
    <w:rsid w:val="00D50913"/>
    <w:rsid w:val="00D5224C"/>
    <w:rsid w:val="00D525A2"/>
    <w:rsid w:val="00D5292B"/>
    <w:rsid w:val="00D52BD7"/>
    <w:rsid w:val="00D53253"/>
    <w:rsid w:val="00D55606"/>
    <w:rsid w:val="00D56B68"/>
    <w:rsid w:val="00D57575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1279"/>
    <w:rsid w:val="00D71883"/>
    <w:rsid w:val="00D720E3"/>
    <w:rsid w:val="00D7237E"/>
    <w:rsid w:val="00D7259D"/>
    <w:rsid w:val="00D729BD"/>
    <w:rsid w:val="00D72CE6"/>
    <w:rsid w:val="00D7387B"/>
    <w:rsid w:val="00D74400"/>
    <w:rsid w:val="00D752FD"/>
    <w:rsid w:val="00D757B0"/>
    <w:rsid w:val="00D76235"/>
    <w:rsid w:val="00D76811"/>
    <w:rsid w:val="00D76939"/>
    <w:rsid w:val="00D76A0B"/>
    <w:rsid w:val="00D80AF4"/>
    <w:rsid w:val="00D80B6A"/>
    <w:rsid w:val="00D8215F"/>
    <w:rsid w:val="00D82982"/>
    <w:rsid w:val="00D83176"/>
    <w:rsid w:val="00D83EBA"/>
    <w:rsid w:val="00D85557"/>
    <w:rsid w:val="00D85B6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C0D26"/>
    <w:rsid w:val="00DC13A2"/>
    <w:rsid w:val="00DC216E"/>
    <w:rsid w:val="00DC31B1"/>
    <w:rsid w:val="00DC3AAA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862"/>
    <w:rsid w:val="00DD2D1D"/>
    <w:rsid w:val="00DD45E5"/>
    <w:rsid w:val="00DD4ED9"/>
    <w:rsid w:val="00DD50D9"/>
    <w:rsid w:val="00DD50DA"/>
    <w:rsid w:val="00DD52AA"/>
    <w:rsid w:val="00DD53E1"/>
    <w:rsid w:val="00DD7F13"/>
    <w:rsid w:val="00DE237C"/>
    <w:rsid w:val="00DE2B66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3BF9"/>
    <w:rsid w:val="00DF4AA6"/>
    <w:rsid w:val="00DF6448"/>
    <w:rsid w:val="00DF69F6"/>
    <w:rsid w:val="00DF6DB3"/>
    <w:rsid w:val="00E01AB4"/>
    <w:rsid w:val="00E029A5"/>
    <w:rsid w:val="00E04501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EBC"/>
    <w:rsid w:val="00E541FB"/>
    <w:rsid w:val="00E54C66"/>
    <w:rsid w:val="00E643BA"/>
    <w:rsid w:val="00E64C0B"/>
    <w:rsid w:val="00E65529"/>
    <w:rsid w:val="00E658AF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93E"/>
    <w:rsid w:val="00E75AF3"/>
    <w:rsid w:val="00E770DC"/>
    <w:rsid w:val="00E77188"/>
    <w:rsid w:val="00E777D7"/>
    <w:rsid w:val="00E77B87"/>
    <w:rsid w:val="00E8107F"/>
    <w:rsid w:val="00E81450"/>
    <w:rsid w:val="00E814FE"/>
    <w:rsid w:val="00E819BC"/>
    <w:rsid w:val="00E81B2D"/>
    <w:rsid w:val="00E83DFE"/>
    <w:rsid w:val="00E83E43"/>
    <w:rsid w:val="00E847DB"/>
    <w:rsid w:val="00E8672F"/>
    <w:rsid w:val="00E871F3"/>
    <w:rsid w:val="00E8742B"/>
    <w:rsid w:val="00E877C8"/>
    <w:rsid w:val="00E906B3"/>
    <w:rsid w:val="00E9073C"/>
    <w:rsid w:val="00E919C5"/>
    <w:rsid w:val="00E932BE"/>
    <w:rsid w:val="00E93873"/>
    <w:rsid w:val="00E93BB4"/>
    <w:rsid w:val="00E93F86"/>
    <w:rsid w:val="00E94182"/>
    <w:rsid w:val="00E9504A"/>
    <w:rsid w:val="00E96706"/>
    <w:rsid w:val="00E972AB"/>
    <w:rsid w:val="00E97CAA"/>
    <w:rsid w:val="00EA09E2"/>
    <w:rsid w:val="00EA1E6C"/>
    <w:rsid w:val="00EA1FFA"/>
    <w:rsid w:val="00EA442A"/>
    <w:rsid w:val="00EA498B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484"/>
    <w:rsid w:val="00EB795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D032F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981"/>
    <w:rsid w:val="00EE5485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DEF"/>
    <w:rsid w:val="00EF67F0"/>
    <w:rsid w:val="00EF75CB"/>
    <w:rsid w:val="00EF7CBD"/>
    <w:rsid w:val="00F0037F"/>
    <w:rsid w:val="00F0098D"/>
    <w:rsid w:val="00F01341"/>
    <w:rsid w:val="00F01CE5"/>
    <w:rsid w:val="00F01F97"/>
    <w:rsid w:val="00F03645"/>
    <w:rsid w:val="00F053E3"/>
    <w:rsid w:val="00F054B9"/>
    <w:rsid w:val="00F06779"/>
    <w:rsid w:val="00F0717D"/>
    <w:rsid w:val="00F11469"/>
    <w:rsid w:val="00F11524"/>
    <w:rsid w:val="00F11B42"/>
    <w:rsid w:val="00F12C50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BF9"/>
    <w:rsid w:val="00F32F07"/>
    <w:rsid w:val="00F341BE"/>
    <w:rsid w:val="00F35517"/>
    <w:rsid w:val="00F3685C"/>
    <w:rsid w:val="00F41CE1"/>
    <w:rsid w:val="00F423C5"/>
    <w:rsid w:val="00F43D5E"/>
    <w:rsid w:val="00F43E17"/>
    <w:rsid w:val="00F44707"/>
    <w:rsid w:val="00F44B1A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3479"/>
    <w:rsid w:val="00F7580F"/>
    <w:rsid w:val="00F75B69"/>
    <w:rsid w:val="00F75DFD"/>
    <w:rsid w:val="00F767D7"/>
    <w:rsid w:val="00F76AF6"/>
    <w:rsid w:val="00F76F15"/>
    <w:rsid w:val="00F770AB"/>
    <w:rsid w:val="00F8093E"/>
    <w:rsid w:val="00F80EF5"/>
    <w:rsid w:val="00F82F4E"/>
    <w:rsid w:val="00F83E9A"/>
    <w:rsid w:val="00F847A9"/>
    <w:rsid w:val="00F84887"/>
    <w:rsid w:val="00F8537A"/>
    <w:rsid w:val="00F8616F"/>
    <w:rsid w:val="00F867B9"/>
    <w:rsid w:val="00F90186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3724"/>
    <w:rsid w:val="00FA485A"/>
    <w:rsid w:val="00FA4BD6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7C9"/>
    <w:rsid w:val="00FB7ED8"/>
    <w:rsid w:val="00FC3014"/>
    <w:rsid w:val="00FC3A1C"/>
    <w:rsid w:val="00FC3B55"/>
    <w:rsid w:val="00FC3E53"/>
    <w:rsid w:val="00FC468E"/>
    <w:rsid w:val="00FC5623"/>
    <w:rsid w:val="00FC5B8A"/>
    <w:rsid w:val="00FC60A7"/>
    <w:rsid w:val="00FC75B0"/>
    <w:rsid w:val="00FC75C1"/>
    <w:rsid w:val="00FD01B4"/>
    <w:rsid w:val="00FD22E5"/>
    <w:rsid w:val="00FD38CC"/>
    <w:rsid w:val="00FD3F6B"/>
    <w:rsid w:val="00FD44EF"/>
    <w:rsid w:val="00FD6A6F"/>
    <w:rsid w:val="00FD7716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C33"/>
    <w:rsid w:val="00FF41D4"/>
    <w:rsid w:val="00FF5019"/>
    <w:rsid w:val="00FF5074"/>
    <w:rsid w:val="00FF565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2A811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B575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776678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E905-0291-4DF2-A4C4-C6AF24154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18</Pages>
  <Words>5139</Words>
  <Characters>29295</Characters>
  <Application>Microsoft Office Word</Application>
  <DocSecurity>0</DocSecurity>
  <Lines>244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34366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2022-09-22T05:28:00Z</dcterms:created>
  <dcterms:modified xsi:type="dcterms:W3CDTF">2022-09-22T08:11:00Z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2022-09-21T17:01:22Z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1616a4f2-78f7-4d13-ac94-62c010c1e754</vt:lpwstr>
  </property>
  <property fmtid="{D5CDD505-2E9C-101B-9397-08002B2CF9AE}" pid="28" name="MSIP_Label_9764cdcd-3664-4d05-9615-7cbf65a4f0a8_ContentBits">
    <vt:lpwstr>0</vt:lpwstr>
  </property>
</Properties>
</file>