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D1231" w14:textId="77777777" w:rsidR="009555D2" w:rsidRDefault="009555D2" w:rsidP="009555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R5s221095</w:t>
      </w:r>
      <w:r>
        <w:rPr>
          <w:b/>
          <w:i/>
          <w:noProof/>
          <w:sz w:val="28"/>
        </w:rPr>
        <w:fldChar w:fldCharType="end"/>
      </w:r>
    </w:p>
    <w:p w14:paraId="54FF87CA" w14:textId="77777777" w:rsidR="009555D2" w:rsidRDefault="009555D2" w:rsidP="009555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55D2" w14:paraId="7D2CB84C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92DBE" w14:textId="77777777" w:rsidR="009555D2" w:rsidRDefault="009555D2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55D2" w14:paraId="2555503F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7397D" w14:textId="77777777" w:rsidR="009555D2" w:rsidRDefault="009555D2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55D2" w14:paraId="395E3061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44093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0630AF6F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6D72BF12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18FA77" w14:textId="77777777" w:rsidR="009555D2" w:rsidRPr="00410371" w:rsidRDefault="009555D2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4D9AD8" w14:textId="77777777" w:rsidR="009555D2" w:rsidRDefault="009555D2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3A34BA" w14:textId="77777777" w:rsidR="009555D2" w:rsidRPr="00410371" w:rsidRDefault="009555D2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057864" w14:textId="77777777" w:rsidR="009555D2" w:rsidRDefault="009555D2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896B5" w14:textId="77777777" w:rsidR="009555D2" w:rsidRPr="00410371" w:rsidRDefault="009555D2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EA5353" w14:textId="77777777" w:rsidR="009555D2" w:rsidRDefault="009555D2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8B927D" w14:textId="77777777" w:rsidR="009555D2" w:rsidRPr="00410371" w:rsidRDefault="009555D2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7F7824" w14:textId="77777777" w:rsidR="009555D2" w:rsidRDefault="009555D2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9555D2" w14:paraId="2FF2DC2A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6F6B3" w14:textId="77777777" w:rsidR="009555D2" w:rsidRDefault="009555D2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9555D2" w14:paraId="5C7E7632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F502F0" w14:textId="77777777" w:rsidR="009555D2" w:rsidRPr="00F25D98" w:rsidRDefault="009555D2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55D2" w14:paraId="7E95E2C3" w14:textId="77777777" w:rsidTr="001045A3">
        <w:tc>
          <w:tcPr>
            <w:tcW w:w="9641" w:type="dxa"/>
            <w:gridSpan w:val="9"/>
          </w:tcPr>
          <w:p w14:paraId="7A89412A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295271" w14:textId="77777777" w:rsidR="009555D2" w:rsidRDefault="009555D2" w:rsidP="009555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55D2" w14:paraId="13DDC5D1" w14:textId="77777777" w:rsidTr="001045A3">
        <w:tc>
          <w:tcPr>
            <w:tcW w:w="2835" w:type="dxa"/>
          </w:tcPr>
          <w:p w14:paraId="674C9FC7" w14:textId="77777777" w:rsidR="009555D2" w:rsidRDefault="009555D2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9A7043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D15B16" w14:textId="77777777" w:rsidR="009555D2" w:rsidRDefault="009555D2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A01CEF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2B5CE" w14:textId="77777777" w:rsidR="009555D2" w:rsidRDefault="009555D2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859224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443942" w14:textId="77777777" w:rsidR="009555D2" w:rsidRDefault="009555D2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556C13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FD93D" w14:textId="77777777" w:rsidR="009555D2" w:rsidRDefault="009555D2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FA8F6F" w14:textId="77777777" w:rsidR="009555D2" w:rsidRDefault="009555D2" w:rsidP="009555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55D2" w14:paraId="2AE336EA" w14:textId="77777777" w:rsidTr="001045A3">
        <w:tc>
          <w:tcPr>
            <w:tcW w:w="9640" w:type="dxa"/>
            <w:gridSpan w:val="11"/>
          </w:tcPr>
          <w:p w14:paraId="505D6B1E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58A8880F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BE80C1" w14:textId="77777777" w:rsidR="009555D2" w:rsidRDefault="009555D2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E4C78" w14:textId="77777777" w:rsidR="009555D2" w:rsidRDefault="009555D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f_IMS_CC_StartCall</w:t>
            </w:r>
            <w:proofErr w:type="spellEnd"/>
            <w:r>
              <w:fldChar w:fldCharType="end"/>
            </w:r>
          </w:p>
        </w:tc>
      </w:tr>
      <w:tr w:rsidR="009555D2" w14:paraId="4099C80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47899F0" w14:textId="77777777" w:rsidR="009555D2" w:rsidRDefault="009555D2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67B02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4595FAB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69AA4C1" w14:textId="77777777" w:rsidR="009555D2" w:rsidRDefault="009555D2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F6A83" w14:textId="77777777" w:rsidR="009555D2" w:rsidRDefault="009555D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555D2" w14:paraId="7307D77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5C0BB4A" w14:textId="77777777" w:rsidR="009555D2" w:rsidRDefault="009555D2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DDA2D" w14:textId="5F041A40" w:rsidR="009555D2" w:rsidRDefault="009555D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55D2" w14:paraId="58A0024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EE12E39" w14:textId="77777777" w:rsidR="009555D2" w:rsidRDefault="009555D2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6F348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23DD380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D85023E" w14:textId="77777777" w:rsidR="009555D2" w:rsidRDefault="009555D2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B3B5D4" w14:textId="2820CD7E" w:rsidR="009555D2" w:rsidRPr="006C6504" w:rsidRDefault="009555D2" w:rsidP="001045A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C6504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6C6504">
              <w:rPr>
                <w:noProof/>
                <w:lang w:val="de-DE"/>
              </w:rPr>
              <w:t>5GS_NR_LTE-UEConTest</w:t>
            </w:r>
            <w:r>
              <w:rPr>
                <w:noProof/>
              </w:rPr>
              <w:fldChar w:fldCharType="end"/>
            </w:r>
            <w:r w:rsidR="006C6504" w:rsidRPr="006C6504">
              <w:rPr>
                <w:noProof/>
                <w:lang w:val="de-DE"/>
              </w:rPr>
              <w:t>, T</w:t>
            </w:r>
            <w:r w:rsidR="006C6504">
              <w:rPr>
                <w:noProof/>
                <w:lang w:val="de-DE"/>
              </w:rPr>
              <w:t>EI15_Test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03534D6D" w14:textId="77777777" w:rsidR="009555D2" w:rsidRPr="006C6504" w:rsidRDefault="009555D2" w:rsidP="001045A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CE060C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ABDB9" w14:textId="77777777" w:rsidR="009555D2" w:rsidRDefault="009555D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2022-09-20</w:t>
            </w:r>
            <w:r>
              <w:rPr>
                <w:noProof/>
              </w:rPr>
              <w:fldChar w:fldCharType="end"/>
            </w:r>
          </w:p>
        </w:tc>
      </w:tr>
      <w:tr w:rsidR="009555D2" w14:paraId="3C5F6D4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8BA3103" w14:textId="77777777" w:rsidR="009555D2" w:rsidRDefault="009555D2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F73834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3DCF6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B09A71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1A90F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18CE1A6A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F02BEA" w14:textId="77777777" w:rsidR="009555D2" w:rsidRDefault="009555D2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D171CC" w14:textId="77777777" w:rsidR="009555D2" w:rsidRDefault="009555D2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76505" w14:textId="77777777" w:rsidR="009555D2" w:rsidRDefault="009555D2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B3659" w14:textId="77777777" w:rsidR="009555D2" w:rsidRDefault="009555D2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0E3C0" w14:textId="77777777" w:rsidR="009555D2" w:rsidRDefault="009555D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555D2" w14:paraId="4ABF1707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809EF" w14:textId="77777777" w:rsidR="009555D2" w:rsidRDefault="009555D2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1DCDB" w14:textId="77777777" w:rsidR="009555D2" w:rsidRDefault="009555D2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29EE4" w14:textId="77777777" w:rsidR="009555D2" w:rsidRDefault="009555D2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1668CB" w14:textId="77777777" w:rsidR="009555D2" w:rsidRPr="007C2097" w:rsidRDefault="009555D2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55D2" w14:paraId="68B72914" w14:textId="77777777" w:rsidTr="001045A3">
        <w:tc>
          <w:tcPr>
            <w:tcW w:w="1843" w:type="dxa"/>
          </w:tcPr>
          <w:p w14:paraId="1FE334DF" w14:textId="77777777" w:rsidR="009555D2" w:rsidRDefault="009555D2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7013DE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5EA9CF5B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FC0A7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9F15" w14:textId="56980EDB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  <w:r w:rsidRPr="00723555">
              <w:t>Due to the implementation of R5-225362 some reasoning has been added to coordination messages in some cases. Test cases 7.16 and 7.17 miss the reasoning for MT video call provoking a mismatch</w:t>
            </w:r>
            <w:r>
              <w:t xml:space="preserve"> once the coordination message for video call is being established, failing the test case.</w:t>
            </w:r>
            <w:r w:rsidRPr="00723555">
              <w:br/>
            </w:r>
            <w:r w:rsidRPr="00723555">
              <w:br/>
              <w:t>This can be fixed just adding the proper reasoning to coordination message as follows:</w:t>
            </w:r>
          </w:p>
        </w:tc>
      </w:tr>
      <w:tr w:rsidR="009555D2" w14:paraId="6F99AAD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B106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FA4A" w14:textId="77777777" w:rsidR="009555D2" w:rsidRDefault="009555D2" w:rsidP="0095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32B4807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0E22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A1214" w14:textId="227ED255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“</w:t>
            </w:r>
            <w:r w:rsidRPr="00723555">
              <w:rPr>
                <w:noProof/>
              </w:rPr>
              <w:t>Start MT Video IMS</w:t>
            </w:r>
            <w:r>
              <w:rPr>
                <w:noProof/>
              </w:rPr>
              <w:t>” to expected coordination message to establish a MR Video call.</w:t>
            </w:r>
          </w:p>
        </w:tc>
      </w:tr>
      <w:tr w:rsidR="009555D2" w14:paraId="2F827C8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1A1DC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B5116" w14:textId="77777777" w:rsidR="009555D2" w:rsidRDefault="009555D2" w:rsidP="0095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712A2555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F2D97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D3B1" w14:textId="7657DA7F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9555D2" w14:paraId="2564A0F7" w14:textId="77777777" w:rsidTr="001045A3">
        <w:tc>
          <w:tcPr>
            <w:tcW w:w="2694" w:type="dxa"/>
            <w:gridSpan w:val="2"/>
          </w:tcPr>
          <w:p w14:paraId="78E72DA1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CE6E27" w14:textId="77777777" w:rsidR="009555D2" w:rsidRDefault="009555D2" w:rsidP="0095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1006A095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FF28F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90EB8" w14:textId="4A96A639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7.16</w:t>
            </w:r>
            <w:r>
              <w:rPr>
                <w:noProof/>
              </w:rPr>
              <w:t>.NR5GC and 7.17.NR5GC</w:t>
            </w:r>
          </w:p>
        </w:tc>
      </w:tr>
      <w:tr w:rsidR="009555D2" w14:paraId="4A9481E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B31A5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C65A8" w14:textId="77777777" w:rsidR="009555D2" w:rsidRDefault="009555D2" w:rsidP="0095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5A3CBDD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914CC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FBCB0" w14:textId="77777777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678F7" w14:textId="77777777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BB6B15" w14:textId="77777777" w:rsidR="009555D2" w:rsidRDefault="009555D2" w:rsidP="009555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07C5D2" w14:textId="77777777" w:rsidR="009555D2" w:rsidRDefault="009555D2" w:rsidP="00955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2" w14:paraId="5217451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ABB10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7413C" w14:textId="77777777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E6E45" w14:textId="732B2F3B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90DE0" w14:textId="77777777" w:rsidR="009555D2" w:rsidRDefault="009555D2" w:rsidP="009555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064F27" w14:textId="3B6FED81" w:rsidR="009555D2" w:rsidRDefault="009555D2" w:rsidP="00955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2" w14:paraId="503C976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467D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72005" w14:textId="77777777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44E44" w14:textId="5ABFE5C4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B304A" w14:textId="77777777" w:rsidR="009555D2" w:rsidRDefault="009555D2" w:rsidP="009555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85974" w14:textId="4FF7490D" w:rsidR="009555D2" w:rsidRDefault="009555D2" w:rsidP="00955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2" w14:paraId="66E8AE0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9F3BC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8438C" w14:textId="77777777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419F1" w14:textId="0EDE6972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40259" w14:textId="77777777" w:rsidR="009555D2" w:rsidRDefault="009555D2" w:rsidP="009555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AFB55" w14:textId="5CBA53BC" w:rsidR="009555D2" w:rsidRDefault="009555D2" w:rsidP="00955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2" w14:paraId="37A5D81F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99E63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DECE4" w14:textId="77777777" w:rsidR="009555D2" w:rsidRDefault="009555D2" w:rsidP="009555D2">
            <w:pPr>
              <w:pStyle w:val="CRCoverPage"/>
              <w:spacing w:after="0"/>
              <w:rPr>
                <w:noProof/>
              </w:rPr>
            </w:pPr>
          </w:p>
        </w:tc>
      </w:tr>
      <w:tr w:rsidR="009555D2" w14:paraId="442EA68E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0E950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389EA" w14:textId="77777777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55D2" w:rsidRPr="008863B9" w14:paraId="275C59B2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8798A" w14:textId="77777777" w:rsidR="009555D2" w:rsidRPr="008863B9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1B88CF" w14:textId="77777777" w:rsidR="009555D2" w:rsidRPr="008863B9" w:rsidRDefault="009555D2" w:rsidP="009555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55D2" w14:paraId="6CF27148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9DC1B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DB480" w14:textId="77777777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EFEAF" w14:textId="77777777" w:rsidR="009555D2" w:rsidRDefault="009555D2" w:rsidP="009555D2">
      <w:pPr>
        <w:rPr>
          <w:noProof/>
        </w:rPr>
      </w:pPr>
    </w:p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551798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33CCF506" w14:textId="25486781" w:rsidR="009555D2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55D2" w:rsidRPr="00D2475F">
        <w:rPr>
          <w:rFonts w:ascii="Arial" w:hAnsi="Arial" w:cs="Arial"/>
          <w:i/>
          <w:iCs/>
        </w:rPr>
        <w:t>Table of Contents</w:t>
      </w:r>
      <w:r w:rsidR="009555D2">
        <w:tab/>
      </w:r>
      <w:r w:rsidR="009555D2">
        <w:fldChar w:fldCharType="begin"/>
      </w:r>
      <w:r w:rsidR="009555D2">
        <w:instrText xml:space="preserve"> PAGEREF _Toc114551798 \h </w:instrText>
      </w:r>
      <w:r w:rsidR="009555D2">
        <w:fldChar w:fldCharType="separate"/>
      </w:r>
      <w:r w:rsidR="009555D2">
        <w:t>2</w:t>
      </w:r>
      <w:r w:rsidR="009555D2">
        <w:fldChar w:fldCharType="end"/>
      </w:r>
    </w:p>
    <w:p w14:paraId="58E0B2B5" w14:textId="7EADED2E" w:rsidR="009555D2" w:rsidRDefault="009555D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47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47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_Toc114551799 \h </w:instrText>
      </w:r>
      <w:r>
        <w:fldChar w:fldCharType="separate"/>
      </w:r>
      <w:r>
        <w:t>2</w:t>
      </w:r>
      <w:r>
        <w:fldChar w:fldCharType="end"/>
      </w:r>
    </w:p>
    <w:p w14:paraId="3F34A731" w14:textId="64673C6B" w:rsidR="009555D2" w:rsidRDefault="009555D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475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47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_Toc114551800 \h </w:instrText>
      </w:r>
      <w:r>
        <w:fldChar w:fldCharType="separate"/>
      </w:r>
      <w:r>
        <w:t>3</w:t>
      </w:r>
      <w:r>
        <w:fldChar w:fldCharType="end"/>
      </w:r>
    </w:p>
    <w:p w14:paraId="61FEC9AE" w14:textId="2335EEF6" w:rsidR="009555D2" w:rsidRDefault="009555D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475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475F">
        <w:rPr>
          <w:b/>
        </w:rPr>
        <w:t>Correction to function f_IMS_CC_StartCall</w:t>
      </w:r>
      <w:r>
        <w:tab/>
      </w:r>
      <w:r>
        <w:fldChar w:fldCharType="begin"/>
      </w:r>
      <w:r>
        <w:instrText xml:space="preserve"> PAGEREF _Toc114551801 \h </w:instrText>
      </w:r>
      <w:r>
        <w:fldChar w:fldCharType="separate"/>
      </w:r>
      <w:r>
        <w:t>3</w:t>
      </w:r>
      <w:r>
        <w:fldChar w:fldCharType="end"/>
      </w:r>
    </w:p>
    <w:p w14:paraId="267CB105" w14:textId="65316A6E" w:rsidR="009555D2" w:rsidRDefault="00647F8D" w:rsidP="009555D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9555D2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Hlk107318485"/>
      <w:bookmarkStart w:id="18" w:name="_Toc114545017"/>
      <w:bookmarkStart w:id="19" w:name="_Toc114551799"/>
      <w:r w:rsidR="009555D2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  <w:bookmarkEnd w:id="19"/>
    </w:p>
    <w:p w14:paraId="189FDE91" w14:textId="77777777" w:rsidR="009555D2" w:rsidRDefault="009555D2" w:rsidP="009555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482A1AAC" w14:textId="77777777" w:rsidR="009555D2" w:rsidRDefault="009555D2" w:rsidP="009555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24E0297" w14:textId="77777777" w:rsidR="009555D2" w:rsidRDefault="009555D2" w:rsidP="009555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7"/>
    <w:p w14:paraId="01A29AD3" w14:textId="048B898D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295288959"/>
      <w:bookmarkStart w:id="21" w:name="_Toc122434488"/>
      <w:bookmarkStart w:id="22" w:name="_Toc114551800"/>
      <w:r>
        <w:rPr>
          <w:b/>
        </w:rPr>
        <w:t>Corrections required</w:t>
      </w:r>
      <w:bookmarkEnd w:id="20"/>
      <w:bookmarkEnd w:id="21"/>
      <w:bookmarkEnd w:id="22"/>
    </w:p>
    <w:p w14:paraId="56B5B225" w14:textId="609D2CED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14551801"/>
      <w:r w:rsidRPr="008E4F81">
        <w:rPr>
          <w:b/>
        </w:rPr>
        <w:t xml:space="preserve">Correction to function </w:t>
      </w:r>
      <w:proofErr w:type="spellStart"/>
      <w:r w:rsidR="00EF6362" w:rsidRPr="00EF6362">
        <w:rPr>
          <w:b/>
        </w:rPr>
        <w:t>f_IMS_CC_StartCall</w:t>
      </w:r>
      <w:bookmarkEnd w:id="23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38697B0A" w:rsidR="00647F8D" w:rsidRPr="00E40CB8" w:rsidRDefault="00EF6362" w:rsidP="00607FC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F6362">
              <w:t>f_IMS_CC_StartCall</w:t>
            </w:r>
            <w:proofErr w:type="spellEnd"/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4EB95F6E" w:rsidR="006A6E7C" w:rsidRPr="00607FC7" w:rsidRDefault="00E70D41" w:rsidP="00390996">
            <w:pPr>
              <w:pStyle w:val="CRCoverPage"/>
              <w:rPr>
                <w:noProof/>
              </w:rPr>
            </w:pPr>
            <w:r w:rsidRPr="00E70D41">
              <w:rPr>
                <w:noProof/>
              </w:rPr>
              <w:t>Due to the implementation of R5-225362 some reasoning has been added to coordination messages in some cases. Test cases 7.16 and 7.17 miss the reasoning for MT video call provoking a mismatch and failing the establishment of the call.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2E2C04C6" w:rsidR="00607FC7" w:rsidRPr="00793CB9" w:rsidRDefault="00E70D41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>Added “</w:t>
            </w:r>
            <w:r w:rsidRPr="00723555">
              <w:rPr>
                <w:noProof/>
              </w:rPr>
              <w:t>Start MT Video IMS</w:t>
            </w:r>
            <w:r>
              <w:rPr>
                <w:noProof/>
              </w:rPr>
              <w:t>” to expected coordination message to establish a MR Video call.</w:t>
            </w:r>
          </w:p>
        </w:tc>
      </w:tr>
      <w:tr w:rsidR="00351CC1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51CC1" w:rsidRDefault="00351CC1" w:rsidP="00351C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2D01E822" w:rsidR="00351CC1" w:rsidRDefault="003E1B6F" w:rsidP="00351CC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IMS\</w:t>
            </w:r>
            <w:r w:rsidR="00351CC1">
              <w:rPr>
                <w:rFonts w:ascii="Arial" w:hAnsi="Arial" w:cs="Arial"/>
                <w:noProof/>
                <w:lang w:val="en-US"/>
              </w:rPr>
              <w:t>Common\</w:t>
            </w:r>
            <w:r w:rsidR="00E70D41" w:rsidRPr="00E70D41">
              <w:rPr>
                <w:rFonts w:ascii="Arial" w:hAnsi="Arial" w:cs="Arial"/>
                <w:noProof/>
                <w:lang w:val="en-US"/>
              </w:rPr>
              <w:t>IMS_CC_CommonFunctions</w:t>
            </w:r>
            <w:r w:rsidR="00351CC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51CC1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51CC1" w:rsidRDefault="00351CC1" w:rsidP="00351C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351CC1" w:rsidRDefault="00351CC1" w:rsidP="00351CC1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CCF26C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StartCall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23555">
              <w:rPr>
                <w:rFonts w:ascii="Arial" w:hAnsi="Arial"/>
                <w:lang w:eastAsia="en-GB"/>
              </w:rPr>
              <w:t>IMS_TestProcedure_Type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,</w:t>
            </w:r>
          </w:p>
          <w:p w14:paraId="12102C64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      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,</w:t>
            </w:r>
          </w:p>
          <w:p w14:paraId="1183A85C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      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CallType_Type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runs on IMS_PTC</w:t>
            </w:r>
          </w:p>
          <w:p w14:paraId="02DE9576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23555">
              <w:rPr>
                <w:rFonts w:ascii="Arial" w:hAnsi="Arial"/>
                <w:lang w:eastAsia="en-GB"/>
              </w:rPr>
              <w:t>{ /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* @sic new parameters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to support conference calls sic@ */</w:t>
            </w:r>
          </w:p>
          <w:p w14:paraId="301880A6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// @sic R5s160855 removed return type sic@</w:t>
            </w:r>
          </w:p>
          <w:p w14:paraId="370C1D4D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</w:p>
          <w:p w14:paraId="66CCD7E8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StartProcedure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IPCAN,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</w:t>
            </w:r>
          </w:p>
          <w:p w14:paraId="5B83BD51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</w:p>
          <w:p w14:paraId="6802A4B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4874F31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499E9C8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select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64E906A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5AB1BD7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 // @sic R5s130333, R5-134070 sic@</w:t>
            </w:r>
          </w:p>
          <w:p w14:paraId="6FBE54E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73CCC1A4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ReturnId</w:t>
            </w:r>
            <w:proofErr w:type="spellEnd"/>
            <w:r w:rsidRPr="00723555">
              <w:rPr>
                <w:rFonts w:ascii="Arial" w:hAnsi="Arial"/>
                <w:lang w:eastAsia="en-GB"/>
              </w:rPr>
              <w:t>){</w:t>
            </w:r>
            <w:proofErr w:type="gramEnd"/>
          </w:p>
          <w:p w14:paraId="112D9D9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, CNF_REQUIRED);  // @sic R5s130333, R5-134070, R5s160855 sic@</w:t>
            </w:r>
          </w:p>
          <w:p w14:paraId="1E03DB83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1508FDC5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conferenceCall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14FC257E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InitiateConferenceCall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>MMI); // @sic R5-155177 sic@</w:t>
            </w:r>
          </w:p>
          <w:p w14:paraId="28370BB9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62C96D7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normalCallOIR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723555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            // @sic R5-160975 sic@</w:t>
            </w:r>
          </w:p>
          <w:p w14:paraId="6479E724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RequestIMSCallOIR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</w:t>
            </w:r>
          </w:p>
          <w:p w14:paraId="33A539A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64A192E2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}</w:t>
            </w:r>
          </w:p>
          <w:p w14:paraId="258CD26D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26716FC6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IPCAN_MO_VideoCall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68D9C00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RequestIMSVideoCall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// @sic R5-134070 sic@</w:t>
            </w:r>
          </w:p>
          <w:p w14:paraId="04A939E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6B1FB0A1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IPCAN_MT_SpeechCall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IPCAN_MT_VideoCall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39C7FC89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>IPCAN);         // wait for RRC connection to be established</w:t>
            </w:r>
          </w:p>
          <w:p w14:paraId="482FEAE9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7153CFF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IPCAN_EmergencyCall_NormalService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IPCAN_EmergencyCall_OptionalPDNRelease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723555">
              <w:rPr>
                <w:rFonts w:ascii="Arial" w:hAnsi="Arial"/>
                <w:lang w:eastAsia="en-GB"/>
              </w:rPr>
              <w:t>{ /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/ @sic R5s150091 sic@ @sic R5s180023: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IPCAN_EmergencyCall_OptionalPDNRelease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sic@</w:t>
            </w:r>
          </w:p>
          <w:p w14:paraId="375F644C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RequestIMSEmergencyCall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px_EmergencyCallNumber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// @sic R5-134070 sic@</w:t>
            </w:r>
          </w:p>
          <w:p w14:paraId="6197786C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0AF3A5A6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else {</w:t>
            </w:r>
          </w:p>
          <w:p w14:paraId="40267FB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723555">
              <w:rPr>
                <w:rFonts w:ascii="Arial" w:hAnsi="Arial"/>
                <w:lang w:eastAsia="en-GB"/>
              </w:rPr>
              <w:t>FatalError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>__FILE__, __LINE__, "");</w:t>
            </w:r>
          </w:p>
          <w:p w14:paraId="1FFD472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lastRenderedPageBreak/>
              <w:t xml:space="preserve">      }</w:t>
            </w:r>
          </w:p>
          <w:p w14:paraId="529E555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}</w:t>
            </w:r>
          </w:p>
          <w:p w14:paraId="541F68D8" w14:textId="1F3CC5B8" w:rsidR="00F674A1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243303A4" w:rsidR="00647F8D" w:rsidRPr="007111EE" w:rsidRDefault="00647F8D" w:rsidP="00126B57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405FE2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8513D1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StartCall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23555">
              <w:rPr>
                <w:rFonts w:ascii="Arial" w:hAnsi="Arial"/>
                <w:lang w:eastAsia="en-GB"/>
              </w:rPr>
              <w:t>IMS_TestProcedure_Type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,</w:t>
            </w:r>
          </w:p>
          <w:p w14:paraId="7FA148FC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      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,</w:t>
            </w:r>
          </w:p>
          <w:p w14:paraId="6979DD23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      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CallType_Type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runs on IMS_PTC</w:t>
            </w:r>
          </w:p>
          <w:p w14:paraId="03256FA5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23555">
              <w:rPr>
                <w:rFonts w:ascii="Arial" w:hAnsi="Arial"/>
                <w:lang w:eastAsia="en-GB"/>
              </w:rPr>
              <w:t>{ /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* @sic new parameters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to support conference calls sic@ */</w:t>
            </w:r>
          </w:p>
          <w:p w14:paraId="4E38BDF2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// @sic R5s160855 removed return type sic@</w:t>
            </w:r>
          </w:p>
          <w:p w14:paraId="71DBBEC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</w:p>
          <w:p w14:paraId="1634108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StartProcedure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IPCAN,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</w:t>
            </w:r>
          </w:p>
          <w:p w14:paraId="6669B75E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</w:p>
          <w:p w14:paraId="00AC8C2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768AA44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3FCD9415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select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4CB6CFE8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1C52CECD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 // @sic R5s130333, R5-134070 sic@</w:t>
            </w:r>
          </w:p>
          <w:p w14:paraId="2FD447F2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7DD8CE9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ReturnId</w:t>
            </w:r>
            <w:proofErr w:type="spellEnd"/>
            <w:r w:rsidRPr="00723555">
              <w:rPr>
                <w:rFonts w:ascii="Arial" w:hAnsi="Arial"/>
                <w:lang w:eastAsia="en-GB"/>
              </w:rPr>
              <w:t>){</w:t>
            </w:r>
            <w:proofErr w:type="gramEnd"/>
          </w:p>
          <w:p w14:paraId="017AD2ED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, CNF_REQUIRED);  // @sic R5s130333, R5-134070, R5s160855 sic@</w:t>
            </w:r>
          </w:p>
          <w:p w14:paraId="5FFA6DA4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254D187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conferenceCall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19B0D4D8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InitiateConferenceCall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>MMI); // @sic R5-155177 sic@</w:t>
            </w:r>
          </w:p>
          <w:p w14:paraId="2FE211C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0ECFBDD5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normalCallOIR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723555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            // @sic R5-160975 sic@</w:t>
            </w:r>
          </w:p>
          <w:p w14:paraId="52B24801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RequestIMSCallOIR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</w:t>
            </w:r>
          </w:p>
          <w:p w14:paraId="1C812DF9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22CD7A9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}</w:t>
            </w:r>
          </w:p>
          <w:p w14:paraId="3FE55B49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5CEBC43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IPCAN_MO_VideoCall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5BD3D49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RequestIMSVideoCall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// @sic R5-134070 sic@</w:t>
            </w:r>
          </w:p>
          <w:p w14:paraId="688E7CF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3D5C0138" w14:textId="65D36F94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IPCAN_MT_SpeechCall</w:t>
            </w:r>
            <w:proofErr w:type="spellEnd"/>
            <w:r w:rsidRPr="00723555">
              <w:rPr>
                <w:rFonts w:ascii="Arial" w:hAnsi="Arial"/>
                <w:highlight w:val="yellow"/>
                <w:lang w:eastAsia="en-GB"/>
              </w:rPr>
              <w:t xml:space="preserve">/*, </w:t>
            </w:r>
            <w:proofErr w:type="spellStart"/>
            <w:r w:rsidRPr="00723555">
              <w:rPr>
                <w:rFonts w:ascii="Arial" w:hAnsi="Arial"/>
                <w:highlight w:val="yellow"/>
                <w:lang w:eastAsia="en-GB"/>
              </w:rPr>
              <w:t>IPCAN_MT_VideoCall</w:t>
            </w:r>
            <w:proofErr w:type="spellEnd"/>
            <w:r>
              <w:rPr>
                <w:rFonts w:ascii="Arial" w:hAnsi="Arial"/>
                <w:highlight w:val="yellow"/>
                <w:lang w:eastAsia="en-GB"/>
              </w:rPr>
              <w:t>*/</w:t>
            </w:r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0DA788C1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>IPCAN);         // wait for RRC connection to be established</w:t>
            </w:r>
          </w:p>
          <w:p w14:paraId="6F360B8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076656AD" w14:textId="77777777" w:rsidR="00723555" w:rsidRPr="00723555" w:rsidRDefault="00723555" w:rsidP="00723555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</w:t>
            </w:r>
            <w:r w:rsidRPr="00723555">
              <w:rPr>
                <w:rFonts w:ascii="Arial" w:hAnsi="Arial"/>
                <w:highlight w:val="yellow"/>
                <w:lang w:eastAsia="en-GB"/>
              </w:rPr>
              <w:t>case (</w:t>
            </w:r>
            <w:proofErr w:type="spellStart"/>
            <w:r w:rsidRPr="00723555">
              <w:rPr>
                <w:rFonts w:ascii="Arial" w:hAnsi="Arial"/>
                <w:highlight w:val="yellow"/>
                <w:lang w:eastAsia="en-GB"/>
              </w:rPr>
              <w:t>IPCAN_MT_VideoCall</w:t>
            </w:r>
            <w:proofErr w:type="spellEnd"/>
            <w:r w:rsidRPr="00723555">
              <w:rPr>
                <w:rFonts w:ascii="Arial" w:hAnsi="Arial"/>
                <w:highlight w:val="yellow"/>
                <w:lang w:eastAsia="en-GB"/>
              </w:rPr>
              <w:t>) {</w:t>
            </w:r>
          </w:p>
          <w:p w14:paraId="7C17E9B6" w14:textId="04051187" w:rsidR="00723555" w:rsidRPr="00723555" w:rsidRDefault="00723555" w:rsidP="00723555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723555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highlight w:val="yellow"/>
                <w:lang w:eastAsia="en-GB"/>
              </w:rPr>
              <w:t>f_IMS_IPCAN_</w:t>
            </w:r>
            <w:proofErr w:type="gramStart"/>
            <w:r w:rsidRPr="00723555">
              <w:rPr>
                <w:rFonts w:ascii="Arial" w:hAnsi="Arial"/>
                <w:highlight w:val="yellow"/>
                <w:lang w:eastAsia="en-GB"/>
              </w:rPr>
              <w:t>WaitForTrigger</w:t>
            </w:r>
            <w:proofErr w:type="spellEnd"/>
            <w:r w:rsidRPr="00723555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proofErr w:type="gramEnd"/>
            <w:r w:rsidRPr="00723555">
              <w:rPr>
                <w:rFonts w:ascii="Arial" w:hAnsi="Arial"/>
                <w:highlight w:val="yellow"/>
                <w:lang w:eastAsia="en-GB"/>
              </w:rPr>
              <w:t>IPCAN,"Start</w:t>
            </w:r>
            <w:proofErr w:type="spellEnd"/>
            <w:r w:rsidRPr="00723555">
              <w:rPr>
                <w:rFonts w:ascii="Arial" w:hAnsi="Arial"/>
                <w:highlight w:val="yellow"/>
                <w:lang w:eastAsia="en-GB"/>
              </w:rPr>
              <w:t xml:space="preserve"> MT Video IMS");</w:t>
            </w:r>
          </w:p>
          <w:p w14:paraId="3C6DD42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</w:p>
          <w:p w14:paraId="5C714292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IPCAN_EmergencyCall_NormalService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IPCAN_EmergencyCall_OptionalPDNRelease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723555">
              <w:rPr>
                <w:rFonts w:ascii="Arial" w:hAnsi="Arial"/>
                <w:lang w:eastAsia="en-GB"/>
              </w:rPr>
              <w:t>{ /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/ @sic R5s150091 sic@ @sic R5s180023: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IPCAN_EmergencyCall_OptionalPDNRelease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sic@</w:t>
            </w:r>
          </w:p>
          <w:p w14:paraId="0013C9C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</w:t>
            </w:r>
            <w:proofErr w:type="gramStart"/>
            <w:r w:rsidRPr="00723555">
              <w:rPr>
                <w:rFonts w:ascii="Arial" w:hAnsi="Arial"/>
                <w:lang w:eastAsia="en-GB"/>
              </w:rPr>
              <w:t>RequestIMSEmergencyCall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px_EmergencyCallNumber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// @sic R5-134070 sic@</w:t>
            </w:r>
          </w:p>
          <w:p w14:paraId="1230E955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7974160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else {</w:t>
            </w:r>
          </w:p>
          <w:p w14:paraId="757E0238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723555">
              <w:rPr>
                <w:rFonts w:ascii="Arial" w:hAnsi="Arial"/>
                <w:lang w:eastAsia="en-GB"/>
              </w:rPr>
              <w:t>FatalError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gramEnd"/>
            <w:r w:rsidRPr="00723555">
              <w:rPr>
                <w:rFonts w:ascii="Arial" w:hAnsi="Arial"/>
                <w:lang w:eastAsia="en-GB"/>
              </w:rPr>
              <w:t>__FILE__, __LINE__, "");</w:t>
            </w:r>
          </w:p>
          <w:p w14:paraId="7E2819E6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63767A9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}</w:t>
            </w:r>
          </w:p>
          <w:p w14:paraId="04F34C20" w14:textId="534B1F85" w:rsidR="00F674A1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685D4A83" w:rsidR="00647F8D" w:rsidRDefault="00647F8D" w:rsidP="00126B5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289A5" w14:textId="77777777" w:rsidR="00764CED" w:rsidRDefault="00764CED">
      <w:r>
        <w:separator/>
      </w:r>
    </w:p>
  </w:endnote>
  <w:endnote w:type="continuationSeparator" w:id="0">
    <w:p w14:paraId="7F2539B8" w14:textId="77777777" w:rsidR="00764CED" w:rsidRDefault="0076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DD347" w14:textId="77777777" w:rsidR="009555D2" w:rsidRDefault="00955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96EDA" w14:textId="77777777" w:rsidR="009555D2" w:rsidRDefault="009555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FDF1D" w14:textId="77777777" w:rsidR="009555D2" w:rsidRDefault="00955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CA3D0" w14:textId="77777777" w:rsidR="00764CED" w:rsidRDefault="00764CED">
      <w:r>
        <w:separator/>
      </w:r>
    </w:p>
  </w:footnote>
  <w:footnote w:type="continuationSeparator" w:id="0">
    <w:p w14:paraId="4AA74944" w14:textId="77777777" w:rsidR="00764CED" w:rsidRDefault="00764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320B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76D1"/>
    <w:rsid w:val="00351CC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24C2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C6504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64CED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4E81"/>
    <w:rsid w:val="008161A2"/>
    <w:rsid w:val="008225DA"/>
    <w:rsid w:val="008256FD"/>
    <w:rsid w:val="008279FA"/>
    <w:rsid w:val="00831090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555D2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4C0C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36C91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27F5"/>
    <w:rsid w:val="00D43688"/>
    <w:rsid w:val="00D50255"/>
    <w:rsid w:val="00D62AF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DB2"/>
    <w:rsid w:val="00E7772E"/>
    <w:rsid w:val="00E80173"/>
    <w:rsid w:val="00E80DB5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674A1"/>
    <w:rsid w:val="00F7157E"/>
    <w:rsid w:val="00F750D5"/>
    <w:rsid w:val="00F75883"/>
    <w:rsid w:val="00F77FC8"/>
    <w:rsid w:val="00F84BEE"/>
    <w:rsid w:val="00F92AD0"/>
    <w:rsid w:val="00FA09B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7B5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9ABE0-268C-42C7-A77C-CA3C212ED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1146</Words>
  <Characters>6536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7667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1900-01-01T08:00:00Z</cp:lastPrinted>
  <dcterms:created xsi:type="dcterms:W3CDTF">2022-09-20T06:36:00Z</dcterms:created>
  <dcterms:modified xsi:type="dcterms:W3CDTF">2022-09-20T08:22:00Z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