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024" w:rsidRDefault="00994024" w:rsidP="00994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R5s221094</w:t>
      </w:r>
      <w:r>
        <w:rPr>
          <w:b/>
          <w:i/>
          <w:noProof/>
          <w:sz w:val="28"/>
        </w:rPr>
        <w:fldChar w:fldCharType="end"/>
      </w:r>
    </w:p>
    <w:p w:rsidR="00994024" w:rsidRDefault="00994024" w:rsidP="009940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024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4024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024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:rsidTr="001045A3">
        <w:tc>
          <w:tcPr>
            <w:tcW w:w="142" w:type="dxa"/>
            <w:tcBorders>
              <w:lef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4024" w:rsidRPr="00410371" w:rsidRDefault="00994024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4024" w:rsidRDefault="00994024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4024" w:rsidRPr="00410371" w:rsidRDefault="00994024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4024" w:rsidRDefault="00994024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4024" w:rsidRPr="00410371" w:rsidRDefault="00994024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94024" w:rsidRDefault="00994024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4024" w:rsidRPr="00410371" w:rsidRDefault="00994024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994024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994024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4024" w:rsidRPr="00F25D98" w:rsidRDefault="00994024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4024" w:rsidTr="001045A3">
        <w:tc>
          <w:tcPr>
            <w:tcW w:w="9641" w:type="dxa"/>
            <w:gridSpan w:val="9"/>
          </w:tcPr>
          <w:p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4024" w:rsidRDefault="00994024" w:rsidP="009940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024" w:rsidTr="001045A3">
        <w:tc>
          <w:tcPr>
            <w:tcW w:w="2835" w:type="dxa"/>
          </w:tcPr>
          <w:p w:rsidR="00994024" w:rsidRDefault="00994024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4024" w:rsidRDefault="00994024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4024" w:rsidRDefault="00994024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4024" w:rsidRDefault="00994024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4024" w:rsidRDefault="00994024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4024" w:rsidRDefault="00994024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4024" w:rsidRDefault="00994024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4024" w:rsidRDefault="00994024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4024" w:rsidRDefault="00994024" w:rsidP="009940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024" w:rsidTr="001045A3">
        <w:tc>
          <w:tcPr>
            <w:tcW w:w="9640" w:type="dxa"/>
            <w:gridSpan w:val="11"/>
          </w:tcPr>
          <w:p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4024" w:rsidRDefault="00994024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 case 8.1.4.1.6</w:t>
            </w:r>
            <w:r>
              <w:fldChar w:fldCharType="end"/>
            </w:r>
          </w:p>
        </w:tc>
      </w:tr>
      <w:tr w:rsidR="00994024" w:rsidTr="001045A3">
        <w:tc>
          <w:tcPr>
            <w:tcW w:w="1843" w:type="dxa"/>
            <w:tcBorders>
              <w:lef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:rsidTr="001045A3">
        <w:tc>
          <w:tcPr>
            <w:tcW w:w="1843" w:type="dxa"/>
            <w:tcBorders>
              <w:left w:val="single" w:sz="4" w:space="0" w:color="auto"/>
            </w:tcBorders>
          </w:tcPr>
          <w:p w:rsidR="00994024" w:rsidRDefault="00994024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94024" w:rsidTr="001045A3">
        <w:tc>
          <w:tcPr>
            <w:tcW w:w="1843" w:type="dxa"/>
            <w:tcBorders>
              <w:left w:val="single" w:sz="4" w:space="0" w:color="auto"/>
            </w:tcBorders>
          </w:tcPr>
          <w:p w:rsidR="00994024" w:rsidRDefault="00994024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4024" w:rsidTr="001045A3">
        <w:tc>
          <w:tcPr>
            <w:tcW w:w="1843" w:type="dxa"/>
            <w:tcBorders>
              <w:lef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:rsidTr="001045A3">
        <w:tc>
          <w:tcPr>
            <w:tcW w:w="1843" w:type="dxa"/>
            <w:tcBorders>
              <w:left w:val="single" w:sz="4" w:space="0" w:color="auto"/>
            </w:tcBorders>
          </w:tcPr>
          <w:p w:rsidR="00994024" w:rsidRDefault="00994024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94024" w:rsidRDefault="00994024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4024" w:rsidRDefault="00994024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2022-09-20</w:t>
            </w:r>
            <w:r>
              <w:rPr>
                <w:noProof/>
              </w:rPr>
              <w:fldChar w:fldCharType="end"/>
            </w:r>
          </w:p>
        </w:tc>
      </w:tr>
      <w:tr w:rsidR="00994024" w:rsidTr="001045A3">
        <w:tc>
          <w:tcPr>
            <w:tcW w:w="1843" w:type="dxa"/>
            <w:tcBorders>
              <w:lef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4024" w:rsidRDefault="00994024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4024" w:rsidRDefault="00994024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4024" w:rsidRDefault="00994024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4024" w:rsidRDefault="00994024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4024" w:rsidRDefault="00994024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94024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4024" w:rsidRDefault="00994024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4024" w:rsidRDefault="00994024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4024" w:rsidRPr="007C2097" w:rsidRDefault="00994024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4024" w:rsidTr="001045A3">
        <w:tc>
          <w:tcPr>
            <w:tcW w:w="1843" w:type="dxa"/>
          </w:tcPr>
          <w:p w:rsidR="00994024" w:rsidRDefault="00994024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4024" w:rsidRDefault="00994024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024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test case 8.1.4.1.6, </w:t>
            </w:r>
            <w:r w:rsidRPr="003E149A">
              <w:rPr>
                <w:noProof/>
              </w:rPr>
              <w:t>cs_NR_RachProcedureConfig_RRCReestablishment</w:t>
            </w:r>
            <w:r>
              <w:rPr>
                <w:noProof/>
              </w:rPr>
              <w:t xml:space="preserve"> is used to configure the rach list as in other reestablishment test cases.</w:t>
            </w:r>
          </w:p>
          <w:p w:rsidR="00994024" w:rsidRDefault="00994024" w:rsidP="00994024">
            <w:pPr>
              <w:pStyle w:val="CRCoverPage"/>
              <w:spacing w:after="0"/>
              <w:rPr>
                <w:noProof/>
              </w:rPr>
            </w:pPr>
          </w:p>
          <w:p w:rsidR="00994024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this test case is negative scenario , on the reception of reestablishment DL Peer Message with </w:t>
            </w:r>
            <w:r w:rsidRPr="00505EAE">
              <w:rPr>
                <w:noProof/>
              </w:rPr>
              <w:t>a wrong nextHopChainingCount value causing an integrity check failure</w:t>
            </w:r>
            <w:r>
              <w:rPr>
                <w:noProof/>
              </w:rPr>
              <w:t xml:space="preserve">, UE is not going to initiate Rach for sending the RLC ACK for reestablishment , and further for sending reestablishment complete </w:t>
            </w:r>
          </w:p>
          <w:p w:rsidR="00994024" w:rsidRDefault="00994024" w:rsidP="00994024">
            <w:pPr>
              <w:pStyle w:val="CRCoverPage"/>
              <w:spacing w:after="0"/>
              <w:rPr>
                <w:noProof/>
              </w:rPr>
            </w:pPr>
          </w:p>
          <w:p w:rsidR="00994024" w:rsidRPr="0037699A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not to configure the rach list for this negative scenario</w:t>
            </w:r>
          </w:p>
        </w:tc>
      </w:tr>
      <w:tr w:rsidR="00994024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024" w:rsidRPr="00F12C50" w:rsidRDefault="00994024" w:rsidP="0099402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994024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4024" w:rsidRPr="006316B2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rach list , instead configured the rach entry which is specific to reestablishment request procedure </w:t>
            </w:r>
          </w:p>
        </w:tc>
      </w:tr>
      <w:tr w:rsidR="00994024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024" w:rsidRPr="00CF39F2" w:rsidRDefault="00994024" w:rsidP="0099402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94024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024" w:rsidRPr="00CF39F2" w:rsidRDefault="00994024" w:rsidP="009940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94024" w:rsidTr="001045A3">
        <w:tc>
          <w:tcPr>
            <w:tcW w:w="2694" w:type="dxa"/>
            <w:gridSpan w:val="2"/>
          </w:tcPr>
          <w:p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4024" w:rsidRDefault="00994024" w:rsidP="0099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024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8.1.4.1.6.NR5GC</w:t>
            </w:r>
          </w:p>
        </w:tc>
      </w:tr>
      <w:tr w:rsidR="00994024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024" w:rsidRDefault="00994024" w:rsidP="0099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024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4024" w:rsidRDefault="00994024" w:rsidP="0099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4024" w:rsidRDefault="00994024" w:rsidP="0099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024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4024" w:rsidRDefault="00994024" w:rsidP="0099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024" w:rsidRDefault="00994024" w:rsidP="0099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024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4024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024" w:rsidRDefault="00994024" w:rsidP="0099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024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024" w:rsidRDefault="00994024" w:rsidP="0099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4024" w:rsidRDefault="00994024" w:rsidP="0099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024" w:rsidRDefault="00994024" w:rsidP="0099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024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024" w:rsidRDefault="00994024" w:rsidP="0099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024" w:rsidRDefault="00994024" w:rsidP="00994024">
            <w:pPr>
              <w:pStyle w:val="CRCoverPage"/>
              <w:spacing w:after="0"/>
              <w:rPr>
                <w:noProof/>
              </w:rPr>
            </w:pPr>
          </w:p>
        </w:tc>
      </w:tr>
      <w:tr w:rsidR="00994024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024" w:rsidRDefault="00994024" w:rsidP="0099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024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4024" w:rsidRPr="008863B9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4024" w:rsidRPr="008863B9" w:rsidRDefault="00994024" w:rsidP="00994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024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024" w:rsidRDefault="00994024" w:rsidP="0099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024" w:rsidRDefault="00994024" w:rsidP="0099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54501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99402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994024" w:rsidRPr="00B810EF">
        <w:rPr>
          <w:rFonts w:ascii="Arial" w:hAnsi="Arial" w:cs="Arial"/>
          <w:iCs/>
        </w:rPr>
        <w:t>Table of Contents</w:t>
      </w:r>
      <w:r w:rsidR="00994024">
        <w:tab/>
      </w:r>
      <w:r w:rsidR="00994024">
        <w:fldChar w:fldCharType="begin"/>
      </w:r>
      <w:r w:rsidR="00994024">
        <w:instrText xml:space="preserve"> PAGEREF _Toc114545016 \h </w:instrText>
      </w:r>
      <w:r w:rsidR="00994024">
        <w:fldChar w:fldCharType="separate"/>
      </w:r>
      <w:r w:rsidR="00994024">
        <w:t>2</w:t>
      </w:r>
      <w:r w:rsidR="00994024">
        <w:fldChar w:fldCharType="end"/>
      </w:r>
    </w:p>
    <w:p w:rsidR="00994024" w:rsidRDefault="00994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810E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810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_Toc114545017 \h </w:instrText>
      </w:r>
      <w:r>
        <w:fldChar w:fldCharType="separate"/>
      </w:r>
      <w:r>
        <w:t>2</w:t>
      </w:r>
      <w:r>
        <w:fldChar w:fldCharType="end"/>
      </w:r>
    </w:p>
    <w:p w:rsidR="00994024" w:rsidRDefault="00994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810E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810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_Toc114545018 \h </w:instrText>
      </w:r>
      <w:r>
        <w:fldChar w:fldCharType="separate"/>
      </w:r>
      <w:r>
        <w:t>2</w:t>
      </w:r>
      <w:r>
        <w:fldChar w:fldCharType="end"/>
      </w:r>
    </w:p>
    <w:p w:rsidR="00994024" w:rsidRDefault="00994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810E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810EF">
        <w:rPr>
          <w:rFonts w:cs="Arial"/>
          <w:b/>
          <w:color w:val="000000"/>
          <w:lang w:eastAsia="en-GB"/>
        </w:rPr>
        <w:t xml:space="preserve">Correction to the </w:t>
      </w:r>
      <w:r w:rsidRPr="00B810EF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810EF">
        <w:rPr>
          <w:b/>
        </w:rPr>
        <w:t>fl_TC_8_1_4_1_6_TestBody</w:t>
      </w:r>
      <w:r>
        <w:tab/>
      </w:r>
      <w:r>
        <w:fldChar w:fldCharType="begin"/>
      </w:r>
      <w:r>
        <w:instrText xml:space="preserve"> PAGEREF _Toc114545019 \h </w:instrText>
      </w:r>
      <w:r>
        <w:fldChar w:fldCharType="separate"/>
      </w:r>
      <w:r>
        <w:t>2</w:t>
      </w:r>
      <w:r>
        <w:fldChar w:fldCharType="end"/>
      </w:r>
    </w:p>
    <w:p w:rsidR="00994024" w:rsidRDefault="007A73E5" w:rsidP="0099402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Hlk107318485"/>
      <w:r w:rsidR="00994024" w:rsidRPr="00994024">
        <w:rPr>
          <w:b/>
          <w:lang w:eastAsia="ja-JP"/>
        </w:rPr>
        <w:t xml:space="preserve"> </w:t>
      </w:r>
      <w:bookmarkStart w:id="18" w:name="_Toc114545017"/>
      <w:r w:rsidR="00994024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</w:p>
    <w:p w:rsidR="00994024" w:rsidRDefault="00994024" w:rsidP="009940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994024" w:rsidRDefault="00994024" w:rsidP="009940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94024" w:rsidRDefault="00994024" w:rsidP="009940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7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122434488"/>
      <w:bookmarkStart w:id="20" w:name="_Toc295288959"/>
      <w:bookmarkStart w:id="21" w:name="_Toc114545018"/>
      <w:r w:rsidRPr="00854C55">
        <w:rPr>
          <w:b/>
        </w:rPr>
        <w:t>Corrections required</w:t>
      </w:r>
      <w:bookmarkEnd w:id="19"/>
      <w:bookmarkEnd w:id="20"/>
      <w:bookmarkEnd w:id="21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2" w:name="_Toc114545019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05E71" w:rsidRPr="00E05E71">
        <w:rPr>
          <w:b/>
          <w:noProof/>
        </w:rPr>
        <w:t>fl_TC_8_1_4_1_6_TestBody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246D3D" w:rsidP="002B42D8">
            <w:pPr>
              <w:pStyle w:val="CRCoverPage"/>
              <w:spacing w:after="0"/>
              <w:rPr>
                <w:noProof/>
              </w:rPr>
            </w:pPr>
            <w:r w:rsidRPr="00246D3D">
              <w:rPr>
                <w:noProof/>
              </w:rPr>
              <w:t>fl_TC_8_1_4_1_6_TestBody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B8" w:rsidRDefault="008532B8" w:rsidP="008532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test case 8.1.4.1.6, </w:t>
            </w:r>
            <w:r w:rsidRPr="003E149A">
              <w:rPr>
                <w:noProof/>
              </w:rPr>
              <w:t>cs_NR_RachProcedureConfig_RRCReestablishment</w:t>
            </w:r>
            <w:r>
              <w:rPr>
                <w:noProof/>
              </w:rPr>
              <w:t xml:space="preserve"> is used to configure the rach list as in other reestablishment test cases.</w:t>
            </w:r>
          </w:p>
          <w:p w:rsidR="008532B8" w:rsidRDefault="008532B8" w:rsidP="008532B8">
            <w:pPr>
              <w:pStyle w:val="CRCoverPage"/>
              <w:spacing w:after="0"/>
              <w:rPr>
                <w:noProof/>
              </w:rPr>
            </w:pPr>
          </w:p>
          <w:p w:rsidR="008532B8" w:rsidRDefault="008532B8" w:rsidP="008532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this test case is negative scenario , on the reception of reestablishment DL Peer Message with </w:t>
            </w:r>
            <w:r w:rsidRPr="00505EAE">
              <w:rPr>
                <w:noProof/>
              </w:rPr>
              <w:t>a wrong nextHopChainingCount value causing an integrity check failure</w:t>
            </w:r>
            <w:r>
              <w:rPr>
                <w:noProof/>
              </w:rPr>
              <w:t xml:space="preserve">, UE is not going to initiate Rach for sending the RLC ACK for reestablishment , and further for sending reestablishment complete </w:t>
            </w:r>
          </w:p>
          <w:p w:rsidR="008532B8" w:rsidRDefault="008532B8" w:rsidP="008532B8">
            <w:pPr>
              <w:pStyle w:val="CRCoverPage"/>
              <w:spacing w:after="0"/>
              <w:rPr>
                <w:noProof/>
              </w:rPr>
            </w:pPr>
          </w:p>
          <w:p w:rsidR="00FB0A08" w:rsidRPr="00AD4ADA" w:rsidRDefault="008532B8" w:rsidP="00544C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not to configure the rach list for this negative scenario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6B721E" w:rsidP="00661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rach list , instead configured the rach entry which is specific to reestablishment request procedure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21250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212503"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>function fl_TC_8_1_4_1_6_TestBody () runs on NR5GC_PTC</w:t>
            </w:r>
          </w:p>
          <w:p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62F0B" w:rsidRPr="008A62F0" w:rsidRDefault="00962F0B" w:rsidP="008A62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A62F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8A62F0" w:rsidRPr="008A62F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 </w:t>
            </w:r>
          </w:p>
          <w:p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cads_NR_RachProcedure_DcchDtchToCSS_Config_REQ(nr_Cell1, cs_TimingInfo_Now, tsc_CnfReq,</w:t>
            </w:r>
          </w:p>
          <w:p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cs_NR_RachProcedureConfig_RRCReestablishment(v_NR_PhysicalParameters, tsc_C_RNTI_Value4), //@sic R5-225418 sic@</w:t>
            </w:r>
          </w:p>
          <w:p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:rsidR="00962F0B" w:rsidRPr="00962F0B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cs_NR_SearchSpaceUlDciAssignmentCSS(v_NR_PhysicalParameters, cs_NR_DciFormat_0_0_Params)));</w:t>
            </w:r>
          </w:p>
          <w:p w:rsidR="002C2496" w:rsidRDefault="00962F0B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F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C2496" w:rsidRDefault="002C2496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Default="002C2496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C2496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 w:rsidR="000D45C3" w:rsidRPr="002C249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  <w:p w:rsidR="002C2496" w:rsidRPr="00455951" w:rsidRDefault="00455951" w:rsidP="00962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5951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function fl_TC_8_1_4_1_6_TestBody () runs on NR5GC_PTC</w:t>
            </w:r>
          </w:p>
          <w:p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593B30" w:rsidRPr="009A4DCB" w:rsidRDefault="00593B30" w:rsidP="009A4D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A4DC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9A4DCB" w:rsidRPr="009A4DC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cads_NR_RachProcedure_DcchDtchToCSS_Config_REQ(nr_Cell1, cs_TimingInfo_Now, tsc_CnfReq,</w:t>
            </w:r>
          </w:p>
          <w:p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r w:rsidRPr="003C6BF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cs_NR_RachProcedureConfig_CBRA_Msg4Based(v_NR_PhysicalParameters, cs_NR_RachProcedureMsg4WithNoRrcMsg), //WA#WI=1007438</w:t>
            </w:r>
          </w:p>
          <w:p w:rsidR="00593B30" w:rsidRP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:rsidR="00593B30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cs_NR_SearchSpaceUlDciAssignmentCSS(v_NR_PhysicalParameters, cs_NR_DciFormat_0_0_Params)));</w:t>
            </w:r>
          </w:p>
          <w:p w:rsidR="009A4DCB" w:rsidRDefault="009A4DCB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A4DCB" w:rsidRDefault="009A4DCB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DCB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   &lt;&lt; SKIPPED CODE &gt;&gt;</w:t>
            </w:r>
          </w:p>
          <w:p w:rsidR="009A4DCB" w:rsidRPr="00593B30" w:rsidRDefault="009A4DCB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FB0A08" w:rsidRPr="006D35E4" w:rsidRDefault="00593B30" w:rsidP="00593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93B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E39" w:rsidRDefault="00807E39">
      <w:r>
        <w:separator/>
      </w:r>
    </w:p>
  </w:endnote>
  <w:endnote w:type="continuationSeparator" w:id="0">
    <w:p w:rsidR="00807E39" w:rsidRDefault="0080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E39" w:rsidRDefault="00807E39">
      <w:r>
        <w:separator/>
      </w:r>
    </w:p>
  </w:footnote>
  <w:footnote w:type="continuationSeparator" w:id="0">
    <w:p w:rsidR="00807E39" w:rsidRDefault="00807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9402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9402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70840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4265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5EAE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FB1"/>
    <w:rsid w:val="006E21FB"/>
    <w:rsid w:val="006E4465"/>
    <w:rsid w:val="006E4F7C"/>
    <w:rsid w:val="006E5627"/>
    <w:rsid w:val="006E7092"/>
    <w:rsid w:val="006E7773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07E39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2760"/>
    <w:rsid w:val="008F686C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4024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3475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57B35"/>
    <w:rsid w:val="00A601CD"/>
    <w:rsid w:val="00A601E5"/>
    <w:rsid w:val="00A60B18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AC8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373"/>
    <w:rsid w:val="00D235D8"/>
    <w:rsid w:val="00D23ADB"/>
    <w:rsid w:val="00D24991"/>
    <w:rsid w:val="00D2574D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2222"/>
    <w:rsid w:val="00E254C1"/>
    <w:rsid w:val="00E2682E"/>
    <w:rsid w:val="00E27163"/>
    <w:rsid w:val="00E318A0"/>
    <w:rsid w:val="00E32E48"/>
    <w:rsid w:val="00E34898"/>
    <w:rsid w:val="00E37029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1FC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4226D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4DC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9402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79A01-29F8-46FC-9696-7943EF555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2022-09-20T04:43:00Z</dcterms:created>
  <dcterms:modified xsi:type="dcterms:W3CDTF">2022-09-20T04:43:00Z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2022-09-20T04:39:29Z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e3ba1248-ed07-414f-ab97-dad4c8fa2d74</vt:lpwstr>
  </property>
  <property fmtid="{D5CDD505-2E9C-101B-9397-08002B2CF9AE}" pid="27" name="MSIP_Label_9764cdcd-3664-4d05-9615-7cbf65a4f0a8_ContentBits">
    <vt:lpwstr>0</vt:lpwstr>
  </property>
</Properties>
</file>