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22103" w:rsidRDefault="00D22103" w:rsidP="00D2210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2022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R5s221090</w:t>
      </w:r>
      <w:r>
        <w:rPr>
          <w:b/>
          <w:i/>
          <w:noProof/>
          <w:sz w:val="28"/>
        </w:rPr>
        <w:fldChar w:fldCharType="end"/>
      </w:r>
    </w:p>
    <w:p w:rsidR="00D22103" w:rsidRDefault="00D22103" w:rsidP="00D2210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10th Dec 2021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22103" w:rsidTr="001045A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2103" w:rsidRDefault="00D22103" w:rsidP="001045A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22103" w:rsidTr="001045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22103" w:rsidRDefault="00D22103" w:rsidP="001045A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22103" w:rsidTr="001045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22103" w:rsidRDefault="00D22103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2103" w:rsidTr="001045A3">
        <w:tc>
          <w:tcPr>
            <w:tcW w:w="142" w:type="dxa"/>
            <w:tcBorders>
              <w:left w:val="single" w:sz="4" w:space="0" w:color="auto"/>
            </w:tcBorders>
          </w:tcPr>
          <w:p w:rsidR="00D22103" w:rsidRDefault="00D22103" w:rsidP="001045A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D22103" w:rsidRPr="00410371" w:rsidRDefault="00D22103" w:rsidP="001045A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D22103" w:rsidRDefault="00D22103" w:rsidP="001045A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22103" w:rsidRPr="00410371" w:rsidRDefault="00D22103" w:rsidP="001045A3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2745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D22103" w:rsidRDefault="00D22103" w:rsidP="001045A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D22103" w:rsidRPr="00410371" w:rsidRDefault="00D22103" w:rsidP="001045A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D22103" w:rsidRDefault="00D22103" w:rsidP="001045A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D22103" w:rsidRPr="00410371" w:rsidRDefault="00D22103" w:rsidP="001045A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22103" w:rsidRDefault="00D22103" w:rsidP="001045A3">
            <w:pPr>
              <w:pStyle w:val="CRCoverPage"/>
              <w:spacing w:after="0"/>
              <w:rPr>
                <w:noProof/>
              </w:rPr>
            </w:pPr>
          </w:p>
        </w:tc>
      </w:tr>
      <w:tr w:rsidR="00D22103" w:rsidTr="001045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22103" w:rsidRDefault="00D22103" w:rsidP="001045A3">
            <w:pPr>
              <w:pStyle w:val="CRCoverPage"/>
              <w:spacing w:after="0"/>
              <w:rPr>
                <w:noProof/>
              </w:rPr>
            </w:pPr>
          </w:p>
        </w:tc>
      </w:tr>
      <w:tr w:rsidR="00D22103" w:rsidTr="001045A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22103" w:rsidRPr="00F25D98" w:rsidRDefault="00D22103" w:rsidP="001045A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22103" w:rsidTr="001045A3">
        <w:tc>
          <w:tcPr>
            <w:tcW w:w="9641" w:type="dxa"/>
            <w:gridSpan w:val="9"/>
          </w:tcPr>
          <w:p w:rsidR="00D22103" w:rsidRDefault="00D22103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D22103" w:rsidRDefault="00D22103" w:rsidP="00D2210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22103" w:rsidTr="001045A3">
        <w:tc>
          <w:tcPr>
            <w:tcW w:w="2835" w:type="dxa"/>
          </w:tcPr>
          <w:p w:rsidR="00D22103" w:rsidRDefault="00D22103" w:rsidP="001045A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D22103" w:rsidRDefault="00D22103" w:rsidP="001045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22103" w:rsidRDefault="00D22103" w:rsidP="001045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22103" w:rsidRDefault="00D22103" w:rsidP="001045A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22103" w:rsidRDefault="00D22103" w:rsidP="001045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D22103" w:rsidRDefault="00D22103" w:rsidP="001045A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22103" w:rsidRDefault="00D22103" w:rsidP="001045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D22103" w:rsidRDefault="00D22103" w:rsidP="001045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22103" w:rsidRDefault="00D22103" w:rsidP="001045A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D22103" w:rsidRDefault="00D22103" w:rsidP="00D2210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22103" w:rsidTr="001045A3">
        <w:tc>
          <w:tcPr>
            <w:tcW w:w="9640" w:type="dxa"/>
            <w:gridSpan w:val="11"/>
          </w:tcPr>
          <w:p w:rsidR="00D22103" w:rsidRDefault="00D22103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2103" w:rsidTr="001045A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D22103" w:rsidRDefault="00D22103" w:rsidP="001045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22103" w:rsidRDefault="00D22103" w:rsidP="001045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NR EPS Fallback testcase 11.1.3</w:t>
            </w:r>
            <w:r>
              <w:fldChar w:fldCharType="end"/>
            </w:r>
          </w:p>
        </w:tc>
      </w:tr>
      <w:tr w:rsidR="00D22103" w:rsidTr="001045A3">
        <w:tc>
          <w:tcPr>
            <w:tcW w:w="1843" w:type="dxa"/>
            <w:tcBorders>
              <w:left w:val="single" w:sz="4" w:space="0" w:color="auto"/>
            </w:tcBorders>
          </w:tcPr>
          <w:p w:rsidR="00D22103" w:rsidRDefault="00D22103" w:rsidP="001045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22103" w:rsidRDefault="00D22103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2103" w:rsidTr="001045A3">
        <w:tc>
          <w:tcPr>
            <w:tcW w:w="1843" w:type="dxa"/>
            <w:tcBorders>
              <w:left w:val="single" w:sz="4" w:space="0" w:color="auto"/>
            </w:tcBorders>
          </w:tcPr>
          <w:p w:rsidR="00D22103" w:rsidRDefault="00D22103" w:rsidP="001045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22103" w:rsidRDefault="00D22103" w:rsidP="001045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D22103" w:rsidTr="001045A3">
        <w:tc>
          <w:tcPr>
            <w:tcW w:w="1843" w:type="dxa"/>
            <w:tcBorders>
              <w:left w:val="single" w:sz="4" w:space="0" w:color="auto"/>
            </w:tcBorders>
          </w:tcPr>
          <w:p w:rsidR="00D22103" w:rsidRDefault="00D22103" w:rsidP="001045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22103" w:rsidRDefault="00D22103" w:rsidP="001045A3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D22103" w:rsidTr="001045A3">
        <w:tc>
          <w:tcPr>
            <w:tcW w:w="1843" w:type="dxa"/>
            <w:tcBorders>
              <w:left w:val="single" w:sz="4" w:space="0" w:color="auto"/>
            </w:tcBorders>
          </w:tcPr>
          <w:p w:rsidR="00D22103" w:rsidRDefault="00D22103" w:rsidP="001045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22103" w:rsidRDefault="00D22103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2103" w:rsidTr="001045A3">
        <w:tc>
          <w:tcPr>
            <w:tcW w:w="1843" w:type="dxa"/>
            <w:tcBorders>
              <w:left w:val="single" w:sz="4" w:space="0" w:color="auto"/>
            </w:tcBorders>
          </w:tcPr>
          <w:p w:rsidR="00D22103" w:rsidRDefault="00D22103" w:rsidP="001045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D22103" w:rsidRDefault="00D22103" w:rsidP="001045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D22103" w:rsidRDefault="00D22103" w:rsidP="001045A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22103" w:rsidRDefault="00D22103" w:rsidP="001045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22103" w:rsidRDefault="00D22103" w:rsidP="001045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2022-09-19</w:t>
            </w:r>
            <w:r>
              <w:rPr>
                <w:noProof/>
              </w:rPr>
              <w:fldChar w:fldCharType="end"/>
            </w:r>
          </w:p>
        </w:tc>
      </w:tr>
      <w:tr w:rsidR="00D22103" w:rsidTr="001045A3">
        <w:tc>
          <w:tcPr>
            <w:tcW w:w="1843" w:type="dxa"/>
            <w:tcBorders>
              <w:left w:val="single" w:sz="4" w:space="0" w:color="auto"/>
            </w:tcBorders>
          </w:tcPr>
          <w:p w:rsidR="00D22103" w:rsidRDefault="00D22103" w:rsidP="001045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D22103" w:rsidRDefault="00D22103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D22103" w:rsidRDefault="00D22103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D22103" w:rsidRDefault="00D22103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D22103" w:rsidRDefault="00D22103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2103" w:rsidTr="001045A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D22103" w:rsidRDefault="00D22103" w:rsidP="001045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D22103" w:rsidRDefault="00D22103" w:rsidP="001045A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D22103" w:rsidRDefault="00D22103" w:rsidP="001045A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22103" w:rsidRDefault="00D22103" w:rsidP="001045A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22103" w:rsidRDefault="00D22103" w:rsidP="001045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D22103" w:rsidTr="001045A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D22103" w:rsidRDefault="00D22103" w:rsidP="001045A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D22103" w:rsidRDefault="00D22103" w:rsidP="001045A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D22103" w:rsidRDefault="00D22103" w:rsidP="001045A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22103" w:rsidRPr="007C2097" w:rsidRDefault="00D22103" w:rsidP="001045A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22103" w:rsidTr="001045A3">
        <w:tc>
          <w:tcPr>
            <w:tcW w:w="1843" w:type="dxa"/>
          </w:tcPr>
          <w:p w:rsidR="00D22103" w:rsidRDefault="00D22103" w:rsidP="001045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D22103" w:rsidRDefault="00D22103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2D5F" w:rsidTr="001045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42D5F" w:rsidRDefault="00742D5F" w:rsidP="00742D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42D5F" w:rsidRDefault="00742D5F" w:rsidP="00742D5F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According to the Prose, for running this testcase the UE should be configured without pre-conditions for IMS.</w:t>
            </w:r>
          </w:p>
          <w:p w:rsidR="00742D5F" w:rsidRDefault="00742D5F" w:rsidP="00742D5F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In TTCN, the PICS pc_Preconditions is used to deduce whether the UE is configured with pre-conditions or not. </w:t>
            </w:r>
          </w:p>
          <w:p w:rsidR="00742D5F" w:rsidRDefault="00742D5F" w:rsidP="00742D5F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However, pc_Preconditions is a PICS that only represents a capability. Setting this to TRUE would only mean that UE “can be” configured with pre-conditions, it doesn’t mean that the UE “has been” configured with pre-conditions.</w:t>
            </w:r>
          </w:p>
          <w:p w:rsidR="00742D5F" w:rsidRPr="00E5624B" w:rsidRDefault="00742D5F" w:rsidP="00742D5F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The TTCN implementation of 11.1.3 makes use of pc_Preconditions, which is incorrect and should be updated. </w:t>
            </w:r>
          </w:p>
        </w:tc>
      </w:tr>
      <w:tr w:rsidR="00742D5F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42D5F" w:rsidRDefault="00742D5F" w:rsidP="00742D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42D5F" w:rsidRPr="00CF39F2" w:rsidRDefault="00742D5F" w:rsidP="00742D5F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742D5F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42D5F" w:rsidRDefault="00742D5F" w:rsidP="00742D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42D5F" w:rsidRPr="001C574F" w:rsidRDefault="00742D5F" w:rsidP="00742D5F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Updated the functions </w:t>
            </w:r>
            <w:r w:rsidRPr="00E82723">
              <w:rPr>
                <w:rFonts w:cs="Arial"/>
                <w:color w:val="000000"/>
                <w:lang w:eastAsia="zh-CN"/>
              </w:rPr>
              <w:t>fl_IMSFallback_RegistrationToMOSpeechCall</w:t>
            </w:r>
            <w:r>
              <w:rPr>
                <w:rFonts w:cs="Arial"/>
                <w:color w:val="000000"/>
                <w:lang w:eastAsia="zh-CN"/>
              </w:rPr>
              <w:t xml:space="preserve">, </w:t>
            </w:r>
            <w:r w:rsidRPr="00D57D5C">
              <w:rPr>
                <w:rFonts w:cs="Arial"/>
                <w:color w:val="000000"/>
                <w:lang w:eastAsia="zh-CN"/>
              </w:rPr>
              <w:t>f_IMS_EPS_Fallback_Part1</w:t>
            </w:r>
            <w:r>
              <w:rPr>
                <w:rFonts w:cs="Arial"/>
                <w:color w:val="000000"/>
                <w:lang w:eastAsia="zh-CN"/>
              </w:rPr>
              <w:t xml:space="preserve"> and </w:t>
            </w:r>
            <w:r w:rsidRPr="00665B96">
              <w:rPr>
                <w:rFonts w:cs="Arial"/>
                <w:color w:val="000000"/>
                <w:lang w:eastAsia="zh-CN"/>
              </w:rPr>
              <w:t>f_TC_11_1_3_NR5GC_IMS1</w:t>
            </w:r>
            <w:r>
              <w:rPr>
                <w:rFonts w:cs="Arial"/>
                <w:color w:val="000000"/>
                <w:lang w:eastAsia="zh-CN"/>
              </w:rPr>
              <w:t xml:space="preserve"> and removed the use of pc_Preconditions.</w:t>
            </w:r>
          </w:p>
        </w:tc>
      </w:tr>
      <w:tr w:rsidR="00742D5F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42D5F" w:rsidRDefault="00742D5F" w:rsidP="00742D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42D5F" w:rsidRPr="00CF39F2" w:rsidRDefault="00742D5F" w:rsidP="00742D5F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742D5F" w:rsidTr="001045A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42D5F" w:rsidRDefault="00742D5F" w:rsidP="00742D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42D5F" w:rsidRPr="00CF39F2" w:rsidRDefault="00742D5F" w:rsidP="00742D5F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826B27">
              <w:rPr>
                <w:rFonts w:cs="Arial"/>
                <w:lang w:eastAsia="en-GB"/>
              </w:rPr>
              <w:t>A Conformant UE may fail th</w:t>
            </w:r>
            <w:r>
              <w:rPr>
                <w:rFonts w:cs="Arial"/>
                <w:lang w:eastAsia="en-GB"/>
              </w:rPr>
              <w:t>is test case</w:t>
            </w:r>
          </w:p>
        </w:tc>
      </w:tr>
      <w:tr w:rsidR="00742D5F" w:rsidTr="001045A3">
        <w:tc>
          <w:tcPr>
            <w:tcW w:w="2694" w:type="dxa"/>
            <w:gridSpan w:val="2"/>
          </w:tcPr>
          <w:p w:rsidR="00742D5F" w:rsidRDefault="00742D5F" w:rsidP="00742D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742D5F" w:rsidRDefault="00742D5F" w:rsidP="00742D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2D5F" w:rsidTr="001045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42D5F" w:rsidRDefault="00742D5F" w:rsidP="00742D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42D5F" w:rsidRDefault="00742D5F" w:rsidP="00742D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11.1.3.NR5GC</w:t>
            </w:r>
          </w:p>
        </w:tc>
      </w:tr>
      <w:tr w:rsidR="00742D5F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42D5F" w:rsidRDefault="00742D5F" w:rsidP="00742D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42D5F" w:rsidRDefault="00742D5F" w:rsidP="00742D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2D5F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42D5F" w:rsidRDefault="00742D5F" w:rsidP="00742D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2D5F" w:rsidRDefault="00742D5F" w:rsidP="00742D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742D5F" w:rsidRDefault="00742D5F" w:rsidP="00742D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742D5F" w:rsidRDefault="00742D5F" w:rsidP="00742D5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742D5F" w:rsidRDefault="00742D5F" w:rsidP="00742D5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42D5F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42D5F" w:rsidRDefault="00742D5F" w:rsidP="00742D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42D5F" w:rsidRDefault="00742D5F" w:rsidP="00742D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42D5F" w:rsidRDefault="00742D5F" w:rsidP="00742D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42D5F" w:rsidRDefault="00742D5F" w:rsidP="00742D5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42D5F" w:rsidRDefault="00742D5F" w:rsidP="00742D5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42D5F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42D5F" w:rsidRDefault="00742D5F" w:rsidP="00742D5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42D5F" w:rsidRDefault="00742D5F" w:rsidP="00742D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42D5F" w:rsidRDefault="00742D5F" w:rsidP="00742D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42D5F" w:rsidRDefault="00742D5F" w:rsidP="00742D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42D5F" w:rsidRDefault="00742D5F" w:rsidP="00742D5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42D5F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42D5F" w:rsidRDefault="00742D5F" w:rsidP="00742D5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42D5F" w:rsidRDefault="00742D5F" w:rsidP="00742D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42D5F" w:rsidRDefault="00742D5F" w:rsidP="00742D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42D5F" w:rsidRDefault="00742D5F" w:rsidP="00742D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42D5F" w:rsidRDefault="00742D5F" w:rsidP="00742D5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42D5F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42D5F" w:rsidRDefault="00742D5F" w:rsidP="00742D5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42D5F" w:rsidRDefault="00742D5F" w:rsidP="00742D5F">
            <w:pPr>
              <w:pStyle w:val="CRCoverPage"/>
              <w:spacing w:after="0"/>
              <w:rPr>
                <w:noProof/>
              </w:rPr>
            </w:pPr>
          </w:p>
        </w:tc>
      </w:tr>
      <w:tr w:rsidR="00742D5F" w:rsidTr="001045A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42D5F" w:rsidRDefault="00742D5F" w:rsidP="00742D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42D5F" w:rsidRDefault="00742D5F" w:rsidP="00742D5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42D5F" w:rsidRPr="008863B9" w:rsidTr="001045A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42D5F" w:rsidRPr="008863B9" w:rsidRDefault="00742D5F" w:rsidP="00742D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742D5F" w:rsidRPr="008863B9" w:rsidRDefault="00742D5F" w:rsidP="00742D5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42D5F" w:rsidTr="001045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2D5F" w:rsidRDefault="00742D5F" w:rsidP="00742D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42D5F" w:rsidRDefault="00742D5F" w:rsidP="00742D5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:rsidR="009418D9" w:rsidRDefault="009418D9" w:rsidP="009418D9">
      <w:pPr>
        <w:rPr>
          <w:noProof/>
        </w:rPr>
        <w:sectPr w:rsidR="009418D9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478EE" w:rsidRDefault="009478EE" w:rsidP="009478EE">
      <w:pPr>
        <w:rPr>
          <w:noProof/>
        </w:rPr>
      </w:pPr>
    </w:p>
    <w:p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14494184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:rsidR="00454E6F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454E6F" w:rsidRPr="00E407D6">
        <w:rPr>
          <w:rFonts w:ascii="Arial" w:hAnsi="Arial" w:cs="Arial"/>
          <w:iCs/>
        </w:rPr>
        <w:t>Table of Contents</w:t>
      </w:r>
      <w:r w:rsidR="00454E6F">
        <w:tab/>
      </w:r>
      <w:r w:rsidR="00454E6F">
        <w:fldChar w:fldCharType="begin"/>
      </w:r>
      <w:r w:rsidR="00454E6F">
        <w:instrText xml:space="preserve"> PAGEREF _Toc114494184 \h </w:instrText>
      </w:r>
      <w:r w:rsidR="00454E6F">
        <w:fldChar w:fldCharType="separate"/>
      </w:r>
      <w:r w:rsidR="00454E6F">
        <w:t>2</w:t>
      </w:r>
      <w:r w:rsidR="00454E6F">
        <w:fldChar w:fldCharType="end"/>
      </w:r>
    </w:p>
    <w:p w:rsidR="00454E6F" w:rsidRDefault="00454E6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E407D6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E407D6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_Toc114494185 \h </w:instrText>
      </w:r>
      <w:r>
        <w:fldChar w:fldCharType="separate"/>
      </w:r>
      <w:r>
        <w:t>2</w:t>
      </w:r>
      <w:r>
        <w:fldChar w:fldCharType="end"/>
      </w:r>
    </w:p>
    <w:p w:rsidR="00454E6F" w:rsidRDefault="00454E6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E407D6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E407D6">
        <w:rPr>
          <w:b/>
        </w:rPr>
        <w:t>Corrections required for NR testcase 11.1.3</w:t>
      </w:r>
      <w:r>
        <w:tab/>
      </w:r>
      <w:r>
        <w:fldChar w:fldCharType="begin"/>
      </w:r>
      <w:r>
        <w:instrText xml:space="preserve"> PAGEREF _Toc114494186 \h </w:instrText>
      </w:r>
      <w:r>
        <w:fldChar w:fldCharType="separate"/>
      </w:r>
      <w:r>
        <w:t>2</w:t>
      </w:r>
      <w:r>
        <w:fldChar w:fldCharType="end"/>
      </w:r>
    </w:p>
    <w:p w:rsidR="00454E6F" w:rsidRDefault="00454E6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407D6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407D6">
        <w:rPr>
          <w:rFonts w:cs="Arial"/>
          <w:b/>
          <w:color w:val="000000"/>
          <w:lang w:eastAsia="en-GB"/>
        </w:rPr>
        <w:t xml:space="preserve">Correction to </w:t>
      </w:r>
      <w:r w:rsidRPr="00E407D6">
        <w:rPr>
          <w:rFonts w:cs="Arial"/>
          <w:b/>
        </w:rPr>
        <w:t>fl_IMSFallback_RegistrationToMOSpeechCall</w:t>
      </w:r>
      <w:r>
        <w:tab/>
      </w:r>
      <w:r>
        <w:fldChar w:fldCharType="begin"/>
      </w:r>
      <w:r>
        <w:instrText xml:space="preserve"> PAGEREF _Toc114494187 \h </w:instrText>
      </w:r>
      <w:r>
        <w:fldChar w:fldCharType="separate"/>
      </w:r>
      <w:r>
        <w:t>2</w:t>
      </w:r>
      <w:r>
        <w:fldChar w:fldCharType="end"/>
      </w:r>
      <w:bookmarkStart w:id="1" w:name="_GoBack"/>
      <w:bookmarkEnd w:id="1"/>
    </w:p>
    <w:p w:rsidR="00454E6F" w:rsidRDefault="00454E6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407D6">
        <w:rPr>
          <w:rFonts w:cs="Arial"/>
          <w:b/>
          <w:lang w:eastAsia="en-GB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407D6">
        <w:rPr>
          <w:rFonts w:cs="Arial"/>
          <w:b/>
          <w:color w:val="000000"/>
          <w:lang w:eastAsia="en-GB"/>
        </w:rPr>
        <w:t xml:space="preserve">Correction to </w:t>
      </w:r>
      <w:r w:rsidRPr="00E407D6">
        <w:rPr>
          <w:rFonts w:cs="Arial"/>
          <w:b/>
        </w:rPr>
        <w:t>function f_IMS_EPS_Fallback_Part1</w:t>
      </w:r>
      <w:r>
        <w:tab/>
      </w:r>
      <w:r>
        <w:fldChar w:fldCharType="begin"/>
      </w:r>
      <w:r>
        <w:instrText xml:space="preserve"> PAGEREF _Toc114494188 \h </w:instrText>
      </w:r>
      <w:r>
        <w:fldChar w:fldCharType="separate"/>
      </w:r>
      <w:r>
        <w:t>3</w:t>
      </w:r>
      <w:r>
        <w:fldChar w:fldCharType="end"/>
      </w:r>
    </w:p>
    <w:p w:rsidR="00454E6F" w:rsidRDefault="00454E6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407D6">
        <w:rPr>
          <w:rFonts w:cs="Arial"/>
          <w:b/>
          <w:lang w:eastAsia="en-GB"/>
        </w:rPr>
        <w:t>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407D6">
        <w:rPr>
          <w:rFonts w:cs="Arial"/>
          <w:b/>
          <w:color w:val="000000"/>
          <w:lang w:eastAsia="en-GB"/>
        </w:rPr>
        <w:t xml:space="preserve">Correction to </w:t>
      </w:r>
      <w:r w:rsidRPr="00E407D6">
        <w:rPr>
          <w:rFonts w:cs="Arial"/>
          <w:b/>
        </w:rPr>
        <w:t>function f_TC_11_1_3_NR5GC_IMS1</w:t>
      </w:r>
      <w:r>
        <w:tab/>
      </w:r>
      <w:r>
        <w:fldChar w:fldCharType="begin"/>
      </w:r>
      <w:r>
        <w:instrText xml:space="preserve"> PAGEREF _Toc114494189 \h </w:instrText>
      </w:r>
      <w:r>
        <w:fldChar w:fldCharType="separate"/>
      </w:r>
      <w:r>
        <w:t>4</w:t>
      </w:r>
      <w:r>
        <w:fldChar w:fldCharType="end"/>
      </w:r>
    </w:p>
    <w:p w:rsidR="007A73E5" w:rsidRDefault="007A73E5" w:rsidP="007A73E5">
      <w:pPr>
        <w:rPr>
          <w:rFonts w:cs="Arial"/>
          <w:noProof/>
        </w:rPr>
      </w:pPr>
      <w:r>
        <w:rPr>
          <w:rFonts w:cs="Arial"/>
          <w:noProof/>
        </w:rPr>
        <w:fldChar w:fldCharType="end"/>
      </w:r>
    </w:p>
    <w:p w:rsidR="009C3A73" w:rsidRDefault="009C3A73" w:rsidP="009C3A73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Hlk107318485"/>
      <w:bookmarkStart w:id="16" w:name="_Toc114494185"/>
      <w:r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6"/>
    </w:p>
    <w:p w:rsidR="009C3A73" w:rsidRDefault="009C3A73" w:rsidP="009C3A7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iwd-TTCN3-B2020-09_D2</w:t>
      </w:r>
      <w:r>
        <w:rPr>
          <w:rFonts w:cs="Arial"/>
        </w:rPr>
        <w:t>2</w:t>
      </w:r>
      <w:r w:rsidRPr="00AF72A9">
        <w:rPr>
          <w:rFonts w:cs="Arial"/>
        </w:rPr>
        <w:t>wk</w:t>
      </w:r>
      <w:r>
        <w:rPr>
          <w:rFonts w:cs="Arial"/>
        </w:rPr>
        <w:t>37 related to the title of this CR</w:t>
      </w:r>
      <w:r>
        <w:rPr>
          <w:rFonts w:cs="Arial"/>
          <w:lang w:eastAsia="ja-JP"/>
        </w:rPr>
        <w:t xml:space="preserve">. </w:t>
      </w:r>
    </w:p>
    <w:p w:rsidR="009C3A73" w:rsidRDefault="009C3A73" w:rsidP="009C3A7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:rsidR="009C3A73" w:rsidRDefault="009C3A73" w:rsidP="009C3A7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8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15"/>
    <w:p w:rsidR="009C3A73" w:rsidRDefault="009C3A73" w:rsidP="007A73E5">
      <w:pPr>
        <w:rPr>
          <w:b/>
          <w:sz w:val="24"/>
          <w:lang w:eastAsia="ja-JP"/>
        </w:rPr>
      </w:pPr>
    </w:p>
    <w:p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7" w:name="_Toc122434488"/>
      <w:bookmarkStart w:id="18" w:name="_Toc295288959"/>
      <w:bookmarkStart w:id="19" w:name="_Toc114494186"/>
      <w:r w:rsidRPr="00854C55">
        <w:rPr>
          <w:b/>
        </w:rPr>
        <w:t>Correction</w:t>
      </w:r>
      <w:r w:rsidR="000B3353">
        <w:rPr>
          <w:b/>
        </w:rPr>
        <w:t>s</w:t>
      </w:r>
      <w:r w:rsidRPr="00854C55">
        <w:rPr>
          <w:b/>
        </w:rPr>
        <w:t xml:space="preserve"> required</w:t>
      </w:r>
      <w:bookmarkEnd w:id="17"/>
      <w:bookmarkEnd w:id="18"/>
      <w:r w:rsidR="00460215">
        <w:rPr>
          <w:b/>
        </w:rPr>
        <w:t xml:space="preserve"> </w:t>
      </w:r>
      <w:r w:rsidR="00826B27" w:rsidRPr="00826B27">
        <w:rPr>
          <w:b/>
        </w:rPr>
        <w:t xml:space="preserve">for </w:t>
      </w:r>
      <w:r w:rsidR="000B3353">
        <w:rPr>
          <w:b/>
        </w:rPr>
        <w:t>N</w:t>
      </w:r>
      <w:r w:rsidR="00842AC6">
        <w:rPr>
          <w:b/>
        </w:rPr>
        <w:t>R</w:t>
      </w:r>
      <w:r w:rsidR="000B3353">
        <w:rPr>
          <w:b/>
        </w:rPr>
        <w:t xml:space="preserve"> testcase </w:t>
      </w:r>
      <w:r w:rsidR="00AB77DC">
        <w:rPr>
          <w:b/>
        </w:rPr>
        <w:t>11.1.3</w:t>
      </w:r>
      <w:bookmarkEnd w:id="19"/>
    </w:p>
    <w:p w:rsidR="001C574F" w:rsidRPr="003E3BE1" w:rsidRDefault="00D719A0" w:rsidP="001C574F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szCs w:val="32"/>
          <w:lang w:eastAsia="en-GB"/>
        </w:rPr>
      </w:pPr>
      <w:bookmarkStart w:id="20" w:name="_Toc114494187"/>
      <w:r w:rsidRPr="003E3BE1">
        <w:rPr>
          <w:rFonts w:cs="Arial"/>
          <w:b/>
          <w:color w:val="000000"/>
          <w:szCs w:val="32"/>
          <w:lang w:eastAsia="en-GB"/>
        </w:rPr>
        <w:t>C</w:t>
      </w:r>
      <w:r w:rsidR="001C574F" w:rsidRPr="003E3BE1">
        <w:rPr>
          <w:rFonts w:cs="Arial"/>
          <w:b/>
          <w:color w:val="000000"/>
          <w:szCs w:val="32"/>
          <w:lang w:eastAsia="en-GB"/>
        </w:rPr>
        <w:t xml:space="preserve">orrection to </w:t>
      </w:r>
      <w:r w:rsidR="007602D2" w:rsidRPr="007602D2">
        <w:rPr>
          <w:rFonts w:cs="Arial"/>
          <w:b/>
          <w:szCs w:val="32"/>
        </w:rPr>
        <w:t>fl_IMSFallback_RegistrationToMOSpeechCall</w:t>
      </w:r>
      <w:bookmarkEnd w:id="20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1C574F" w:rsidTr="009C53C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74F" w:rsidRDefault="001C574F" w:rsidP="009C53C6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74F" w:rsidRPr="003E3BE1" w:rsidRDefault="007602D2" w:rsidP="009C53C6">
            <w:pPr>
              <w:rPr>
                <w:rFonts w:ascii="Arial" w:hAnsi="Arial" w:cs="Arial"/>
                <w:lang w:eastAsia="en-GB"/>
              </w:rPr>
            </w:pPr>
            <w:r w:rsidRPr="007602D2">
              <w:rPr>
                <w:rFonts w:ascii="Arial" w:hAnsi="Arial" w:cs="Arial"/>
              </w:rPr>
              <w:t>fl_IMSFallback_RegistrationToMOSpeechCall</w:t>
            </w:r>
          </w:p>
        </w:tc>
      </w:tr>
      <w:tr w:rsidR="001C574F" w:rsidTr="009C53C6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74F" w:rsidRDefault="001C574F" w:rsidP="009C53C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D2" w:rsidRPr="00CB2D43" w:rsidRDefault="003E3BE1" w:rsidP="00D719A0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 w:rsidRPr="00CB2D43">
              <w:rPr>
                <w:rFonts w:cs="Arial"/>
                <w:color w:val="000000"/>
                <w:lang w:eastAsia="zh-CN"/>
              </w:rPr>
              <w:t xml:space="preserve">In the current TTCN implementation </w:t>
            </w:r>
            <w:r w:rsidR="007602D2" w:rsidRPr="00CB2D43">
              <w:rPr>
                <w:rFonts w:cs="Arial"/>
                <w:color w:val="000000"/>
                <w:lang w:eastAsia="zh-CN"/>
              </w:rPr>
              <w:t>of this function, fl_IMSFallback_RegistrationToMOSpeechCall</w:t>
            </w:r>
            <w:r w:rsidR="007602D2" w:rsidRPr="00CB2D43">
              <w:rPr>
                <w:rFonts w:cs="Arial"/>
                <w:color w:val="000000"/>
                <w:lang w:eastAsia="zh-CN"/>
              </w:rPr>
              <w:sym w:font="Wingdings" w:char="F0E0"/>
            </w:r>
            <w:r w:rsidR="007602D2" w:rsidRPr="00CB2D43">
              <w:rPr>
                <w:rFonts w:cs="Arial"/>
                <w:color w:val="000000"/>
                <w:lang w:eastAsia="zh-CN"/>
              </w:rPr>
              <w:t>f_IMS_EPS_Fallback_Part1 makes use of pc_Preconditions.</w:t>
            </w:r>
          </w:p>
          <w:p w:rsidR="007602D2" w:rsidRDefault="007602D2" w:rsidP="00D719A0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 w:rsidRPr="00CB2D43">
              <w:rPr>
                <w:rFonts w:cs="Arial"/>
                <w:color w:val="000000"/>
                <w:lang w:eastAsia="zh-CN"/>
              </w:rPr>
              <w:t>As explained in main change description it is incorrect to use this PICS for this purpose.</w:t>
            </w:r>
            <w:r>
              <w:rPr>
                <w:rFonts w:cs="Arial"/>
                <w:color w:val="000000"/>
                <w:lang w:eastAsia="zh-CN"/>
              </w:rPr>
              <w:t xml:space="preserve"> </w:t>
            </w:r>
          </w:p>
          <w:p w:rsidR="009D3B51" w:rsidRPr="00826B27" w:rsidRDefault="007602D2" w:rsidP="00D719A0">
            <w:pPr>
              <w:pStyle w:val="CRCoverPage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cs="Arial"/>
                <w:color w:val="000000"/>
                <w:lang w:eastAsia="zh-CN"/>
              </w:rPr>
              <w:t xml:space="preserve"> </w:t>
            </w:r>
          </w:p>
        </w:tc>
      </w:tr>
      <w:tr w:rsidR="001C574F" w:rsidTr="009C53C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74F" w:rsidRDefault="001C574F" w:rsidP="009C53C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D43" w:rsidRDefault="00CB2D43" w:rsidP="00CB2D43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It is proposed to use a Boolean variable instead</w:t>
            </w:r>
            <w:r>
              <w:rPr>
                <w:rFonts w:cs="Arial"/>
                <w:color w:val="000000"/>
                <w:lang w:eastAsia="zh-CN"/>
              </w:rPr>
              <w:t xml:space="preserve"> of pc_Preconditions</w:t>
            </w:r>
            <w:r w:rsidR="003B7CA3">
              <w:rPr>
                <w:rFonts w:cs="Arial"/>
                <w:color w:val="000000"/>
                <w:lang w:eastAsia="zh-CN"/>
              </w:rPr>
              <w:t xml:space="preserve"> and based on that the further flow is decided.</w:t>
            </w:r>
          </w:p>
          <w:p w:rsidR="009D3B51" w:rsidRPr="00A72665" w:rsidRDefault="00CB2D43" w:rsidP="00CB2D43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color w:val="000000"/>
                <w:lang w:eastAsia="zh-CN"/>
              </w:rPr>
              <w:t>Please see below.</w:t>
            </w:r>
          </w:p>
        </w:tc>
      </w:tr>
      <w:tr w:rsidR="001C574F" w:rsidTr="009C53C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74F" w:rsidRDefault="001C574F" w:rsidP="009C53C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74F" w:rsidRPr="00CC39F9" w:rsidRDefault="003E3BE1" w:rsidP="009C53C6">
            <w:pPr>
              <w:spacing w:after="0"/>
              <w:rPr>
                <w:rFonts w:ascii="Arial" w:hAnsi="Arial" w:cs="Arial"/>
                <w:lang w:eastAsia="en-GB"/>
              </w:rPr>
            </w:pPr>
            <w:r w:rsidRPr="00F24335">
              <w:rPr>
                <w:rFonts w:ascii="Arial" w:hAnsi="Arial" w:cs="Arial"/>
                <w:lang w:val="en-US" w:eastAsia="de-DE"/>
              </w:rPr>
              <w:t>EPS_Fallback_NR5GC_IMS</w:t>
            </w:r>
            <w:r>
              <w:rPr>
                <w:rFonts w:ascii="Arial" w:hAnsi="Arial" w:cs="Arial"/>
                <w:lang w:val="en-US" w:eastAsia="de-DE"/>
              </w:rPr>
              <w:t>.ttcn</w:t>
            </w:r>
          </w:p>
        </w:tc>
      </w:tr>
      <w:tr w:rsidR="001C574F" w:rsidTr="009C53C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74F" w:rsidRDefault="001C574F" w:rsidP="009C53C6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74F" w:rsidRDefault="001C574F" w:rsidP="009C53C6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1C574F" w:rsidRDefault="001C574F" w:rsidP="001C574F">
      <w:pPr>
        <w:spacing w:after="0"/>
        <w:rPr>
          <w:rFonts w:ascii="Arial" w:hAnsi="Arial"/>
          <w:b/>
          <w:lang w:eastAsia="en-GB"/>
        </w:rPr>
      </w:pPr>
    </w:p>
    <w:p w:rsidR="001C574F" w:rsidRDefault="001C574F" w:rsidP="001C574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26151F" w:rsidRPr="00CD057D" w:rsidTr="009C53C6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A3" w:rsidRPr="003B7CA3" w:rsidRDefault="003B7CA3" w:rsidP="003B7C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3B7CA3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:rsidR="003B7CA3" w:rsidRPr="003B7CA3" w:rsidRDefault="003B7CA3" w:rsidP="003B7C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B7CA3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</w:t>
            </w:r>
            <w:r w:rsidRPr="003B7CA3">
              <w:rPr>
                <w:rFonts w:ascii="Courier New" w:hAnsi="Courier New" w:cs="Courier New"/>
                <w:color w:val="000000"/>
                <w:lang w:eastAsia="de-DE"/>
              </w:rPr>
              <w:t>function fl_IMSFallback_RegistrationToMOSpeechCall() runs on IMS_PTC return IMS_InviteRequestWithSdp_Type</w:t>
            </w:r>
          </w:p>
          <w:p w:rsidR="003B7CA3" w:rsidRPr="003B7CA3" w:rsidRDefault="003B7CA3" w:rsidP="003B7C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B7CA3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3B7CA3" w:rsidRPr="003B7CA3" w:rsidRDefault="003B7CA3" w:rsidP="003B7C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B7CA3">
              <w:rPr>
                <w:rFonts w:ascii="Courier New" w:hAnsi="Courier New" w:cs="Courier New"/>
                <w:color w:val="000000"/>
                <w:lang w:eastAsia="de-DE"/>
              </w:rPr>
              <w:t xml:space="preserve">    fl_IMSFallback_PreambleRegistrations();</w:t>
            </w:r>
          </w:p>
          <w:p w:rsidR="003B7CA3" w:rsidRPr="003B7CA3" w:rsidRDefault="003B7CA3" w:rsidP="003B7C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B7CA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3B7CA3" w:rsidRPr="003B7CA3" w:rsidRDefault="003B7CA3" w:rsidP="003B7C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B7CA3">
              <w:rPr>
                <w:rFonts w:ascii="Courier New" w:hAnsi="Courier New" w:cs="Courier New"/>
                <w:color w:val="000000"/>
                <w:lang w:eastAsia="de-DE"/>
              </w:rPr>
              <w:t xml:space="preserve">    return f_IMS_EPS_Fallback_Part1();</w:t>
            </w:r>
          </w:p>
          <w:p w:rsidR="003B7CA3" w:rsidRPr="003B7CA3" w:rsidRDefault="003B7CA3" w:rsidP="003B7C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B7CA3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  <w:p w:rsidR="00881259" w:rsidRPr="00881259" w:rsidRDefault="003B7CA3" w:rsidP="003B7C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3B7CA3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</w:tc>
      </w:tr>
    </w:tbl>
    <w:p w:rsidR="0026151F" w:rsidRPr="00CD057D" w:rsidRDefault="0026151F" w:rsidP="0026151F">
      <w:pPr>
        <w:spacing w:after="0"/>
        <w:rPr>
          <w:rFonts w:ascii="Arial" w:hAnsi="Arial"/>
          <w:b/>
          <w:color w:val="000000"/>
          <w:lang w:eastAsia="en-GB"/>
        </w:rPr>
      </w:pPr>
    </w:p>
    <w:p w:rsidR="0026151F" w:rsidRDefault="0026151F" w:rsidP="0026151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26151F" w:rsidRPr="00CD057D" w:rsidTr="009C53C6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A3" w:rsidRPr="003B7CA3" w:rsidRDefault="003B7CA3" w:rsidP="003B7C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3B7CA3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:rsidR="003B7CA3" w:rsidRPr="003B7CA3" w:rsidRDefault="003B7CA3" w:rsidP="003B7C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B7CA3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</w:t>
            </w:r>
            <w:r w:rsidRPr="003B7CA3">
              <w:rPr>
                <w:rFonts w:ascii="Courier New" w:hAnsi="Courier New" w:cs="Courier New"/>
                <w:color w:val="000000"/>
                <w:lang w:eastAsia="de-DE"/>
              </w:rPr>
              <w:t>function fl_IMSFallback_RegistrationToMOSpeechCall(</w:t>
            </w:r>
            <w:r w:rsidRPr="003B7CA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boolean p_Preconditions := TRUE</w:t>
            </w:r>
            <w:r w:rsidRPr="003B7CA3">
              <w:rPr>
                <w:rFonts w:ascii="Courier New" w:hAnsi="Courier New" w:cs="Courier New"/>
                <w:color w:val="000000"/>
                <w:lang w:eastAsia="de-DE"/>
              </w:rPr>
              <w:t>) runs on IMS_PTC return IMS_InviteRequestWithSdp_Type</w:t>
            </w:r>
          </w:p>
          <w:p w:rsidR="003B7CA3" w:rsidRPr="003B7CA3" w:rsidRDefault="003B7CA3" w:rsidP="003B7C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B7CA3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3B7CA3" w:rsidRPr="003B7CA3" w:rsidRDefault="003B7CA3" w:rsidP="003B7C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B7CA3">
              <w:rPr>
                <w:rFonts w:ascii="Courier New" w:hAnsi="Courier New" w:cs="Courier New"/>
                <w:color w:val="000000"/>
                <w:lang w:eastAsia="de-DE"/>
              </w:rPr>
              <w:t xml:space="preserve">    fl_IMSFallback_PreambleRegistrations();</w:t>
            </w:r>
          </w:p>
          <w:p w:rsidR="003B7CA3" w:rsidRPr="003B7CA3" w:rsidRDefault="003B7CA3" w:rsidP="003B7C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B7CA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3B7CA3" w:rsidRPr="003B7CA3" w:rsidRDefault="003B7CA3" w:rsidP="003B7C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3B7CA3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  <w:r w:rsidRPr="003B7CA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if(p_Preconditions)</w:t>
            </w:r>
          </w:p>
          <w:p w:rsidR="003B7CA3" w:rsidRPr="003B7CA3" w:rsidRDefault="003B7CA3" w:rsidP="003B7C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3B7CA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{</w:t>
            </w:r>
          </w:p>
          <w:p w:rsidR="003B7CA3" w:rsidRPr="003B7CA3" w:rsidRDefault="003B7CA3" w:rsidP="003B7C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3B7CA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return f_IMS_EPS_Fallback_Part1();</w:t>
            </w:r>
          </w:p>
          <w:p w:rsidR="003B7CA3" w:rsidRPr="003B7CA3" w:rsidRDefault="003B7CA3" w:rsidP="003B7C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3B7CA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}else{</w:t>
            </w:r>
          </w:p>
          <w:p w:rsidR="003B7CA3" w:rsidRPr="003B7CA3" w:rsidRDefault="003B7CA3" w:rsidP="003B7C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3B7CA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return f_IMS_EPS_Fallback_Part1(p_Preconditions);</w:t>
            </w:r>
          </w:p>
          <w:p w:rsidR="003B7CA3" w:rsidRPr="003B7CA3" w:rsidRDefault="003B7CA3" w:rsidP="003B7C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B7CA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}</w:t>
            </w:r>
          </w:p>
          <w:p w:rsidR="003B7CA3" w:rsidRPr="003B7CA3" w:rsidRDefault="003B7CA3" w:rsidP="003B7C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B7CA3">
              <w:rPr>
                <w:rFonts w:ascii="Courier New" w:hAnsi="Courier New" w:cs="Courier New"/>
                <w:color w:val="000000"/>
                <w:lang w:eastAsia="de-DE"/>
              </w:rPr>
              <w:t xml:space="preserve">  } </w:t>
            </w:r>
          </w:p>
          <w:p w:rsidR="00D719A0" w:rsidRPr="00D719A0" w:rsidRDefault="003B7CA3" w:rsidP="003B7C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3B7CA3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</w:tc>
      </w:tr>
    </w:tbl>
    <w:p w:rsidR="0026151F" w:rsidRDefault="0026151F" w:rsidP="0026151F">
      <w:pPr>
        <w:spacing w:after="0"/>
        <w:rPr>
          <w:rFonts w:ascii="Arial" w:hAnsi="Arial"/>
          <w:b/>
          <w:color w:val="000000"/>
          <w:lang w:eastAsia="en-GB"/>
        </w:rPr>
      </w:pPr>
    </w:p>
    <w:p w:rsidR="009B4D8C" w:rsidRDefault="009B4D8C" w:rsidP="009B4D8C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1" w:name="_Toc114494188"/>
      <w:r w:rsidRPr="00326E4F">
        <w:rPr>
          <w:rFonts w:cs="Arial"/>
          <w:b/>
          <w:color w:val="000000"/>
          <w:szCs w:val="32"/>
          <w:lang w:eastAsia="en-GB"/>
        </w:rPr>
        <w:t xml:space="preserve">Correction to </w:t>
      </w:r>
      <w:r w:rsidR="00326E4F" w:rsidRPr="00326E4F">
        <w:rPr>
          <w:rFonts w:cs="Arial"/>
          <w:b/>
          <w:szCs w:val="32"/>
        </w:rPr>
        <w:t>function f_IMS_EPS_Fallback_Part1</w:t>
      </w:r>
      <w:bookmarkEnd w:id="21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9B4D8C" w:rsidTr="004E38C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D8C" w:rsidRDefault="009B4D8C" w:rsidP="004E38C5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D8C" w:rsidRPr="00CC39F9" w:rsidRDefault="00326E4F" w:rsidP="004E38C5">
            <w:pPr>
              <w:rPr>
                <w:rFonts w:ascii="Arial" w:hAnsi="Arial" w:cs="Arial"/>
                <w:lang w:eastAsia="en-GB"/>
              </w:rPr>
            </w:pPr>
            <w:r w:rsidRPr="00D57D5C">
              <w:rPr>
                <w:rFonts w:ascii="Arial" w:hAnsi="Arial" w:cs="Arial"/>
                <w:color w:val="000000"/>
                <w:lang w:eastAsia="zh-CN"/>
              </w:rPr>
              <w:t>f_IMS_EPS_Fallback_Part1</w:t>
            </w:r>
          </w:p>
        </w:tc>
      </w:tr>
      <w:tr w:rsidR="009B4D8C" w:rsidTr="004E38C5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D8C" w:rsidRDefault="009B4D8C" w:rsidP="004E38C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D8C" w:rsidRPr="00E22659" w:rsidRDefault="00E22659" w:rsidP="004E38C5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E22659">
              <w:rPr>
                <w:rFonts w:cs="Arial"/>
                <w:lang w:eastAsia="en-GB"/>
              </w:rPr>
              <w:t>Please refer to change 2.1</w:t>
            </w:r>
          </w:p>
          <w:p w:rsidR="00E22659" w:rsidRPr="00826B27" w:rsidRDefault="00E22659" w:rsidP="004E38C5">
            <w:pPr>
              <w:pStyle w:val="CRCoverPage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2659">
              <w:rPr>
                <w:rFonts w:cs="Arial"/>
                <w:color w:val="000000"/>
                <w:lang w:eastAsia="de-DE"/>
              </w:rPr>
              <w:lastRenderedPageBreak/>
              <w:t xml:space="preserve">As a result of the above change the function </w:t>
            </w:r>
            <w:r w:rsidRPr="00E22659">
              <w:rPr>
                <w:rFonts w:cs="Arial"/>
                <w:color w:val="000000"/>
                <w:lang w:eastAsia="zh-CN"/>
              </w:rPr>
              <w:t>f_IMS_EPS_Fallback_Part1</w:t>
            </w:r>
            <w:r w:rsidRPr="00E22659">
              <w:rPr>
                <w:rFonts w:cs="Arial"/>
                <w:color w:val="000000"/>
                <w:lang w:eastAsia="zh-CN"/>
              </w:rPr>
              <w:t xml:space="preserve"> also needs to be parameterised.</w:t>
            </w:r>
          </w:p>
        </w:tc>
      </w:tr>
      <w:tr w:rsidR="009B4D8C" w:rsidTr="004E38C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D8C" w:rsidRDefault="009B4D8C" w:rsidP="004E38C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D8C" w:rsidRPr="00A72665" w:rsidRDefault="00E22659" w:rsidP="004E38C5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Parameterised the function </w:t>
            </w:r>
            <w:r w:rsidRPr="00D57D5C">
              <w:rPr>
                <w:rFonts w:cs="Arial"/>
                <w:color w:val="000000"/>
                <w:lang w:eastAsia="zh-CN"/>
              </w:rPr>
              <w:t>f_IMS_EPS_Fallback_Part1</w:t>
            </w:r>
            <w:r>
              <w:rPr>
                <w:rFonts w:cs="Arial"/>
                <w:color w:val="000000"/>
                <w:lang w:eastAsia="zh-CN"/>
              </w:rPr>
              <w:t>.</w:t>
            </w:r>
          </w:p>
        </w:tc>
      </w:tr>
      <w:tr w:rsidR="009B4D8C" w:rsidTr="004E38C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D8C" w:rsidRDefault="009B4D8C" w:rsidP="004E38C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D8C" w:rsidRPr="00CC39F9" w:rsidRDefault="00E22659" w:rsidP="004E38C5">
            <w:pPr>
              <w:spacing w:after="0"/>
              <w:rPr>
                <w:rFonts w:ascii="Arial" w:hAnsi="Arial" w:cs="Arial"/>
                <w:lang w:eastAsia="en-GB"/>
              </w:rPr>
            </w:pPr>
            <w:r w:rsidRPr="00F24335">
              <w:rPr>
                <w:rFonts w:ascii="Arial" w:hAnsi="Arial" w:cs="Arial"/>
                <w:lang w:val="en-US" w:eastAsia="de-DE"/>
              </w:rPr>
              <w:t>EPS_Fallback_NR5GC_IMS</w:t>
            </w:r>
            <w:r>
              <w:rPr>
                <w:rFonts w:ascii="Arial" w:hAnsi="Arial" w:cs="Arial"/>
                <w:lang w:val="en-US" w:eastAsia="de-DE"/>
              </w:rPr>
              <w:t>.ttcn</w:t>
            </w:r>
          </w:p>
        </w:tc>
      </w:tr>
      <w:tr w:rsidR="009B4D8C" w:rsidTr="004E38C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D8C" w:rsidRDefault="009B4D8C" w:rsidP="004E38C5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D8C" w:rsidRDefault="009B4D8C" w:rsidP="004E38C5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9B4D8C" w:rsidRDefault="009B4D8C" w:rsidP="009B4D8C">
      <w:pPr>
        <w:spacing w:after="0"/>
        <w:rPr>
          <w:rFonts w:ascii="Arial" w:hAnsi="Arial"/>
          <w:b/>
          <w:lang w:eastAsia="en-GB"/>
        </w:rPr>
      </w:pPr>
    </w:p>
    <w:p w:rsidR="009B4D8C" w:rsidRDefault="009B4D8C" w:rsidP="009B4D8C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9B4D8C" w:rsidRPr="00CD057D" w:rsidTr="004E38C5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59" w:rsidRPr="00F85B59" w:rsidRDefault="00F85B59" w:rsidP="00F85B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F85B59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:rsidR="00F85B59" w:rsidRPr="00F85B59" w:rsidRDefault="00F85B59" w:rsidP="00F85B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5B59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</w:t>
            </w:r>
            <w:r w:rsidRPr="00F85B59">
              <w:rPr>
                <w:rFonts w:ascii="Courier New" w:hAnsi="Courier New" w:cs="Courier New"/>
                <w:color w:val="000000"/>
                <w:lang w:eastAsia="de-DE"/>
              </w:rPr>
              <w:t>function f_IMS_EPS_Fallback_Part1() runs on IMS_PTC return IMS_InviteRequestWithSdp_Type</w:t>
            </w:r>
          </w:p>
          <w:p w:rsidR="00F85B59" w:rsidRPr="00F85B59" w:rsidRDefault="00F85B59" w:rsidP="00F85B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5B59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F85B59" w:rsidRPr="00F85B59" w:rsidRDefault="00F85B59" w:rsidP="00F85B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5B59">
              <w:rPr>
                <w:rFonts w:ascii="Courier New" w:hAnsi="Courier New" w:cs="Courier New"/>
                <w:color w:val="000000"/>
                <w:lang w:eastAsia="de-DE"/>
              </w:rPr>
              <w:t xml:space="preserve">    …</w:t>
            </w:r>
          </w:p>
          <w:p w:rsidR="00F85B59" w:rsidRPr="00F85B59" w:rsidRDefault="00F85B59" w:rsidP="00F85B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5B59">
              <w:rPr>
                <w:rFonts w:ascii="Courier New" w:hAnsi="Courier New" w:cs="Courier New"/>
                <w:color w:val="000000"/>
                <w:lang w:eastAsia="de-DE"/>
              </w:rPr>
              <w:t xml:space="preserve">    …</w:t>
            </w:r>
          </w:p>
          <w:p w:rsidR="00F85B59" w:rsidRPr="00F85B59" w:rsidRDefault="00F85B59" w:rsidP="00F85B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5B59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  <w:p w:rsidR="009B4D8C" w:rsidRPr="00881259" w:rsidRDefault="00F85B59" w:rsidP="00F85B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F85B59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</w:tc>
      </w:tr>
    </w:tbl>
    <w:p w:rsidR="009B4D8C" w:rsidRPr="00CD057D" w:rsidRDefault="009B4D8C" w:rsidP="009B4D8C">
      <w:pPr>
        <w:spacing w:after="0"/>
        <w:rPr>
          <w:rFonts w:ascii="Arial" w:hAnsi="Arial"/>
          <w:b/>
          <w:color w:val="000000"/>
          <w:lang w:eastAsia="en-GB"/>
        </w:rPr>
      </w:pPr>
    </w:p>
    <w:p w:rsidR="009B4D8C" w:rsidRDefault="009B4D8C" w:rsidP="009B4D8C">
      <w:pPr>
        <w:spacing w:after="0"/>
        <w:rPr>
          <w:rFonts w:ascii="Arial" w:hAnsi="Arial"/>
          <w:b/>
          <w:lang w:eastAsia="en-GB"/>
        </w:rPr>
      </w:pPr>
    </w:p>
    <w:p w:rsidR="009B4D8C" w:rsidRDefault="009B4D8C" w:rsidP="009B4D8C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9B4D8C" w:rsidRPr="00CD057D" w:rsidTr="004E38C5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252" w:rsidRPr="00031252" w:rsidRDefault="00031252" w:rsidP="000312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031252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:rsidR="00031252" w:rsidRPr="00031252" w:rsidRDefault="00031252" w:rsidP="000312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31252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</w:t>
            </w:r>
            <w:r w:rsidRPr="00031252">
              <w:rPr>
                <w:rFonts w:ascii="Courier New" w:hAnsi="Courier New" w:cs="Courier New"/>
                <w:color w:val="000000"/>
                <w:lang w:eastAsia="de-DE"/>
              </w:rPr>
              <w:t>function f_IMS_EPS_Fallback_Part1(</w:t>
            </w:r>
            <w:r w:rsidRPr="0003125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boolean p_Preconditions := TRUE</w:t>
            </w:r>
            <w:r w:rsidRPr="00031252">
              <w:rPr>
                <w:rFonts w:ascii="Courier New" w:hAnsi="Courier New" w:cs="Courier New"/>
                <w:color w:val="000000"/>
                <w:lang w:eastAsia="de-DE"/>
              </w:rPr>
              <w:t>) runs on IMS_PTC return IMS_InviteRequestWithSdp_Type</w:t>
            </w:r>
          </w:p>
          <w:p w:rsidR="00031252" w:rsidRPr="00031252" w:rsidRDefault="00031252" w:rsidP="000312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31252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031252" w:rsidRPr="00031252" w:rsidRDefault="00031252" w:rsidP="000312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31252"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</w:p>
          <w:p w:rsidR="00031252" w:rsidRPr="00031252" w:rsidRDefault="00031252" w:rsidP="000312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31252"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</w:p>
          <w:p w:rsidR="00031252" w:rsidRPr="00031252" w:rsidRDefault="00031252" w:rsidP="000312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31252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  <w:p w:rsidR="009B4D8C" w:rsidRPr="00881259" w:rsidRDefault="00031252" w:rsidP="000312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031252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</w:tc>
      </w:tr>
    </w:tbl>
    <w:p w:rsidR="009B4D8C" w:rsidRPr="00CD057D" w:rsidRDefault="009B4D8C" w:rsidP="009B4D8C">
      <w:pPr>
        <w:spacing w:after="0"/>
        <w:rPr>
          <w:rFonts w:ascii="Arial" w:hAnsi="Arial"/>
          <w:b/>
          <w:color w:val="000000"/>
          <w:lang w:eastAsia="en-GB"/>
        </w:rPr>
      </w:pPr>
    </w:p>
    <w:p w:rsidR="00B160E7" w:rsidRPr="00FC11BB" w:rsidRDefault="00B160E7" w:rsidP="00B160E7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szCs w:val="32"/>
          <w:lang w:eastAsia="en-GB"/>
        </w:rPr>
      </w:pPr>
      <w:bookmarkStart w:id="22" w:name="_Toc114494189"/>
      <w:r w:rsidRPr="00FC11BB">
        <w:rPr>
          <w:rFonts w:cs="Arial"/>
          <w:b/>
          <w:color w:val="000000"/>
          <w:szCs w:val="32"/>
          <w:lang w:eastAsia="en-GB"/>
        </w:rPr>
        <w:t xml:space="preserve">Correction to </w:t>
      </w:r>
      <w:r w:rsidR="00FC11BB" w:rsidRPr="00FC11BB">
        <w:rPr>
          <w:rFonts w:cs="Arial"/>
          <w:b/>
          <w:szCs w:val="32"/>
        </w:rPr>
        <w:t xml:space="preserve">function </w:t>
      </w:r>
      <w:bookmarkStart w:id="23" w:name="_Hlk114492222"/>
      <w:r w:rsidR="00FC11BB" w:rsidRPr="00FC11BB">
        <w:rPr>
          <w:rFonts w:cs="Arial"/>
          <w:b/>
          <w:szCs w:val="32"/>
        </w:rPr>
        <w:t>f_TC_11_1_3_NR5GC_IMS1</w:t>
      </w:r>
      <w:bookmarkEnd w:id="22"/>
      <w:bookmarkEnd w:id="23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B160E7" w:rsidTr="001045A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0E7" w:rsidRDefault="00B160E7" w:rsidP="001045A3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0E7" w:rsidRPr="003E3BE1" w:rsidRDefault="00FC11BB" w:rsidP="001045A3">
            <w:pPr>
              <w:rPr>
                <w:rFonts w:ascii="Arial" w:hAnsi="Arial" w:cs="Arial"/>
                <w:lang w:eastAsia="en-GB"/>
              </w:rPr>
            </w:pPr>
            <w:r w:rsidRPr="00665B96">
              <w:rPr>
                <w:rFonts w:ascii="Arial" w:hAnsi="Arial" w:cs="Arial"/>
                <w:color w:val="000000"/>
                <w:lang w:eastAsia="zh-CN"/>
              </w:rPr>
              <w:t>f_TC_11_1_3_NR5GC_IMS1</w:t>
            </w:r>
          </w:p>
        </w:tc>
      </w:tr>
      <w:tr w:rsidR="00B160E7" w:rsidTr="001045A3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0E7" w:rsidRDefault="00B160E7" w:rsidP="001045A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0E7" w:rsidRDefault="00AE33E3" w:rsidP="001045A3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 xml:space="preserve">As a result of changes above, the TTCN for function </w:t>
            </w:r>
            <w:r w:rsidRPr="00665B96">
              <w:rPr>
                <w:rFonts w:cs="Arial"/>
                <w:color w:val="000000"/>
                <w:lang w:eastAsia="zh-CN"/>
              </w:rPr>
              <w:t>f_TC_11_1_3_NR5GC_IMS1</w:t>
            </w:r>
            <w:r>
              <w:rPr>
                <w:rFonts w:cs="Arial"/>
                <w:color w:val="000000"/>
                <w:lang w:eastAsia="zh-CN"/>
              </w:rPr>
              <w:t xml:space="preserve"> needs to be updated.</w:t>
            </w:r>
          </w:p>
          <w:p w:rsidR="00B160E7" w:rsidRPr="00826B27" w:rsidRDefault="00B160E7" w:rsidP="001045A3">
            <w:pPr>
              <w:pStyle w:val="CRCoverPage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cs="Arial"/>
                <w:color w:val="000000"/>
                <w:lang w:eastAsia="zh-CN"/>
              </w:rPr>
              <w:t xml:space="preserve"> </w:t>
            </w:r>
          </w:p>
        </w:tc>
      </w:tr>
      <w:tr w:rsidR="00B160E7" w:rsidTr="001045A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0E7" w:rsidRDefault="00B160E7" w:rsidP="001045A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3E3" w:rsidRDefault="00AE33E3" w:rsidP="00AE33E3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After making changes 2.1 and 2.2 above updated the implementation of function f_TC_11_1_3_NR5GC_IMS1 to ensure that the flow for no preconditions is followed,</w:t>
            </w:r>
          </w:p>
          <w:p w:rsidR="00B160E7" w:rsidRPr="00A72665" w:rsidRDefault="00B160E7" w:rsidP="001045A3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color w:val="000000"/>
                <w:lang w:eastAsia="zh-CN"/>
              </w:rPr>
              <w:lastRenderedPageBreak/>
              <w:t>Please see below.</w:t>
            </w:r>
          </w:p>
        </w:tc>
      </w:tr>
      <w:tr w:rsidR="00B160E7" w:rsidTr="001045A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0E7" w:rsidRDefault="00B160E7" w:rsidP="001045A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0E7" w:rsidRPr="00CC39F9" w:rsidRDefault="00B160E7" w:rsidP="001045A3">
            <w:pPr>
              <w:spacing w:after="0"/>
              <w:rPr>
                <w:rFonts w:ascii="Arial" w:hAnsi="Arial" w:cs="Arial"/>
                <w:lang w:eastAsia="en-GB"/>
              </w:rPr>
            </w:pPr>
            <w:r w:rsidRPr="00F24335">
              <w:rPr>
                <w:rFonts w:ascii="Arial" w:hAnsi="Arial" w:cs="Arial"/>
                <w:lang w:val="en-US" w:eastAsia="de-DE"/>
              </w:rPr>
              <w:t>EPS_Fallback_NR5GC_IMS</w:t>
            </w:r>
            <w:r>
              <w:rPr>
                <w:rFonts w:ascii="Arial" w:hAnsi="Arial" w:cs="Arial"/>
                <w:lang w:val="en-US" w:eastAsia="de-DE"/>
              </w:rPr>
              <w:t>.ttcn</w:t>
            </w:r>
          </w:p>
        </w:tc>
      </w:tr>
      <w:tr w:rsidR="00B160E7" w:rsidTr="001045A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0E7" w:rsidRDefault="00B160E7" w:rsidP="001045A3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0E7" w:rsidRDefault="00B160E7" w:rsidP="001045A3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B160E7" w:rsidRDefault="00B160E7" w:rsidP="00B160E7">
      <w:pPr>
        <w:spacing w:after="0"/>
        <w:rPr>
          <w:rFonts w:ascii="Arial" w:hAnsi="Arial"/>
          <w:b/>
          <w:lang w:eastAsia="en-GB"/>
        </w:rPr>
      </w:pPr>
    </w:p>
    <w:p w:rsidR="00B160E7" w:rsidRDefault="00B160E7" w:rsidP="00B160E7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B160E7" w:rsidRPr="00CD057D" w:rsidTr="001045A3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C62" w:rsidRPr="009B0C62" w:rsidRDefault="009B0C62" w:rsidP="009B0C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9B0C62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:rsidR="009B0C62" w:rsidRPr="009B0C62" w:rsidRDefault="009B0C62" w:rsidP="009B0C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0C62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</w:t>
            </w:r>
            <w:r w:rsidRPr="009B0C62">
              <w:rPr>
                <w:rFonts w:ascii="Courier New" w:hAnsi="Courier New" w:cs="Courier New"/>
                <w:color w:val="000000"/>
                <w:lang w:eastAsia="de-DE"/>
              </w:rPr>
              <w:t>function f_TC_11_1_3_NR5GC_IMS1()runs on IMS_PTC</w:t>
            </w:r>
          </w:p>
          <w:p w:rsidR="009B0C62" w:rsidRPr="009B0C62" w:rsidRDefault="009B0C62" w:rsidP="009B0C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0C62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9B0C62" w:rsidRPr="009B0C62" w:rsidRDefault="009B0C62" w:rsidP="009B0C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0C62">
              <w:rPr>
                <w:rFonts w:ascii="Courier New" w:hAnsi="Courier New" w:cs="Courier New"/>
                <w:color w:val="000000"/>
                <w:lang w:eastAsia="de-DE"/>
              </w:rPr>
              <w:t xml:space="preserve">    var IMS_InviteRequestWithSdp_Type v_InviteRequestWithSdp;</w:t>
            </w:r>
          </w:p>
          <w:p w:rsidR="009B0C62" w:rsidRPr="009B0C62" w:rsidRDefault="009B0C62" w:rsidP="009B0C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0C6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9B0C62" w:rsidRPr="009B0C62" w:rsidRDefault="009B0C62" w:rsidP="009B0C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0C62">
              <w:rPr>
                <w:rFonts w:ascii="Courier New" w:hAnsi="Courier New" w:cs="Courier New"/>
                <w:color w:val="000000"/>
                <w:lang w:eastAsia="de-DE"/>
              </w:rPr>
              <w:t xml:space="preserve">    v_InviteRequestWithSdp := fl_IMSFallback_RegistrationToMOSpeechCall();</w:t>
            </w:r>
          </w:p>
          <w:p w:rsidR="009B0C62" w:rsidRPr="009B0C62" w:rsidRDefault="009B0C62" w:rsidP="009B0C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0C62">
              <w:rPr>
                <w:rFonts w:ascii="Courier New" w:hAnsi="Courier New" w:cs="Courier New"/>
                <w:color w:val="000000"/>
                <w:lang w:eastAsia="de-DE"/>
              </w:rPr>
              <w:t xml:space="preserve">    f_IMS_IPCAN_SendCoOrdMsg(IPCAN);</w:t>
            </w:r>
          </w:p>
          <w:p w:rsidR="009B0C62" w:rsidRPr="009B0C62" w:rsidRDefault="009B0C62" w:rsidP="009B0C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9B0C62" w:rsidRPr="009B0C62" w:rsidRDefault="009B0C62" w:rsidP="009B0C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0C62">
              <w:rPr>
                <w:rFonts w:ascii="Courier New" w:hAnsi="Courier New" w:cs="Courier New"/>
                <w:color w:val="000000"/>
                <w:lang w:eastAsia="de-DE"/>
              </w:rPr>
              <w:t xml:space="preserve">    f_IMS_EPS_Fallback_Part2(v_InviteRequestWithSdp);</w:t>
            </w:r>
          </w:p>
          <w:p w:rsidR="009B0C62" w:rsidRPr="009B0C62" w:rsidRDefault="009B0C62" w:rsidP="009B0C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0C62">
              <w:rPr>
                <w:rFonts w:ascii="Courier New" w:hAnsi="Courier New" w:cs="Courier New"/>
                <w:color w:val="000000"/>
                <w:lang w:eastAsia="de-DE"/>
              </w:rPr>
              <w:t xml:space="preserve">    …</w:t>
            </w:r>
          </w:p>
          <w:p w:rsidR="009B0C62" w:rsidRPr="009B0C62" w:rsidRDefault="009B0C62" w:rsidP="009B0C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0C62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  <w:p w:rsidR="00B160E7" w:rsidRPr="00881259" w:rsidRDefault="009B0C62" w:rsidP="009B0C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9B0C62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</w:tc>
      </w:tr>
    </w:tbl>
    <w:p w:rsidR="00B160E7" w:rsidRPr="00CD057D" w:rsidRDefault="00B160E7" w:rsidP="00B160E7">
      <w:pPr>
        <w:spacing w:after="0"/>
        <w:rPr>
          <w:rFonts w:ascii="Arial" w:hAnsi="Arial"/>
          <w:b/>
          <w:color w:val="000000"/>
          <w:lang w:eastAsia="en-GB"/>
        </w:rPr>
      </w:pPr>
    </w:p>
    <w:p w:rsidR="00B160E7" w:rsidRDefault="00B160E7" w:rsidP="00B160E7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B160E7" w:rsidRPr="00CD057D" w:rsidTr="001045A3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C62" w:rsidRPr="009B0C62" w:rsidRDefault="009B0C62" w:rsidP="009B0C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9B0C62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:rsidR="009B0C62" w:rsidRPr="009B0C62" w:rsidRDefault="009B0C62" w:rsidP="009B0C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0C62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</w:t>
            </w:r>
            <w:r w:rsidRPr="009B0C62">
              <w:rPr>
                <w:rFonts w:ascii="Courier New" w:hAnsi="Courier New" w:cs="Courier New"/>
                <w:color w:val="000000"/>
                <w:lang w:eastAsia="de-DE"/>
              </w:rPr>
              <w:t>function f_TC_11_1_3_NR5GC_IMS1()runs on IMS_PTC</w:t>
            </w:r>
          </w:p>
          <w:p w:rsidR="009B0C62" w:rsidRPr="009B0C62" w:rsidRDefault="009B0C62" w:rsidP="009B0C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0C62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9B0C62" w:rsidRPr="009B0C62" w:rsidRDefault="009B0C62" w:rsidP="009B0C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0C62">
              <w:rPr>
                <w:rFonts w:ascii="Courier New" w:hAnsi="Courier New" w:cs="Courier New"/>
                <w:color w:val="000000"/>
                <w:lang w:eastAsia="de-DE"/>
              </w:rPr>
              <w:t xml:space="preserve">    var IMS_InviteRequestWithSdp_Type v_InviteRequestWithSdp;</w:t>
            </w:r>
          </w:p>
          <w:p w:rsidR="009B0C62" w:rsidRPr="009B0C62" w:rsidRDefault="009B0C62" w:rsidP="009B0C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0C6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9B0C62" w:rsidRPr="009B0C62" w:rsidRDefault="009B0C62" w:rsidP="009B0C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0C62">
              <w:rPr>
                <w:rFonts w:ascii="Courier New" w:hAnsi="Courier New" w:cs="Courier New"/>
                <w:color w:val="000000"/>
                <w:lang w:eastAsia="de-DE"/>
              </w:rPr>
              <w:t xml:space="preserve">    v_InviteRequestWithSdp := fl_IMSFallback_RegistrationToMOSpeechCall(</w:t>
            </w:r>
            <w:r w:rsidRPr="009B0C6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false</w:t>
            </w:r>
            <w:r w:rsidRPr="009B0C62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9B0C62" w:rsidRPr="009B0C62" w:rsidRDefault="009B0C62" w:rsidP="009B0C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0C62">
              <w:rPr>
                <w:rFonts w:ascii="Courier New" w:hAnsi="Courier New" w:cs="Courier New"/>
                <w:color w:val="000000"/>
                <w:lang w:eastAsia="de-DE"/>
              </w:rPr>
              <w:t xml:space="preserve">    f_IMS_IPCAN_SendCoOrdMsg(IPCAN);</w:t>
            </w:r>
          </w:p>
          <w:p w:rsidR="009B0C62" w:rsidRPr="009B0C62" w:rsidRDefault="009B0C62" w:rsidP="009B0C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9B0C62" w:rsidRPr="009B0C62" w:rsidRDefault="009B0C62" w:rsidP="009B0C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0C6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9B0C6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f_IMS_EPS_Fallback_Part2(v_InviteRequestWithSdp ,-,-,tsc_SDP_WithoutPreconditions</w:t>
            </w:r>
            <w:r w:rsidRPr="009B0C62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9B0C62" w:rsidRPr="009B0C62" w:rsidRDefault="009B0C62" w:rsidP="009B0C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0C62">
              <w:rPr>
                <w:rFonts w:ascii="Courier New" w:hAnsi="Courier New" w:cs="Courier New"/>
                <w:color w:val="000000"/>
                <w:lang w:eastAsia="de-DE"/>
              </w:rPr>
              <w:t xml:space="preserve">    …</w:t>
            </w:r>
          </w:p>
          <w:p w:rsidR="009B0C62" w:rsidRPr="009B0C62" w:rsidRDefault="009B0C62" w:rsidP="009B0C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0C62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  <w:p w:rsidR="00B160E7" w:rsidRPr="00D719A0" w:rsidRDefault="009B0C62" w:rsidP="009B0C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9B0C62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</w:tc>
      </w:tr>
    </w:tbl>
    <w:p w:rsidR="009B4D8C" w:rsidRDefault="009B4D8C" w:rsidP="009B4D8C">
      <w:pPr>
        <w:spacing w:after="0"/>
        <w:rPr>
          <w:rFonts w:ascii="Arial" w:hAnsi="Arial"/>
          <w:b/>
          <w:lang w:eastAsia="en-GB"/>
        </w:rPr>
      </w:pPr>
    </w:p>
    <w:p w:rsidR="009B4D8C" w:rsidRDefault="009B4D8C" w:rsidP="0026151F">
      <w:pPr>
        <w:spacing w:after="0"/>
        <w:rPr>
          <w:rFonts w:ascii="Arial" w:hAnsi="Arial"/>
          <w:b/>
          <w:color w:val="000000"/>
          <w:lang w:eastAsia="en-GB"/>
        </w:rPr>
      </w:pPr>
    </w:p>
    <w:sectPr w:rsidR="009B4D8C" w:rsidSect="00B76E16">
      <w:headerReference w:type="even" r:id="rId19"/>
      <w:headerReference w:type="default" r:id="rId20"/>
      <w:headerReference w:type="first" r:id="rId21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E32A7" w:rsidRDefault="00BE32A7">
      <w:r>
        <w:separator/>
      </w:r>
    </w:p>
  </w:endnote>
  <w:endnote w:type="continuationSeparator" w:id="0">
    <w:p w:rsidR="00BE32A7" w:rsidRDefault="00BE32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72A69" w:rsidRDefault="00072A6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72A69" w:rsidRDefault="00072A6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72A69" w:rsidRDefault="00072A6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E32A7" w:rsidRDefault="00BE32A7">
      <w:r>
        <w:separator/>
      </w:r>
    </w:p>
  </w:footnote>
  <w:footnote w:type="continuationSeparator" w:id="0">
    <w:p w:rsidR="00BE32A7" w:rsidRDefault="00BE32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7495" w:rsidRDefault="0085749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D719A0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823943179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D719A0" w:rsidRPr="00A11327" w:rsidRDefault="00937C8D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823943179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D719A0" w:rsidRPr="00A11327" w:rsidRDefault="00937C8D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719A0" w:rsidRDefault="00D719A0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D719A0" w:rsidRPr="00A11327" w:rsidRDefault="00937C8D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D719A0" w:rsidRPr="00A11327" w:rsidRDefault="00937C8D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719A0" w:rsidRDefault="00D719A0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53827059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D719A0" w:rsidRPr="00A11327" w:rsidRDefault="00937C8D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53827059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D719A0" w:rsidRPr="00A11327" w:rsidRDefault="00937C8D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7495" w:rsidRDefault="00D719A0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751935702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D719A0" w:rsidRPr="00A11327" w:rsidRDefault="00937C8D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751935702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D719A0" w:rsidRPr="00A11327" w:rsidRDefault="00937C8D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7495" w:rsidRDefault="00857495">
    <w:pPr>
      <w:pStyle w:val="Header"/>
      <w:tabs>
        <w:tab w:val="right" w:pos="9639"/>
      </w:tabs>
    </w:pPr>
    <w:r>
      <w:tab/>
    </w:r>
    <w:r w:rsidR="00D719A0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62083213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D719A0" w:rsidRPr="00A11327" w:rsidRDefault="00937C8D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62083213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D719A0" w:rsidRPr="00A11327" w:rsidRDefault="00937C8D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7495" w:rsidRDefault="00D719A0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781194947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D719A0" w:rsidRPr="00A11327" w:rsidRDefault="00937C8D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781194947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D719A0" w:rsidRPr="00A11327" w:rsidRDefault="00937C8D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17373"/>
    <w:multiLevelType w:val="hybridMultilevel"/>
    <w:tmpl w:val="71788E7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6F4548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5E73063"/>
    <w:multiLevelType w:val="hybridMultilevel"/>
    <w:tmpl w:val="C4860192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0A657F19"/>
    <w:multiLevelType w:val="hybridMultilevel"/>
    <w:tmpl w:val="8E6A1388"/>
    <w:lvl w:ilvl="0" w:tplc="81A2B2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BA39A8"/>
    <w:multiLevelType w:val="hybridMultilevel"/>
    <w:tmpl w:val="6646E998"/>
    <w:lvl w:ilvl="0" w:tplc="7CC6564E">
      <w:start w:val="2020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0EDA741C"/>
    <w:multiLevelType w:val="hybridMultilevel"/>
    <w:tmpl w:val="71788E7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7412F4"/>
    <w:multiLevelType w:val="hybridMultilevel"/>
    <w:tmpl w:val="264E06A8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7" w15:restartNumberingAfterBreak="0">
    <w:nsid w:val="14400D63"/>
    <w:multiLevelType w:val="hybridMultilevel"/>
    <w:tmpl w:val="9B241B08"/>
    <w:lvl w:ilvl="0" w:tplc="50EE4B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8" w15:restartNumberingAfterBreak="0">
    <w:nsid w:val="176FF280"/>
    <w:multiLevelType w:val="singleLevel"/>
    <w:tmpl w:val="176FF280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9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653720C"/>
    <w:multiLevelType w:val="multilevel"/>
    <w:tmpl w:val="2A322ED4"/>
    <w:lvl w:ilvl="0">
      <w:start w:val="1"/>
      <w:numFmt w:val="decimal"/>
      <w:lvlText w:val="%1"/>
      <w:lvlJc w:val="left"/>
      <w:pPr>
        <w:ind w:left="456" w:hanging="456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color w:val="000000"/>
      </w:rPr>
    </w:lvl>
  </w:abstractNum>
  <w:abstractNum w:abstractNumId="11" w15:restartNumberingAfterBreak="0">
    <w:nsid w:val="26DB67B6"/>
    <w:multiLevelType w:val="hybridMultilevel"/>
    <w:tmpl w:val="3BB4B986"/>
    <w:lvl w:ilvl="0" w:tplc="B842708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F06A4F"/>
    <w:multiLevelType w:val="hybridMultilevel"/>
    <w:tmpl w:val="3F807F2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293ED6"/>
    <w:multiLevelType w:val="hybridMultilevel"/>
    <w:tmpl w:val="20D88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570696"/>
    <w:multiLevelType w:val="hybridMultilevel"/>
    <w:tmpl w:val="3BB4B986"/>
    <w:lvl w:ilvl="0" w:tplc="B842708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6E7838"/>
    <w:multiLevelType w:val="hybridMultilevel"/>
    <w:tmpl w:val="71788E7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5A2765"/>
    <w:multiLevelType w:val="hybridMultilevel"/>
    <w:tmpl w:val="874E4ABA"/>
    <w:lvl w:ilvl="0" w:tplc="47E4502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16266B"/>
    <w:multiLevelType w:val="hybridMultilevel"/>
    <w:tmpl w:val="DDEA09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8B821E8"/>
    <w:multiLevelType w:val="hybridMultilevel"/>
    <w:tmpl w:val="3BB4B986"/>
    <w:lvl w:ilvl="0" w:tplc="B842708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CD77AF"/>
    <w:multiLevelType w:val="hybridMultilevel"/>
    <w:tmpl w:val="7728AC32"/>
    <w:lvl w:ilvl="0" w:tplc="3732C044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9674FD"/>
    <w:multiLevelType w:val="hybridMultilevel"/>
    <w:tmpl w:val="DABE49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3FEDB45"/>
    <w:multiLevelType w:val="singleLevel"/>
    <w:tmpl w:val="43FEDB45"/>
    <w:lvl w:ilvl="0">
      <w:start w:val="1"/>
      <w:numFmt w:val="decimal"/>
      <w:suff w:val="space"/>
      <w:lvlText w:val="%1."/>
      <w:lvlJc w:val="left"/>
    </w:lvl>
  </w:abstractNum>
  <w:abstractNum w:abstractNumId="23" w15:restartNumberingAfterBreak="0">
    <w:nsid w:val="452B3ED1"/>
    <w:multiLevelType w:val="hybridMultilevel"/>
    <w:tmpl w:val="540CC50E"/>
    <w:lvl w:ilvl="0" w:tplc="B842708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5B74402"/>
    <w:multiLevelType w:val="hybridMultilevel"/>
    <w:tmpl w:val="0D92D732"/>
    <w:lvl w:ilvl="0" w:tplc="C61CB70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4D58C0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4EAD1606"/>
    <w:multiLevelType w:val="hybridMultilevel"/>
    <w:tmpl w:val="387666F2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2C0C47"/>
    <w:multiLevelType w:val="hybridMultilevel"/>
    <w:tmpl w:val="1E02A1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3327E5"/>
    <w:multiLevelType w:val="hybridMultilevel"/>
    <w:tmpl w:val="540CC50E"/>
    <w:lvl w:ilvl="0" w:tplc="B842708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8F5CFB"/>
    <w:multiLevelType w:val="hybridMultilevel"/>
    <w:tmpl w:val="BDB4132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8822C5"/>
    <w:multiLevelType w:val="hybridMultilevel"/>
    <w:tmpl w:val="76BCAA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A14340"/>
    <w:multiLevelType w:val="hybridMultilevel"/>
    <w:tmpl w:val="3BB4B986"/>
    <w:lvl w:ilvl="0" w:tplc="B842708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046437"/>
    <w:multiLevelType w:val="hybridMultilevel"/>
    <w:tmpl w:val="AB08CC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BC0989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4" w15:restartNumberingAfterBreak="0">
    <w:nsid w:val="69C4DAE0"/>
    <w:multiLevelType w:val="singleLevel"/>
    <w:tmpl w:val="0EC29454"/>
    <w:lvl w:ilvl="0">
      <w:start w:val="1"/>
      <w:numFmt w:val="decimal"/>
      <w:suff w:val="space"/>
      <w:lvlText w:val="%1."/>
      <w:lvlJc w:val="left"/>
    </w:lvl>
  </w:abstractNum>
  <w:abstractNum w:abstractNumId="35" w15:restartNumberingAfterBreak="0">
    <w:nsid w:val="6C485438"/>
    <w:multiLevelType w:val="hybridMultilevel"/>
    <w:tmpl w:val="4D84410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E39494B"/>
    <w:multiLevelType w:val="hybridMultilevel"/>
    <w:tmpl w:val="540CC50E"/>
    <w:lvl w:ilvl="0" w:tplc="B842708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C51603"/>
    <w:multiLevelType w:val="hybridMultilevel"/>
    <w:tmpl w:val="5B5E9BB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7B123DC"/>
    <w:multiLevelType w:val="hybridMultilevel"/>
    <w:tmpl w:val="3BB4B986"/>
    <w:lvl w:ilvl="0" w:tplc="B842708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8E367CE"/>
    <w:multiLevelType w:val="hybridMultilevel"/>
    <w:tmpl w:val="540CC50E"/>
    <w:lvl w:ilvl="0" w:tplc="B842708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A914C85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1" w15:restartNumberingAfterBreak="0">
    <w:nsid w:val="7F000898"/>
    <w:multiLevelType w:val="hybridMultilevel"/>
    <w:tmpl w:val="E42E334A"/>
    <w:lvl w:ilvl="0" w:tplc="D3B8D8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2" w15:restartNumberingAfterBreak="0">
    <w:nsid w:val="7F88569C"/>
    <w:multiLevelType w:val="hybridMultilevel"/>
    <w:tmpl w:val="3F807F2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21"/>
  </w:num>
  <w:num w:numId="5">
    <w:abstractNumId w:val="13"/>
  </w:num>
  <w:num w:numId="6">
    <w:abstractNumId w:val="22"/>
  </w:num>
  <w:num w:numId="7">
    <w:abstractNumId w:val="34"/>
  </w:num>
  <w:num w:numId="8">
    <w:abstractNumId w:val="8"/>
  </w:num>
  <w:num w:numId="9">
    <w:abstractNumId w:val="20"/>
  </w:num>
  <w:num w:numId="10">
    <w:abstractNumId w:val="41"/>
  </w:num>
  <w:num w:numId="11">
    <w:abstractNumId w:val="16"/>
  </w:num>
  <w:num w:numId="12">
    <w:abstractNumId w:val="24"/>
  </w:num>
  <w:num w:numId="13">
    <w:abstractNumId w:val="3"/>
  </w:num>
  <w:num w:numId="14">
    <w:abstractNumId w:val="18"/>
  </w:num>
  <w:num w:numId="15">
    <w:abstractNumId w:val="1"/>
  </w:num>
  <w:num w:numId="16">
    <w:abstractNumId w:val="2"/>
  </w:num>
  <w:num w:numId="17">
    <w:abstractNumId w:val="7"/>
  </w:num>
  <w:num w:numId="18">
    <w:abstractNumId w:val="25"/>
  </w:num>
  <w:num w:numId="19">
    <w:abstractNumId w:val="40"/>
  </w:num>
  <w:num w:numId="20">
    <w:abstractNumId w:val="33"/>
  </w:num>
  <w:num w:numId="21">
    <w:abstractNumId w:val="10"/>
  </w:num>
  <w:num w:numId="22">
    <w:abstractNumId w:val="27"/>
  </w:num>
  <w:num w:numId="23">
    <w:abstractNumId w:val="32"/>
  </w:num>
  <w:num w:numId="24">
    <w:abstractNumId w:val="17"/>
  </w:num>
  <w:num w:numId="25">
    <w:abstractNumId w:val="30"/>
  </w:num>
  <w:num w:numId="26">
    <w:abstractNumId w:val="4"/>
  </w:num>
  <w:num w:numId="27">
    <w:abstractNumId w:val="6"/>
  </w:num>
  <w:num w:numId="28">
    <w:abstractNumId w:val="26"/>
  </w:num>
  <w:num w:numId="29">
    <w:abstractNumId w:val="37"/>
  </w:num>
  <w:num w:numId="30">
    <w:abstractNumId w:val="12"/>
  </w:num>
  <w:num w:numId="31">
    <w:abstractNumId w:val="5"/>
  </w:num>
  <w:num w:numId="32">
    <w:abstractNumId w:val="15"/>
  </w:num>
  <w:num w:numId="33">
    <w:abstractNumId w:val="0"/>
  </w:num>
  <w:num w:numId="34">
    <w:abstractNumId w:val="38"/>
  </w:num>
  <w:num w:numId="35">
    <w:abstractNumId w:val="23"/>
  </w:num>
  <w:num w:numId="36">
    <w:abstractNumId w:val="19"/>
  </w:num>
  <w:num w:numId="37">
    <w:abstractNumId w:val="36"/>
  </w:num>
  <w:num w:numId="38">
    <w:abstractNumId w:val="14"/>
  </w:num>
  <w:num w:numId="39">
    <w:abstractNumId w:val="28"/>
  </w:num>
  <w:num w:numId="40">
    <w:abstractNumId w:val="11"/>
  </w:num>
  <w:num w:numId="41">
    <w:abstractNumId w:val="39"/>
  </w:num>
  <w:num w:numId="42">
    <w:abstractNumId w:val="31"/>
  </w:num>
  <w:num w:numId="43">
    <w:abstractNumId w:val="35"/>
  </w:num>
  <w:num w:numId="44">
    <w:abstractNumId w:val="29"/>
  </w:num>
  <w:num w:numId="45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5833"/>
    <w:rsid w:val="00007575"/>
    <w:rsid w:val="00011C14"/>
    <w:rsid w:val="00022E4A"/>
    <w:rsid w:val="000230D0"/>
    <w:rsid w:val="00024866"/>
    <w:rsid w:val="00031252"/>
    <w:rsid w:val="0003629C"/>
    <w:rsid w:val="00036FE7"/>
    <w:rsid w:val="000527F3"/>
    <w:rsid w:val="00053290"/>
    <w:rsid w:val="00054E62"/>
    <w:rsid w:val="00057DBD"/>
    <w:rsid w:val="000614B3"/>
    <w:rsid w:val="0006562C"/>
    <w:rsid w:val="000665CE"/>
    <w:rsid w:val="00072A69"/>
    <w:rsid w:val="000731C4"/>
    <w:rsid w:val="000749BF"/>
    <w:rsid w:val="00085D06"/>
    <w:rsid w:val="0009581D"/>
    <w:rsid w:val="00096F61"/>
    <w:rsid w:val="00097354"/>
    <w:rsid w:val="000A1153"/>
    <w:rsid w:val="000A1C38"/>
    <w:rsid w:val="000A30FB"/>
    <w:rsid w:val="000A4903"/>
    <w:rsid w:val="000A4AB6"/>
    <w:rsid w:val="000A55CC"/>
    <w:rsid w:val="000A6394"/>
    <w:rsid w:val="000A7D1D"/>
    <w:rsid w:val="000B3353"/>
    <w:rsid w:val="000B70AF"/>
    <w:rsid w:val="000B7FED"/>
    <w:rsid w:val="000C038A"/>
    <w:rsid w:val="000C104F"/>
    <w:rsid w:val="000C610A"/>
    <w:rsid w:val="000C6598"/>
    <w:rsid w:val="000D40AB"/>
    <w:rsid w:val="000D5F7B"/>
    <w:rsid w:val="000F119F"/>
    <w:rsid w:val="000F140E"/>
    <w:rsid w:val="000F34D6"/>
    <w:rsid w:val="0010027D"/>
    <w:rsid w:val="001109AC"/>
    <w:rsid w:val="0011104C"/>
    <w:rsid w:val="00112785"/>
    <w:rsid w:val="0011415B"/>
    <w:rsid w:val="001209DE"/>
    <w:rsid w:val="0012136E"/>
    <w:rsid w:val="00126237"/>
    <w:rsid w:val="001302CE"/>
    <w:rsid w:val="00134670"/>
    <w:rsid w:val="0013691C"/>
    <w:rsid w:val="001373AB"/>
    <w:rsid w:val="00145D43"/>
    <w:rsid w:val="00146DCF"/>
    <w:rsid w:val="00155D06"/>
    <w:rsid w:val="00164CFC"/>
    <w:rsid w:val="00164D5F"/>
    <w:rsid w:val="00173835"/>
    <w:rsid w:val="0018198A"/>
    <w:rsid w:val="00186753"/>
    <w:rsid w:val="001901A2"/>
    <w:rsid w:val="00191D6E"/>
    <w:rsid w:val="00192C46"/>
    <w:rsid w:val="001A08B3"/>
    <w:rsid w:val="001A0D31"/>
    <w:rsid w:val="001A709A"/>
    <w:rsid w:val="001A7B60"/>
    <w:rsid w:val="001B0A4C"/>
    <w:rsid w:val="001B3FE8"/>
    <w:rsid w:val="001B52F0"/>
    <w:rsid w:val="001B7A65"/>
    <w:rsid w:val="001C574F"/>
    <w:rsid w:val="001C5C2A"/>
    <w:rsid w:val="001D5431"/>
    <w:rsid w:val="001E3D37"/>
    <w:rsid w:val="001E41F3"/>
    <w:rsid w:val="001F1817"/>
    <w:rsid w:val="001F406A"/>
    <w:rsid w:val="002040A1"/>
    <w:rsid w:val="0020559C"/>
    <w:rsid w:val="00220349"/>
    <w:rsid w:val="00221C5A"/>
    <w:rsid w:val="002235D6"/>
    <w:rsid w:val="00223B81"/>
    <w:rsid w:val="00241A66"/>
    <w:rsid w:val="00245CA4"/>
    <w:rsid w:val="002564C6"/>
    <w:rsid w:val="0026004D"/>
    <w:rsid w:val="0026151F"/>
    <w:rsid w:val="00263668"/>
    <w:rsid w:val="002640DD"/>
    <w:rsid w:val="00275D12"/>
    <w:rsid w:val="002831C2"/>
    <w:rsid w:val="00284FEB"/>
    <w:rsid w:val="002860C4"/>
    <w:rsid w:val="002901A3"/>
    <w:rsid w:val="00295CE5"/>
    <w:rsid w:val="002A4DCB"/>
    <w:rsid w:val="002B14D3"/>
    <w:rsid w:val="002B5741"/>
    <w:rsid w:val="002C126E"/>
    <w:rsid w:val="002C7E01"/>
    <w:rsid w:val="002D6876"/>
    <w:rsid w:val="002E008A"/>
    <w:rsid w:val="002E0D93"/>
    <w:rsid w:val="002F02D4"/>
    <w:rsid w:val="002F45F1"/>
    <w:rsid w:val="002F5F47"/>
    <w:rsid w:val="002F710F"/>
    <w:rsid w:val="002F7D40"/>
    <w:rsid w:val="0030116A"/>
    <w:rsid w:val="00305409"/>
    <w:rsid w:val="00310217"/>
    <w:rsid w:val="0031061D"/>
    <w:rsid w:val="00316F13"/>
    <w:rsid w:val="003216F1"/>
    <w:rsid w:val="00322277"/>
    <w:rsid w:val="0032237E"/>
    <w:rsid w:val="00322D46"/>
    <w:rsid w:val="003237E0"/>
    <w:rsid w:val="00326E4F"/>
    <w:rsid w:val="0033294A"/>
    <w:rsid w:val="00341F6F"/>
    <w:rsid w:val="00342D98"/>
    <w:rsid w:val="00343CD7"/>
    <w:rsid w:val="00345383"/>
    <w:rsid w:val="003465A5"/>
    <w:rsid w:val="00346D77"/>
    <w:rsid w:val="003556DC"/>
    <w:rsid w:val="003609EF"/>
    <w:rsid w:val="0036231A"/>
    <w:rsid w:val="00371683"/>
    <w:rsid w:val="00374DD4"/>
    <w:rsid w:val="003750CA"/>
    <w:rsid w:val="00375BB0"/>
    <w:rsid w:val="003764EC"/>
    <w:rsid w:val="003806A7"/>
    <w:rsid w:val="00383C3D"/>
    <w:rsid w:val="003858C9"/>
    <w:rsid w:val="00387792"/>
    <w:rsid w:val="003904E3"/>
    <w:rsid w:val="003920A8"/>
    <w:rsid w:val="003926A3"/>
    <w:rsid w:val="00393BCA"/>
    <w:rsid w:val="003A0C7B"/>
    <w:rsid w:val="003B2CB3"/>
    <w:rsid w:val="003B7CA3"/>
    <w:rsid w:val="003C2766"/>
    <w:rsid w:val="003D1466"/>
    <w:rsid w:val="003D1BC0"/>
    <w:rsid w:val="003D3375"/>
    <w:rsid w:val="003D5C30"/>
    <w:rsid w:val="003E1A36"/>
    <w:rsid w:val="003E3BE1"/>
    <w:rsid w:val="003E51C2"/>
    <w:rsid w:val="003F3287"/>
    <w:rsid w:val="00410371"/>
    <w:rsid w:val="00411482"/>
    <w:rsid w:val="00411FB9"/>
    <w:rsid w:val="00412379"/>
    <w:rsid w:val="00412F20"/>
    <w:rsid w:val="0041471B"/>
    <w:rsid w:val="004153A1"/>
    <w:rsid w:val="00415491"/>
    <w:rsid w:val="00416FA7"/>
    <w:rsid w:val="0042409E"/>
    <w:rsid w:val="004242F1"/>
    <w:rsid w:val="00427F20"/>
    <w:rsid w:val="0043163D"/>
    <w:rsid w:val="00433730"/>
    <w:rsid w:val="00440D0A"/>
    <w:rsid w:val="004438DB"/>
    <w:rsid w:val="00446488"/>
    <w:rsid w:val="0044711A"/>
    <w:rsid w:val="00454E6F"/>
    <w:rsid w:val="00457E6A"/>
    <w:rsid w:val="00460215"/>
    <w:rsid w:val="00461008"/>
    <w:rsid w:val="00461F12"/>
    <w:rsid w:val="004635E5"/>
    <w:rsid w:val="004717EA"/>
    <w:rsid w:val="00482B43"/>
    <w:rsid w:val="00485AB1"/>
    <w:rsid w:val="00490F98"/>
    <w:rsid w:val="00495060"/>
    <w:rsid w:val="004976F0"/>
    <w:rsid w:val="004A2AED"/>
    <w:rsid w:val="004B01A5"/>
    <w:rsid w:val="004B2C2D"/>
    <w:rsid w:val="004B526E"/>
    <w:rsid w:val="004B75B7"/>
    <w:rsid w:val="004C252A"/>
    <w:rsid w:val="004D455F"/>
    <w:rsid w:val="004D5164"/>
    <w:rsid w:val="004D79B3"/>
    <w:rsid w:val="004F566E"/>
    <w:rsid w:val="004F661B"/>
    <w:rsid w:val="005045C7"/>
    <w:rsid w:val="005105E0"/>
    <w:rsid w:val="0051196A"/>
    <w:rsid w:val="005135A1"/>
    <w:rsid w:val="0051580D"/>
    <w:rsid w:val="005279F5"/>
    <w:rsid w:val="00530662"/>
    <w:rsid w:val="00532891"/>
    <w:rsid w:val="00542522"/>
    <w:rsid w:val="00547111"/>
    <w:rsid w:val="00550D59"/>
    <w:rsid w:val="00561470"/>
    <w:rsid w:val="00564EDF"/>
    <w:rsid w:val="0056673A"/>
    <w:rsid w:val="00566F6F"/>
    <w:rsid w:val="0058168B"/>
    <w:rsid w:val="0058240F"/>
    <w:rsid w:val="00583778"/>
    <w:rsid w:val="00583784"/>
    <w:rsid w:val="00587F6A"/>
    <w:rsid w:val="005916FE"/>
    <w:rsid w:val="00592D74"/>
    <w:rsid w:val="00596753"/>
    <w:rsid w:val="005A2FDD"/>
    <w:rsid w:val="005A7C8E"/>
    <w:rsid w:val="005B4127"/>
    <w:rsid w:val="005C1313"/>
    <w:rsid w:val="005C7959"/>
    <w:rsid w:val="005D27CA"/>
    <w:rsid w:val="005D389D"/>
    <w:rsid w:val="005D4FB3"/>
    <w:rsid w:val="005E18C6"/>
    <w:rsid w:val="005E293F"/>
    <w:rsid w:val="005E2C44"/>
    <w:rsid w:val="005E42FB"/>
    <w:rsid w:val="005E4350"/>
    <w:rsid w:val="005F1073"/>
    <w:rsid w:val="005F12D6"/>
    <w:rsid w:val="005F391D"/>
    <w:rsid w:val="005F4F8C"/>
    <w:rsid w:val="005F740E"/>
    <w:rsid w:val="006006C1"/>
    <w:rsid w:val="00602F42"/>
    <w:rsid w:val="00610C5B"/>
    <w:rsid w:val="00613D6B"/>
    <w:rsid w:val="00617D68"/>
    <w:rsid w:val="00620F69"/>
    <w:rsid w:val="00621188"/>
    <w:rsid w:val="006257ED"/>
    <w:rsid w:val="00625935"/>
    <w:rsid w:val="006316B2"/>
    <w:rsid w:val="00634EC5"/>
    <w:rsid w:val="00642CCB"/>
    <w:rsid w:val="00644586"/>
    <w:rsid w:val="00652A36"/>
    <w:rsid w:val="0065361D"/>
    <w:rsid w:val="0065364E"/>
    <w:rsid w:val="006537B5"/>
    <w:rsid w:val="0065613F"/>
    <w:rsid w:val="00661E2C"/>
    <w:rsid w:val="00662F93"/>
    <w:rsid w:val="00667016"/>
    <w:rsid w:val="006723CA"/>
    <w:rsid w:val="006801BB"/>
    <w:rsid w:val="0068444E"/>
    <w:rsid w:val="00693944"/>
    <w:rsid w:val="00695808"/>
    <w:rsid w:val="00696273"/>
    <w:rsid w:val="006A5853"/>
    <w:rsid w:val="006A6982"/>
    <w:rsid w:val="006A737E"/>
    <w:rsid w:val="006B46FB"/>
    <w:rsid w:val="006B7B2F"/>
    <w:rsid w:val="006C12DB"/>
    <w:rsid w:val="006D0191"/>
    <w:rsid w:val="006E21FB"/>
    <w:rsid w:val="006E4465"/>
    <w:rsid w:val="006E5627"/>
    <w:rsid w:val="006E7773"/>
    <w:rsid w:val="006F5364"/>
    <w:rsid w:val="006F6B99"/>
    <w:rsid w:val="006F7B09"/>
    <w:rsid w:val="00704829"/>
    <w:rsid w:val="00707080"/>
    <w:rsid w:val="007101FB"/>
    <w:rsid w:val="0072522A"/>
    <w:rsid w:val="00727329"/>
    <w:rsid w:val="0073208D"/>
    <w:rsid w:val="007324C2"/>
    <w:rsid w:val="00733998"/>
    <w:rsid w:val="0073742E"/>
    <w:rsid w:val="0073773F"/>
    <w:rsid w:val="00740E1B"/>
    <w:rsid w:val="00742D5F"/>
    <w:rsid w:val="00755C92"/>
    <w:rsid w:val="007602D2"/>
    <w:rsid w:val="0076197B"/>
    <w:rsid w:val="00762213"/>
    <w:rsid w:val="00763BA2"/>
    <w:rsid w:val="007656FE"/>
    <w:rsid w:val="007658A5"/>
    <w:rsid w:val="00773E5C"/>
    <w:rsid w:val="00776859"/>
    <w:rsid w:val="00783FD6"/>
    <w:rsid w:val="00784FE8"/>
    <w:rsid w:val="00792106"/>
    <w:rsid w:val="00792342"/>
    <w:rsid w:val="007977A8"/>
    <w:rsid w:val="007A207D"/>
    <w:rsid w:val="007A4015"/>
    <w:rsid w:val="007A73E5"/>
    <w:rsid w:val="007B2A15"/>
    <w:rsid w:val="007B512A"/>
    <w:rsid w:val="007B5781"/>
    <w:rsid w:val="007C13F4"/>
    <w:rsid w:val="007C2097"/>
    <w:rsid w:val="007C28A7"/>
    <w:rsid w:val="007D4F07"/>
    <w:rsid w:val="007D60C2"/>
    <w:rsid w:val="007D6A07"/>
    <w:rsid w:val="007D6DB1"/>
    <w:rsid w:val="007D7566"/>
    <w:rsid w:val="007F0389"/>
    <w:rsid w:val="007F3701"/>
    <w:rsid w:val="007F7259"/>
    <w:rsid w:val="00800A71"/>
    <w:rsid w:val="00801700"/>
    <w:rsid w:val="00801CF0"/>
    <w:rsid w:val="008040A8"/>
    <w:rsid w:val="008058E1"/>
    <w:rsid w:val="00811964"/>
    <w:rsid w:val="00824C2C"/>
    <w:rsid w:val="00825391"/>
    <w:rsid w:val="00825C07"/>
    <w:rsid w:val="00826B27"/>
    <w:rsid w:val="008279FA"/>
    <w:rsid w:val="00831299"/>
    <w:rsid w:val="008343E6"/>
    <w:rsid w:val="00841543"/>
    <w:rsid w:val="00842AC6"/>
    <w:rsid w:val="008445AF"/>
    <w:rsid w:val="0084582A"/>
    <w:rsid w:val="0085441A"/>
    <w:rsid w:val="00857495"/>
    <w:rsid w:val="008626E7"/>
    <w:rsid w:val="00870EE7"/>
    <w:rsid w:val="0087510D"/>
    <w:rsid w:val="00875564"/>
    <w:rsid w:val="00880F55"/>
    <w:rsid w:val="00881259"/>
    <w:rsid w:val="00883A39"/>
    <w:rsid w:val="008863B9"/>
    <w:rsid w:val="0089088C"/>
    <w:rsid w:val="008A2B56"/>
    <w:rsid w:val="008A45A6"/>
    <w:rsid w:val="008B2743"/>
    <w:rsid w:val="008B2A57"/>
    <w:rsid w:val="008D4141"/>
    <w:rsid w:val="008E1A44"/>
    <w:rsid w:val="008E6B1F"/>
    <w:rsid w:val="008F686C"/>
    <w:rsid w:val="00900B0A"/>
    <w:rsid w:val="00901400"/>
    <w:rsid w:val="00904EBA"/>
    <w:rsid w:val="00907B05"/>
    <w:rsid w:val="0091261A"/>
    <w:rsid w:val="009127D4"/>
    <w:rsid w:val="00913E0B"/>
    <w:rsid w:val="009148DE"/>
    <w:rsid w:val="00916386"/>
    <w:rsid w:val="00924184"/>
    <w:rsid w:val="00931A59"/>
    <w:rsid w:val="00935DEC"/>
    <w:rsid w:val="00937C8D"/>
    <w:rsid w:val="009418D9"/>
    <w:rsid w:val="00941E30"/>
    <w:rsid w:val="00943B96"/>
    <w:rsid w:val="00946424"/>
    <w:rsid w:val="009478EE"/>
    <w:rsid w:val="0095139C"/>
    <w:rsid w:val="00956250"/>
    <w:rsid w:val="00956A50"/>
    <w:rsid w:val="00957A53"/>
    <w:rsid w:val="00971F0D"/>
    <w:rsid w:val="00973015"/>
    <w:rsid w:val="0097372A"/>
    <w:rsid w:val="009777D9"/>
    <w:rsid w:val="00986821"/>
    <w:rsid w:val="00991117"/>
    <w:rsid w:val="00991B88"/>
    <w:rsid w:val="0099750A"/>
    <w:rsid w:val="009A07BF"/>
    <w:rsid w:val="009A4E0F"/>
    <w:rsid w:val="009A5255"/>
    <w:rsid w:val="009A5753"/>
    <w:rsid w:val="009A579D"/>
    <w:rsid w:val="009B0B50"/>
    <w:rsid w:val="009B0C62"/>
    <w:rsid w:val="009B4D8C"/>
    <w:rsid w:val="009B5164"/>
    <w:rsid w:val="009C0A75"/>
    <w:rsid w:val="009C1018"/>
    <w:rsid w:val="009C22FE"/>
    <w:rsid w:val="009C3A73"/>
    <w:rsid w:val="009C5322"/>
    <w:rsid w:val="009C53C6"/>
    <w:rsid w:val="009C768C"/>
    <w:rsid w:val="009D257C"/>
    <w:rsid w:val="009D2590"/>
    <w:rsid w:val="009D3B51"/>
    <w:rsid w:val="009D476E"/>
    <w:rsid w:val="009D7147"/>
    <w:rsid w:val="009E24DE"/>
    <w:rsid w:val="009E3297"/>
    <w:rsid w:val="009E779C"/>
    <w:rsid w:val="009F734F"/>
    <w:rsid w:val="009F7D81"/>
    <w:rsid w:val="00A00487"/>
    <w:rsid w:val="00A036DC"/>
    <w:rsid w:val="00A0746C"/>
    <w:rsid w:val="00A230E4"/>
    <w:rsid w:val="00A246B6"/>
    <w:rsid w:val="00A25A1D"/>
    <w:rsid w:val="00A40634"/>
    <w:rsid w:val="00A47E70"/>
    <w:rsid w:val="00A50CF0"/>
    <w:rsid w:val="00A52B35"/>
    <w:rsid w:val="00A52F6F"/>
    <w:rsid w:val="00A57528"/>
    <w:rsid w:val="00A601CD"/>
    <w:rsid w:val="00A63670"/>
    <w:rsid w:val="00A65CD7"/>
    <w:rsid w:val="00A66C63"/>
    <w:rsid w:val="00A70BC7"/>
    <w:rsid w:val="00A715CC"/>
    <w:rsid w:val="00A72118"/>
    <w:rsid w:val="00A72665"/>
    <w:rsid w:val="00A7410A"/>
    <w:rsid w:val="00A7583C"/>
    <w:rsid w:val="00A7671C"/>
    <w:rsid w:val="00A81EA3"/>
    <w:rsid w:val="00A84550"/>
    <w:rsid w:val="00A90724"/>
    <w:rsid w:val="00A916D2"/>
    <w:rsid w:val="00AA0376"/>
    <w:rsid w:val="00AA2CBC"/>
    <w:rsid w:val="00AA49EB"/>
    <w:rsid w:val="00AB0D3A"/>
    <w:rsid w:val="00AB4631"/>
    <w:rsid w:val="00AB6981"/>
    <w:rsid w:val="00AB77DC"/>
    <w:rsid w:val="00AB7F7A"/>
    <w:rsid w:val="00AC5820"/>
    <w:rsid w:val="00AC6902"/>
    <w:rsid w:val="00AD0A4A"/>
    <w:rsid w:val="00AD1CD8"/>
    <w:rsid w:val="00AD7555"/>
    <w:rsid w:val="00AE33E3"/>
    <w:rsid w:val="00AE76C7"/>
    <w:rsid w:val="00AE78D5"/>
    <w:rsid w:val="00B017A9"/>
    <w:rsid w:val="00B05D84"/>
    <w:rsid w:val="00B1047B"/>
    <w:rsid w:val="00B10E9C"/>
    <w:rsid w:val="00B15881"/>
    <w:rsid w:val="00B160E7"/>
    <w:rsid w:val="00B17EC1"/>
    <w:rsid w:val="00B258BB"/>
    <w:rsid w:val="00B3074E"/>
    <w:rsid w:val="00B454F7"/>
    <w:rsid w:val="00B51BA6"/>
    <w:rsid w:val="00B52828"/>
    <w:rsid w:val="00B5725C"/>
    <w:rsid w:val="00B67B97"/>
    <w:rsid w:val="00B7315D"/>
    <w:rsid w:val="00B75E77"/>
    <w:rsid w:val="00B76E16"/>
    <w:rsid w:val="00B76EA2"/>
    <w:rsid w:val="00B84F41"/>
    <w:rsid w:val="00B918AC"/>
    <w:rsid w:val="00B91C30"/>
    <w:rsid w:val="00B9335B"/>
    <w:rsid w:val="00B93A96"/>
    <w:rsid w:val="00B968C8"/>
    <w:rsid w:val="00BA048E"/>
    <w:rsid w:val="00BA2CD7"/>
    <w:rsid w:val="00BA3EC5"/>
    <w:rsid w:val="00BA51D9"/>
    <w:rsid w:val="00BB1BF6"/>
    <w:rsid w:val="00BB1E81"/>
    <w:rsid w:val="00BB5645"/>
    <w:rsid w:val="00BB5DFC"/>
    <w:rsid w:val="00BC40B1"/>
    <w:rsid w:val="00BD13E6"/>
    <w:rsid w:val="00BD279D"/>
    <w:rsid w:val="00BD542D"/>
    <w:rsid w:val="00BD5479"/>
    <w:rsid w:val="00BD6BB8"/>
    <w:rsid w:val="00BE32A7"/>
    <w:rsid w:val="00BE47A2"/>
    <w:rsid w:val="00BE4DD2"/>
    <w:rsid w:val="00BF1721"/>
    <w:rsid w:val="00BF53F2"/>
    <w:rsid w:val="00BF60DF"/>
    <w:rsid w:val="00C0055E"/>
    <w:rsid w:val="00C01A4C"/>
    <w:rsid w:val="00C07A7D"/>
    <w:rsid w:val="00C1082F"/>
    <w:rsid w:val="00C10D23"/>
    <w:rsid w:val="00C13D0C"/>
    <w:rsid w:val="00C23C46"/>
    <w:rsid w:val="00C259BF"/>
    <w:rsid w:val="00C27B36"/>
    <w:rsid w:val="00C30684"/>
    <w:rsid w:val="00C30A15"/>
    <w:rsid w:val="00C34763"/>
    <w:rsid w:val="00C374DB"/>
    <w:rsid w:val="00C41AB6"/>
    <w:rsid w:val="00C4494A"/>
    <w:rsid w:val="00C47F3E"/>
    <w:rsid w:val="00C51E37"/>
    <w:rsid w:val="00C53AC6"/>
    <w:rsid w:val="00C56A9B"/>
    <w:rsid w:val="00C621A5"/>
    <w:rsid w:val="00C628B1"/>
    <w:rsid w:val="00C657A8"/>
    <w:rsid w:val="00C66BA2"/>
    <w:rsid w:val="00C72ED8"/>
    <w:rsid w:val="00C852CF"/>
    <w:rsid w:val="00C856F4"/>
    <w:rsid w:val="00C8622A"/>
    <w:rsid w:val="00C867E2"/>
    <w:rsid w:val="00C87A12"/>
    <w:rsid w:val="00C87F0E"/>
    <w:rsid w:val="00C95985"/>
    <w:rsid w:val="00C9778B"/>
    <w:rsid w:val="00C979AE"/>
    <w:rsid w:val="00CA3559"/>
    <w:rsid w:val="00CB12BC"/>
    <w:rsid w:val="00CB2D43"/>
    <w:rsid w:val="00CB537D"/>
    <w:rsid w:val="00CC1C39"/>
    <w:rsid w:val="00CC2D70"/>
    <w:rsid w:val="00CC39F9"/>
    <w:rsid w:val="00CC4988"/>
    <w:rsid w:val="00CC5026"/>
    <w:rsid w:val="00CC63D6"/>
    <w:rsid w:val="00CC68D0"/>
    <w:rsid w:val="00CD02CE"/>
    <w:rsid w:val="00CD057D"/>
    <w:rsid w:val="00CD064F"/>
    <w:rsid w:val="00CD2451"/>
    <w:rsid w:val="00CE0B19"/>
    <w:rsid w:val="00CE0BFA"/>
    <w:rsid w:val="00CE3B53"/>
    <w:rsid w:val="00CE5930"/>
    <w:rsid w:val="00CE7AF9"/>
    <w:rsid w:val="00CF1024"/>
    <w:rsid w:val="00CF39F2"/>
    <w:rsid w:val="00CF3AF4"/>
    <w:rsid w:val="00D00537"/>
    <w:rsid w:val="00D03582"/>
    <w:rsid w:val="00D03F9A"/>
    <w:rsid w:val="00D05437"/>
    <w:rsid w:val="00D06BBD"/>
    <w:rsid w:val="00D06D51"/>
    <w:rsid w:val="00D15B17"/>
    <w:rsid w:val="00D17487"/>
    <w:rsid w:val="00D22103"/>
    <w:rsid w:val="00D235D8"/>
    <w:rsid w:val="00D24991"/>
    <w:rsid w:val="00D25A5F"/>
    <w:rsid w:val="00D32B66"/>
    <w:rsid w:val="00D34E67"/>
    <w:rsid w:val="00D50255"/>
    <w:rsid w:val="00D52BD7"/>
    <w:rsid w:val="00D63444"/>
    <w:rsid w:val="00D66520"/>
    <w:rsid w:val="00D66757"/>
    <w:rsid w:val="00D6759F"/>
    <w:rsid w:val="00D719A0"/>
    <w:rsid w:val="00D720E3"/>
    <w:rsid w:val="00D7237E"/>
    <w:rsid w:val="00D7387B"/>
    <w:rsid w:val="00D81031"/>
    <w:rsid w:val="00D86DC8"/>
    <w:rsid w:val="00D9362F"/>
    <w:rsid w:val="00DA0394"/>
    <w:rsid w:val="00DA356D"/>
    <w:rsid w:val="00DB3570"/>
    <w:rsid w:val="00DB440E"/>
    <w:rsid w:val="00DC0D26"/>
    <w:rsid w:val="00DC3B85"/>
    <w:rsid w:val="00DD0F43"/>
    <w:rsid w:val="00DD11FD"/>
    <w:rsid w:val="00DD53E1"/>
    <w:rsid w:val="00DD6978"/>
    <w:rsid w:val="00DD7F13"/>
    <w:rsid w:val="00DE1EAC"/>
    <w:rsid w:val="00DE237C"/>
    <w:rsid w:val="00DE2F74"/>
    <w:rsid w:val="00DE34CF"/>
    <w:rsid w:val="00DE477E"/>
    <w:rsid w:val="00DE67FB"/>
    <w:rsid w:val="00DF0FB2"/>
    <w:rsid w:val="00DF343E"/>
    <w:rsid w:val="00DF69F6"/>
    <w:rsid w:val="00E034FE"/>
    <w:rsid w:val="00E13F3D"/>
    <w:rsid w:val="00E14D7D"/>
    <w:rsid w:val="00E1748E"/>
    <w:rsid w:val="00E20322"/>
    <w:rsid w:val="00E2067E"/>
    <w:rsid w:val="00E22536"/>
    <w:rsid w:val="00E22659"/>
    <w:rsid w:val="00E31E12"/>
    <w:rsid w:val="00E32E48"/>
    <w:rsid w:val="00E34898"/>
    <w:rsid w:val="00E37029"/>
    <w:rsid w:val="00E41660"/>
    <w:rsid w:val="00E541FB"/>
    <w:rsid w:val="00E5624B"/>
    <w:rsid w:val="00E6144D"/>
    <w:rsid w:val="00E61DC5"/>
    <w:rsid w:val="00E65DC4"/>
    <w:rsid w:val="00E716C1"/>
    <w:rsid w:val="00E717C5"/>
    <w:rsid w:val="00E769F3"/>
    <w:rsid w:val="00E777D7"/>
    <w:rsid w:val="00E77B87"/>
    <w:rsid w:val="00E814FE"/>
    <w:rsid w:val="00E81EE7"/>
    <w:rsid w:val="00E83DFE"/>
    <w:rsid w:val="00E852E7"/>
    <w:rsid w:val="00E8742B"/>
    <w:rsid w:val="00E909C3"/>
    <w:rsid w:val="00E9211B"/>
    <w:rsid w:val="00E932BE"/>
    <w:rsid w:val="00E9504A"/>
    <w:rsid w:val="00EA6BD9"/>
    <w:rsid w:val="00EA7E97"/>
    <w:rsid w:val="00EB09B7"/>
    <w:rsid w:val="00EB0DD2"/>
    <w:rsid w:val="00EB13CF"/>
    <w:rsid w:val="00EB40F5"/>
    <w:rsid w:val="00EC34D8"/>
    <w:rsid w:val="00EC51B2"/>
    <w:rsid w:val="00EC54C7"/>
    <w:rsid w:val="00ED605E"/>
    <w:rsid w:val="00EE16C4"/>
    <w:rsid w:val="00EE7D7C"/>
    <w:rsid w:val="00EF2028"/>
    <w:rsid w:val="00EF384B"/>
    <w:rsid w:val="00F0098D"/>
    <w:rsid w:val="00F11469"/>
    <w:rsid w:val="00F173A4"/>
    <w:rsid w:val="00F25D98"/>
    <w:rsid w:val="00F27F07"/>
    <w:rsid w:val="00F300FB"/>
    <w:rsid w:val="00F510C9"/>
    <w:rsid w:val="00F60DF0"/>
    <w:rsid w:val="00F637A3"/>
    <w:rsid w:val="00F65E51"/>
    <w:rsid w:val="00F73479"/>
    <w:rsid w:val="00F75DFD"/>
    <w:rsid w:val="00F76F15"/>
    <w:rsid w:val="00F770AB"/>
    <w:rsid w:val="00F8051F"/>
    <w:rsid w:val="00F83E9A"/>
    <w:rsid w:val="00F85B59"/>
    <w:rsid w:val="00F95DCB"/>
    <w:rsid w:val="00FA1F4E"/>
    <w:rsid w:val="00FA2C28"/>
    <w:rsid w:val="00FA485A"/>
    <w:rsid w:val="00FB4454"/>
    <w:rsid w:val="00FB4A3A"/>
    <w:rsid w:val="00FB4F2E"/>
    <w:rsid w:val="00FB598F"/>
    <w:rsid w:val="00FB6386"/>
    <w:rsid w:val="00FC11BB"/>
    <w:rsid w:val="00FC3E53"/>
    <w:rsid w:val="00FC75B0"/>
    <w:rsid w:val="00FD0C0A"/>
    <w:rsid w:val="00FD22E5"/>
    <w:rsid w:val="00FD44EF"/>
    <w:rsid w:val="00FD7BE3"/>
    <w:rsid w:val="00FE02C1"/>
    <w:rsid w:val="00FE668F"/>
    <w:rsid w:val="00FF41D4"/>
    <w:rsid w:val="00FF5019"/>
    <w:rsid w:val="00FF5074"/>
    <w:rsid w:val="00FF7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7EC63A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160E7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D719A0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D719A0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D719A0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D719A0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D719A0"/>
    <w:rPr>
      <w:rFonts w:asciiTheme="minorHAnsi" w:eastAsiaTheme="minorEastAsia" w:hAnsiTheme="minorHAnsi" w:cstheme="minorBidi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Parikshit.bhise@rohde-schwarz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7F8A31-D5CB-4C7F-90F3-1FAAD68C12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1051</Words>
  <Characters>5993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7030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5</cp:revision>
  <cp:lastPrinted>1900-01-01T00:00:00Z</cp:lastPrinted>
  <dcterms:created xsi:type="dcterms:W3CDTF">2022-09-19T14:36:00Z</dcterms:created>
  <dcterms:modified xsi:type="dcterms:W3CDTF">2022-09-19T14:38:00Z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2022-09-18T08:55:21Z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0d84e4b5-5389-4b24-b3c8-c94ef4c19169</vt:lpwstr>
  </property>
  <property fmtid="{D5CDD505-2E9C-101B-9397-08002B2CF9AE}" pid="27" name="MSIP_Label_9764cdcd-3664-4d05-9615-7cbf65a4f0a8_ContentBits">
    <vt:lpwstr>0</vt:lpwstr>
  </property>
</Properties>
</file>