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389D" w:rsidRDefault="005D389D" w:rsidP="005D38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R5s221086</w:t>
      </w:r>
      <w:r>
        <w:rPr>
          <w:b/>
          <w:i/>
          <w:noProof/>
          <w:sz w:val="28"/>
        </w:rPr>
        <w:fldChar w:fldCharType="end"/>
      </w:r>
    </w:p>
    <w:p w:rsidR="005D389D" w:rsidRDefault="005D389D" w:rsidP="005D389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389D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89D" w:rsidRDefault="005D389D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389D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389D" w:rsidRDefault="005D389D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389D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:rsidTr="001045A3">
        <w:tc>
          <w:tcPr>
            <w:tcW w:w="142" w:type="dxa"/>
            <w:tcBorders>
              <w:left w:val="single" w:sz="4" w:space="0" w:color="auto"/>
            </w:tcBorders>
          </w:tcPr>
          <w:p w:rsidR="005D389D" w:rsidRDefault="005D389D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D389D" w:rsidRPr="00410371" w:rsidRDefault="005D389D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D389D" w:rsidRDefault="005D389D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D389D" w:rsidRPr="00410371" w:rsidRDefault="005D389D" w:rsidP="001045A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D389D" w:rsidRDefault="005D389D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D389D" w:rsidRPr="00410371" w:rsidRDefault="005D389D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D389D" w:rsidRDefault="005D389D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D389D" w:rsidRPr="00410371" w:rsidRDefault="005D389D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D389D" w:rsidRDefault="005D389D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5D389D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D389D" w:rsidRDefault="005D389D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5D389D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D389D" w:rsidRPr="00F25D98" w:rsidRDefault="005D389D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389D" w:rsidTr="001045A3">
        <w:tc>
          <w:tcPr>
            <w:tcW w:w="9641" w:type="dxa"/>
            <w:gridSpan w:val="9"/>
          </w:tcPr>
          <w:p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D389D" w:rsidRDefault="005D389D" w:rsidP="005D38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389D" w:rsidTr="001045A3">
        <w:tc>
          <w:tcPr>
            <w:tcW w:w="2835" w:type="dxa"/>
          </w:tcPr>
          <w:p w:rsidR="005D389D" w:rsidRDefault="005D389D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D389D" w:rsidRDefault="005D389D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D389D" w:rsidRDefault="005D389D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D389D" w:rsidRDefault="005D389D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389D" w:rsidRDefault="005D389D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D389D" w:rsidRDefault="005D389D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D389D" w:rsidRDefault="005D389D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D389D" w:rsidRDefault="005D389D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D389D" w:rsidRDefault="005D389D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D389D" w:rsidRDefault="005D389D" w:rsidP="005D38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389D" w:rsidTr="001045A3">
        <w:tc>
          <w:tcPr>
            <w:tcW w:w="9640" w:type="dxa"/>
            <w:gridSpan w:val="11"/>
          </w:tcPr>
          <w:p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D389D" w:rsidRDefault="005D389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389D" w:rsidRDefault="005D389D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7.1.1.5.5</w:t>
            </w:r>
            <w:r>
              <w:fldChar w:fldCharType="end"/>
            </w:r>
          </w:p>
        </w:tc>
      </w:tr>
      <w:tr w:rsidR="005D389D" w:rsidTr="001045A3">
        <w:tc>
          <w:tcPr>
            <w:tcW w:w="1843" w:type="dxa"/>
            <w:tcBorders>
              <w:left w:val="single" w:sz="4" w:space="0" w:color="auto"/>
            </w:tcBorders>
          </w:tcPr>
          <w:p w:rsidR="005D389D" w:rsidRDefault="005D389D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:rsidTr="001045A3">
        <w:tc>
          <w:tcPr>
            <w:tcW w:w="1843" w:type="dxa"/>
            <w:tcBorders>
              <w:left w:val="single" w:sz="4" w:space="0" w:color="auto"/>
            </w:tcBorders>
          </w:tcPr>
          <w:p w:rsidR="005D389D" w:rsidRDefault="005D389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389D" w:rsidRDefault="005D389D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D389D" w:rsidTr="001045A3">
        <w:tc>
          <w:tcPr>
            <w:tcW w:w="1843" w:type="dxa"/>
            <w:tcBorders>
              <w:left w:val="single" w:sz="4" w:space="0" w:color="auto"/>
            </w:tcBorders>
          </w:tcPr>
          <w:p w:rsidR="005D389D" w:rsidRDefault="005D389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D389D" w:rsidRDefault="005D389D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D389D" w:rsidTr="001045A3">
        <w:tc>
          <w:tcPr>
            <w:tcW w:w="1843" w:type="dxa"/>
            <w:tcBorders>
              <w:left w:val="single" w:sz="4" w:space="0" w:color="auto"/>
            </w:tcBorders>
          </w:tcPr>
          <w:p w:rsidR="005D389D" w:rsidRDefault="005D389D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:rsidTr="001045A3">
        <w:tc>
          <w:tcPr>
            <w:tcW w:w="1843" w:type="dxa"/>
            <w:tcBorders>
              <w:left w:val="single" w:sz="4" w:space="0" w:color="auto"/>
            </w:tcBorders>
          </w:tcPr>
          <w:p w:rsidR="005D389D" w:rsidRDefault="005D389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D389D" w:rsidRDefault="005D389D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D389D" w:rsidRDefault="005D389D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389D" w:rsidRDefault="005D389D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389D" w:rsidRDefault="005D389D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2022-09-18</w:t>
            </w:r>
            <w:r>
              <w:rPr>
                <w:noProof/>
              </w:rPr>
              <w:fldChar w:fldCharType="end"/>
            </w:r>
          </w:p>
        </w:tc>
      </w:tr>
      <w:tr w:rsidR="005D389D" w:rsidTr="001045A3">
        <w:tc>
          <w:tcPr>
            <w:tcW w:w="1843" w:type="dxa"/>
            <w:tcBorders>
              <w:left w:val="single" w:sz="4" w:space="0" w:color="auto"/>
            </w:tcBorders>
          </w:tcPr>
          <w:p w:rsidR="005D389D" w:rsidRDefault="005D389D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D389D" w:rsidRDefault="005D389D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D389D" w:rsidRDefault="005D389D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D389D" w:rsidRDefault="005D389D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D389D" w:rsidRDefault="005D389D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D389D" w:rsidRDefault="005D389D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D389D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D389D" w:rsidRDefault="005D389D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D389D" w:rsidRDefault="005D389D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D389D" w:rsidRDefault="005D389D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389D" w:rsidRPr="007C2097" w:rsidRDefault="005D389D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389D" w:rsidTr="001045A3">
        <w:tc>
          <w:tcPr>
            <w:tcW w:w="1843" w:type="dxa"/>
          </w:tcPr>
          <w:p w:rsidR="005D389D" w:rsidRDefault="005D389D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D389D" w:rsidRDefault="005D389D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389D" w:rsidRPr="00E5624B" w:rsidRDefault="005D389D" w:rsidP="005D389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timing at Step 7 results in the same timing as in Step 3 as a result of the change proposed in TTCN CR R5s220470 for Step 3. Due to this, the Data at Step 7 does not get sent out. </w:t>
            </w:r>
          </w:p>
        </w:tc>
      </w:tr>
      <w:tr w:rsidR="005D389D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389D" w:rsidRPr="00CF39F2" w:rsidRDefault="005D389D" w:rsidP="005D389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D389D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389D" w:rsidRPr="001C574F" w:rsidRDefault="005D389D" w:rsidP="005D389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timing at Step 7 should take the </w:t>
            </w:r>
            <w:r w:rsidRPr="00155D06">
              <w:rPr>
                <w:rFonts w:cs="Arial"/>
                <w:b/>
                <w:lang w:eastAsia="en-GB"/>
              </w:rPr>
              <w:t>timing calculated at Step 5</w:t>
            </w:r>
            <w:r>
              <w:rPr>
                <w:rFonts w:cs="Arial"/>
                <w:lang w:eastAsia="en-GB"/>
              </w:rPr>
              <w:t xml:space="preserve"> as reference to calculate the timing which satisfies the condition </w:t>
            </w:r>
            <w:r w:rsidRPr="00D252AE">
              <w:t xml:space="preserve">[(SFN * 10) + subframe number] modulo </w:t>
            </w:r>
            <w:proofErr w:type="spellStart"/>
            <w:r w:rsidRPr="00D252AE">
              <w:rPr>
                <w:i/>
              </w:rPr>
              <w:t>drx-LongCycle</w:t>
            </w:r>
            <w:proofErr w:type="spellEnd"/>
            <w:r w:rsidRPr="00D252AE">
              <w:t>) = (</w:t>
            </w:r>
            <w:proofErr w:type="spellStart"/>
            <w:r w:rsidRPr="00D252AE">
              <w:rPr>
                <w:i/>
              </w:rPr>
              <w:t>drx-StartOffset</w:t>
            </w:r>
            <w:proofErr w:type="spellEnd"/>
            <w:r w:rsidRPr="00D252AE">
              <w:t>) modulo (</w:t>
            </w:r>
            <w:proofErr w:type="spellStart"/>
            <w:r w:rsidRPr="00D252AE">
              <w:rPr>
                <w:i/>
              </w:rPr>
              <w:t>drx-LongCycle</w:t>
            </w:r>
            <w:proofErr w:type="spellEnd"/>
            <w:r w:rsidRPr="00D252AE">
              <w:t>))</w:t>
            </w:r>
          </w:p>
        </w:tc>
      </w:tr>
      <w:tr w:rsidR="005D389D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389D" w:rsidRPr="00CF39F2" w:rsidRDefault="005D389D" w:rsidP="005D389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D389D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89D" w:rsidRPr="00CF39F2" w:rsidRDefault="005D389D" w:rsidP="005D389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5D389D" w:rsidTr="001045A3">
        <w:tc>
          <w:tcPr>
            <w:tcW w:w="2694" w:type="dxa"/>
            <w:gridSpan w:val="2"/>
          </w:tcPr>
          <w:p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D389D" w:rsidRDefault="005D389D" w:rsidP="005D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D389D" w:rsidRDefault="005D389D" w:rsidP="005D389D">
            <w:pPr>
              <w:pStyle w:val="CRCoverPage"/>
              <w:spacing w:after="0"/>
              <w:rPr>
                <w:noProof/>
              </w:rPr>
            </w:pPr>
            <w:r w:rsidRPr="00826B27">
              <w:rPr>
                <w:noProof/>
              </w:rPr>
              <w:t>7.1.</w:t>
            </w:r>
            <w:r>
              <w:rPr>
                <w:noProof/>
              </w:rPr>
              <w:t>1.5.5</w:t>
            </w:r>
            <w:r>
              <w:rPr>
                <w:noProof/>
              </w:rPr>
              <w:t>.NR5GC</w:t>
            </w:r>
          </w:p>
        </w:tc>
      </w:tr>
      <w:tr w:rsidR="005D389D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389D" w:rsidRDefault="005D389D" w:rsidP="005D38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89D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D389D" w:rsidRDefault="005D389D" w:rsidP="005D3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D389D" w:rsidRDefault="005D389D" w:rsidP="005D3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89D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D389D" w:rsidRDefault="005D389D" w:rsidP="005D38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389D" w:rsidRDefault="005D389D" w:rsidP="005D3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89D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D389D" w:rsidRDefault="005D389D" w:rsidP="005D3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389D" w:rsidRDefault="005D389D" w:rsidP="005D3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89D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89D" w:rsidRDefault="005D389D" w:rsidP="005D3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D389D" w:rsidRDefault="005D389D" w:rsidP="005D38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D389D" w:rsidRDefault="005D389D" w:rsidP="005D38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89D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D389D" w:rsidRDefault="005D389D" w:rsidP="005D38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D389D" w:rsidRDefault="005D389D" w:rsidP="005D389D">
            <w:pPr>
              <w:pStyle w:val="CRCoverPage"/>
              <w:spacing w:after="0"/>
              <w:rPr>
                <w:noProof/>
              </w:rPr>
            </w:pPr>
          </w:p>
        </w:tc>
      </w:tr>
      <w:tr w:rsidR="005D389D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89D" w:rsidRDefault="005D389D" w:rsidP="005D3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89D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389D" w:rsidRPr="008863B9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D389D" w:rsidRPr="008863B9" w:rsidRDefault="005D389D" w:rsidP="005D38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89D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D389D" w:rsidRDefault="005D389D" w:rsidP="005D38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D389D" w:rsidRDefault="005D389D" w:rsidP="005D38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438772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B15881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B15881" w:rsidRPr="00D81C5D">
        <w:rPr>
          <w:rFonts w:ascii="Arial" w:hAnsi="Arial" w:cs="Arial"/>
          <w:iCs/>
        </w:rPr>
        <w:t>Table of Contents</w:t>
      </w:r>
      <w:r w:rsidR="00B15881">
        <w:tab/>
      </w:r>
      <w:r w:rsidR="00B15881">
        <w:fldChar w:fldCharType="begin"/>
      </w:r>
      <w:r w:rsidR="00B15881">
        <w:instrText xml:space="preserve"> PAGEREF _Toc114387724 \h </w:instrText>
      </w:r>
      <w:r w:rsidR="00B15881">
        <w:fldChar w:fldCharType="separate"/>
      </w:r>
      <w:r w:rsidR="00B15881">
        <w:t>2</w:t>
      </w:r>
      <w:r w:rsidR="00B15881">
        <w:fldChar w:fldCharType="end"/>
      </w:r>
    </w:p>
    <w:p w:rsidR="00B15881" w:rsidRDefault="00B1588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1C5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1C5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_Toc114387725 \h </w:instrText>
      </w:r>
      <w:r>
        <w:fldChar w:fldCharType="separate"/>
      </w:r>
      <w:r>
        <w:t>2</w:t>
      </w:r>
      <w:r>
        <w:fldChar w:fldCharType="end"/>
      </w:r>
    </w:p>
    <w:p w:rsidR="00B15881" w:rsidRDefault="00B1588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81C5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81C5D">
        <w:rPr>
          <w:b/>
        </w:rPr>
        <w:t>Corrections required for NR testcase 7.1.1.5.5</w:t>
      </w:r>
      <w:r>
        <w:tab/>
      </w:r>
      <w:r>
        <w:fldChar w:fldCharType="begin"/>
      </w:r>
      <w:r>
        <w:instrText xml:space="preserve"> PAGEREF _Toc114387726 \h </w:instrText>
      </w:r>
      <w:r>
        <w:fldChar w:fldCharType="separate"/>
      </w:r>
      <w:r>
        <w:t>2</w:t>
      </w:r>
      <w:r>
        <w:fldChar w:fldCharType="end"/>
      </w:r>
    </w:p>
    <w:p w:rsidR="00B15881" w:rsidRDefault="00B1588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81C5D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81C5D">
        <w:rPr>
          <w:rFonts w:cs="Arial"/>
          <w:b/>
          <w:color w:val="000000"/>
          <w:lang w:eastAsia="en-GB"/>
        </w:rPr>
        <w:t>Correction to f_TC_7_1_1_5_5_NR_TestBody</w:t>
      </w:r>
      <w:r>
        <w:tab/>
      </w:r>
      <w:r>
        <w:fldChar w:fldCharType="begin"/>
      </w:r>
      <w:r>
        <w:instrText xml:space="preserve"> PAGEREF _Toc114387727 \h </w:instrText>
      </w:r>
      <w:r>
        <w:fldChar w:fldCharType="separate"/>
      </w:r>
      <w:r>
        <w:t>2</w:t>
      </w:r>
      <w:r>
        <w:fldChar w:fldCharType="end"/>
      </w:r>
    </w:p>
    <w:p w:rsidR="00B15881" w:rsidRDefault="00B1588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81C5D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81C5D">
        <w:rPr>
          <w:rFonts w:cs="Arial"/>
          <w:b/>
          <w:color w:val="000000"/>
          <w:lang w:eastAsia="en-GB"/>
        </w:rPr>
        <w:t>Correction to f_NR_GetNextSendOccasion_7_1_1_5_X</w:t>
      </w:r>
      <w:r>
        <w:tab/>
      </w:r>
      <w:r>
        <w:fldChar w:fldCharType="begin"/>
      </w:r>
      <w:r>
        <w:instrText xml:space="preserve"> PAGEREF _Toc114387728 \h </w:instrText>
      </w:r>
      <w:r>
        <w:fldChar w:fldCharType="separate"/>
      </w:r>
      <w:r>
        <w:t>5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9C3A73" w:rsidRDefault="009C3A73" w:rsidP="009C3A7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Hlk107318485"/>
      <w:bookmarkStart w:id="17" w:name="_Toc114387725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7"/>
    </w:p>
    <w:p w:rsidR="009C3A73" w:rsidRDefault="009C3A73" w:rsidP="009C3A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9C3A73" w:rsidRDefault="009C3A73" w:rsidP="009C3A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9C3A73" w:rsidRDefault="009C3A73" w:rsidP="009C3A7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6"/>
    <w:p w:rsidR="009C3A73" w:rsidRDefault="009C3A73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8" w:name="_Toc122434488"/>
      <w:bookmarkStart w:id="19" w:name="_Toc295288959"/>
      <w:bookmarkStart w:id="20" w:name="_Toc114387726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8"/>
      <w:bookmarkEnd w:id="19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7.1.</w:t>
      </w:r>
      <w:r w:rsidR="00842AC6">
        <w:rPr>
          <w:b/>
        </w:rPr>
        <w:t>1</w:t>
      </w:r>
      <w:r w:rsidR="000B3353">
        <w:rPr>
          <w:b/>
        </w:rPr>
        <w:t>.</w:t>
      </w:r>
      <w:r w:rsidR="003465A5">
        <w:rPr>
          <w:b/>
        </w:rPr>
        <w:t>5</w:t>
      </w:r>
      <w:r w:rsidR="000B3353">
        <w:rPr>
          <w:b/>
        </w:rPr>
        <w:t>.</w:t>
      </w:r>
      <w:r w:rsidR="003465A5">
        <w:rPr>
          <w:b/>
        </w:rPr>
        <w:t>5</w:t>
      </w:r>
      <w:bookmarkEnd w:id="20"/>
    </w:p>
    <w:p w:rsidR="001C574F" w:rsidRDefault="00D719A0" w:rsidP="001C574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1" w:name="_Toc114387727"/>
      <w:r>
        <w:rPr>
          <w:rFonts w:cs="Arial"/>
          <w:b/>
          <w:color w:val="000000"/>
          <w:lang w:eastAsia="en-GB"/>
        </w:rPr>
        <w:t>C</w:t>
      </w:r>
      <w:r w:rsidR="001C574F" w:rsidRPr="00B52828">
        <w:rPr>
          <w:rFonts w:cs="Arial"/>
          <w:b/>
          <w:color w:val="000000"/>
          <w:lang w:eastAsia="en-GB"/>
        </w:rPr>
        <w:t xml:space="preserve">orrection to </w:t>
      </w:r>
      <w:r w:rsidR="0010027D" w:rsidRPr="0010027D">
        <w:rPr>
          <w:rFonts w:cs="Arial"/>
          <w:b/>
          <w:color w:val="000000"/>
          <w:lang w:eastAsia="en-GB"/>
        </w:rPr>
        <w:t>f_TC_7_1_</w:t>
      </w:r>
      <w:r w:rsidR="00DD6978">
        <w:rPr>
          <w:rFonts w:cs="Arial"/>
          <w:b/>
          <w:color w:val="000000"/>
          <w:lang w:eastAsia="en-GB"/>
        </w:rPr>
        <w:t>1</w:t>
      </w:r>
      <w:r w:rsidR="0010027D" w:rsidRPr="0010027D">
        <w:rPr>
          <w:rFonts w:cs="Arial"/>
          <w:b/>
          <w:color w:val="000000"/>
          <w:lang w:eastAsia="en-GB"/>
        </w:rPr>
        <w:t>_</w:t>
      </w:r>
      <w:r w:rsidR="003465A5">
        <w:rPr>
          <w:rFonts w:cs="Arial"/>
          <w:b/>
          <w:color w:val="000000"/>
          <w:lang w:eastAsia="en-GB"/>
        </w:rPr>
        <w:t>5</w:t>
      </w:r>
      <w:r w:rsidR="0010027D" w:rsidRPr="0010027D">
        <w:rPr>
          <w:rFonts w:cs="Arial"/>
          <w:b/>
          <w:color w:val="000000"/>
          <w:lang w:eastAsia="en-GB"/>
        </w:rPr>
        <w:t>_</w:t>
      </w:r>
      <w:r w:rsidR="003465A5">
        <w:rPr>
          <w:rFonts w:cs="Arial"/>
          <w:b/>
          <w:color w:val="000000"/>
          <w:lang w:eastAsia="en-GB"/>
        </w:rPr>
        <w:t>5</w:t>
      </w:r>
      <w:r w:rsidR="0010027D" w:rsidRPr="0010027D">
        <w:rPr>
          <w:rFonts w:cs="Arial"/>
          <w:b/>
          <w:color w:val="000000"/>
          <w:lang w:eastAsia="en-GB"/>
        </w:rPr>
        <w:t>_NR</w:t>
      </w:r>
      <w:r w:rsidR="00DD6978">
        <w:rPr>
          <w:rFonts w:cs="Arial"/>
          <w:b/>
          <w:color w:val="000000"/>
          <w:lang w:eastAsia="en-GB"/>
        </w:rPr>
        <w:t>_TestBody</w:t>
      </w:r>
      <w:bookmarkEnd w:id="2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C574F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CC39F9" w:rsidRDefault="0010027D" w:rsidP="009C53C6">
            <w:pPr>
              <w:rPr>
                <w:rFonts w:ascii="Arial" w:hAnsi="Arial" w:cs="Arial"/>
                <w:lang w:eastAsia="en-GB"/>
              </w:rPr>
            </w:pP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f_TC_7_1_</w:t>
            </w:r>
            <w:r w:rsidR="00DD6978">
              <w:rPr>
                <w:rFonts w:ascii="Courier New" w:hAnsi="Courier New" w:cs="Courier New"/>
                <w:color w:val="000000"/>
                <w:lang w:eastAsia="de-DE"/>
              </w:rPr>
              <w:t>1</w:t>
            </w: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_</w:t>
            </w:r>
            <w:r w:rsidR="003465A5">
              <w:rPr>
                <w:rFonts w:ascii="Courier New" w:hAnsi="Courier New" w:cs="Courier New"/>
                <w:color w:val="000000"/>
                <w:lang w:eastAsia="de-DE"/>
              </w:rPr>
              <w:t>5</w:t>
            </w: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_</w:t>
            </w:r>
            <w:r w:rsidR="003465A5">
              <w:rPr>
                <w:rFonts w:ascii="Courier New" w:hAnsi="Courier New" w:cs="Courier New"/>
                <w:color w:val="000000"/>
                <w:lang w:eastAsia="de-DE"/>
              </w:rPr>
              <w:t>5</w:t>
            </w:r>
            <w:r w:rsidRPr="0010027D">
              <w:rPr>
                <w:rFonts w:ascii="Courier New" w:hAnsi="Courier New" w:cs="Courier New"/>
                <w:color w:val="000000"/>
                <w:lang w:eastAsia="de-DE"/>
              </w:rPr>
              <w:t>_NR</w:t>
            </w:r>
            <w:r w:rsidR="00DD6978">
              <w:rPr>
                <w:rFonts w:ascii="Courier New" w:hAnsi="Courier New" w:cs="Courier New"/>
                <w:color w:val="000000"/>
                <w:lang w:eastAsia="de-DE"/>
              </w:rPr>
              <w:t>_</w:t>
            </w:r>
            <w:proofErr w:type="gramStart"/>
            <w:r w:rsidR="00DD6978">
              <w:rPr>
                <w:rFonts w:ascii="Courier New" w:hAnsi="Courier New" w:cs="Courier New"/>
                <w:color w:val="000000"/>
                <w:lang w:eastAsia="de-DE"/>
              </w:rPr>
              <w:t>TestBody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="001C574F" w:rsidRPr="00826B2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</w:tc>
      </w:tr>
      <w:tr w:rsidR="001C574F" w:rsidTr="009C53C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51" w:rsidRPr="00826B27" w:rsidRDefault="003465A5" w:rsidP="00D719A0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The timing at Step 7 results in the same timing as in Step 3</w:t>
            </w:r>
            <w:r w:rsidR="00A65CD7">
              <w:rPr>
                <w:rFonts w:cs="Arial"/>
                <w:lang w:eastAsia="en-GB"/>
              </w:rPr>
              <w:t xml:space="preserve"> as </w:t>
            </w:r>
            <w:r w:rsidR="00BB1E81">
              <w:rPr>
                <w:rFonts w:cs="Arial"/>
                <w:lang w:eastAsia="en-GB"/>
              </w:rPr>
              <w:t xml:space="preserve">a </w:t>
            </w:r>
            <w:r w:rsidR="00A65CD7">
              <w:rPr>
                <w:rFonts w:cs="Arial"/>
                <w:lang w:eastAsia="en-GB"/>
              </w:rPr>
              <w:t>result of the change proposed in TTCN CR R5s220470</w:t>
            </w:r>
            <w:r w:rsidR="00BB1E81">
              <w:rPr>
                <w:rFonts w:cs="Arial"/>
                <w:lang w:eastAsia="en-GB"/>
              </w:rPr>
              <w:t xml:space="preserve"> for Step 3</w:t>
            </w:r>
            <w:r>
              <w:rPr>
                <w:rFonts w:cs="Arial"/>
                <w:lang w:eastAsia="en-GB"/>
              </w:rPr>
              <w:t>. Due to this, the Data at Step 7 does not get sent out.</w:t>
            </w:r>
          </w:p>
        </w:tc>
      </w:tr>
      <w:tr w:rsidR="001C574F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51" w:rsidRPr="00A72665" w:rsidRDefault="003465A5" w:rsidP="00D719A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timing at Step 7 should take the </w:t>
            </w:r>
            <w:r w:rsidRPr="00155D06">
              <w:rPr>
                <w:rFonts w:cs="Arial"/>
                <w:b/>
                <w:lang w:eastAsia="en-GB"/>
              </w:rPr>
              <w:t>timing calculated at Step 5</w:t>
            </w:r>
            <w:r>
              <w:rPr>
                <w:rFonts w:cs="Arial"/>
                <w:lang w:eastAsia="en-GB"/>
              </w:rPr>
              <w:t xml:space="preserve"> as reference to calculate the timing which satisfies the condition </w:t>
            </w:r>
            <w:r w:rsidRPr="00D252AE">
              <w:t xml:space="preserve">[(SFN * 10) + subframe number] modulo </w:t>
            </w:r>
            <w:proofErr w:type="spellStart"/>
            <w:r w:rsidRPr="00D252AE">
              <w:rPr>
                <w:i/>
              </w:rPr>
              <w:t>drx-LongCycle</w:t>
            </w:r>
            <w:proofErr w:type="spellEnd"/>
            <w:r w:rsidRPr="00D252AE">
              <w:t>) = (</w:t>
            </w:r>
            <w:proofErr w:type="spellStart"/>
            <w:r w:rsidRPr="00D252AE">
              <w:rPr>
                <w:i/>
              </w:rPr>
              <w:t>drx-StartOffset</w:t>
            </w:r>
            <w:proofErr w:type="spellEnd"/>
            <w:r w:rsidRPr="00D252AE">
              <w:t>) modulo (</w:t>
            </w:r>
            <w:proofErr w:type="spellStart"/>
            <w:r w:rsidRPr="00D252AE">
              <w:rPr>
                <w:i/>
              </w:rPr>
              <w:t>drx-LongCycle</w:t>
            </w:r>
            <w:proofErr w:type="spellEnd"/>
            <w:r w:rsidRPr="00D252AE">
              <w:t>))</w:t>
            </w:r>
          </w:p>
        </w:tc>
      </w:tr>
      <w:tr w:rsidR="001C574F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Pr="00CC39F9" w:rsidRDefault="003465A5" w:rsidP="009C53C6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DRX_</w:t>
            </w:r>
            <w:r w:rsidR="00DD6978">
              <w:rPr>
                <w:rFonts w:ascii="Arial" w:hAnsi="Arial" w:cs="Arial"/>
                <w:lang w:eastAsia="en-GB"/>
              </w:rPr>
              <w:t>MAC</w:t>
            </w:r>
            <w:r w:rsidR="0010027D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TC_Common_NR</w:t>
            </w:r>
            <w:proofErr w:type="spellEnd"/>
          </w:p>
        </w:tc>
      </w:tr>
      <w:tr w:rsidR="001C574F" w:rsidTr="009C53C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574F" w:rsidRDefault="001C574F" w:rsidP="009C53C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4F" w:rsidRDefault="001C574F" w:rsidP="009C53C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1C574F" w:rsidRDefault="001C574F" w:rsidP="001C574F">
      <w:pPr>
        <w:spacing w:after="0"/>
        <w:rPr>
          <w:rFonts w:ascii="Arial" w:hAnsi="Arial"/>
          <w:b/>
          <w:lang w:eastAsia="en-GB"/>
        </w:rPr>
      </w:pPr>
    </w:p>
    <w:p w:rsidR="001C574F" w:rsidRDefault="001C574F" w:rsidP="001C574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:rsidTr="009C53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function f_TC_7_1_1_5_5_NR_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* L2/MAC</w:t>
            </w:r>
          </w:p>
          <w:p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 * 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7.1.1.5.5 :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DRX Operation / Short cycle configured / Long DRX command MAC control element reception</w:t>
            </w:r>
          </w:p>
          <w:p w:rsidR="00A52B3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65A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R5-206319 sic@</w:t>
            </w:r>
          </w:p>
          <w:p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Error1AndNormal));</w:t>
            </w:r>
          </w:p>
          <w:p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v_LCID_SCG_Bearer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, v_EncodedRlcPdu1) };//@sic R5s211665 sic@</w:t>
            </w:r>
          </w:p>
          <w:p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191D6E" w:rsidRPr="00191D6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gramStart"/>
            <w:r w:rsidR="00191D6E" w:rsidRPr="00191D6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="00191D6E" w:rsidRPr="00191D6E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="00191D6E" w:rsidRPr="00191D6E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="00191D6E" w:rsidRPr="00191D6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="00191D6E" w:rsidRPr="00191D6E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="00191D6E" w:rsidRPr="00191D6E">
              <w:rPr>
                <w:rFonts w:ascii="Courier New" w:hAnsi="Courier New" w:cs="Courier New"/>
                <w:color w:val="000000"/>
                <w:lang w:eastAsia="de-DE"/>
              </w:rPr>
              <w:t>); //@sic R5s220740 sic@</w:t>
            </w:r>
          </w:p>
          <w:p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:rsidR="003465A5" w:rsidRP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R5s210582 sic@</w:t>
            </w:r>
          </w:p>
          <w:p w:rsidR="003465A5" w:rsidRDefault="003465A5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81259" w:rsidRDefault="00881259" w:rsidP="003465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// 5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later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configuere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SS for normal CRC error mode</w:t>
            </w: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befor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on duration timer expiry</w:t>
            </w: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* 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tsc_DrxOnDurationTimer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- 1)); //@sic R5s201495 R5s210677 sic@</w:t>
            </w: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(nr_Cell1,v_Timing);</w:t>
            </w: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cs_NR_MAC_CE_SubPDU_DL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cs_NR_MAC_DRXCommandSubHeader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) };  //</w:t>
            </w: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cs_NR_DL_MAC_PDU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v_CE_SubPDUListDL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, omit,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('000000'O)) };   // 2 byte sub headers +3byte Padding header= 40 bits</w:t>
            </w: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), v_MAC_PDUListDL2));//@sic R5s210677 sic@</w:t>
            </w: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//@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));//@sic R5s210677 sic@</w:t>
            </w:r>
          </w:p>
          <w:p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186753" w:rsidRDefault="00881259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  <w:p w:rsidR="00881259" w:rsidRPr="00881259" w:rsidRDefault="00881259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26151F" w:rsidRPr="00CD057D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:rsidR="00A52B35" w:rsidRDefault="00A52B35" w:rsidP="0026151F">
      <w:pPr>
        <w:spacing w:after="0"/>
        <w:rPr>
          <w:rFonts w:ascii="Arial" w:hAnsi="Arial"/>
          <w:b/>
          <w:lang w:eastAsia="en-GB"/>
        </w:rPr>
      </w:pPr>
    </w:p>
    <w:p w:rsidR="00A52B35" w:rsidRDefault="00A52B35" w:rsidP="0026151F">
      <w:pPr>
        <w:spacing w:after="0"/>
        <w:rPr>
          <w:rFonts w:ascii="Arial" w:hAnsi="Arial"/>
          <w:b/>
          <w:lang w:eastAsia="en-GB"/>
        </w:rPr>
      </w:pPr>
    </w:p>
    <w:p w:rsidR="00A52B35" w:rsidRDefault="00A52B35" w:rsidP="0026151F">
      <w:pPr>
        <w:spacing w:after="0"/>
        <w:rPr>
          <w:rFonts w:ascii="Arial" w:hAnsi="Arial"/>
          <w:b/>
          <w:lang w:eastAsia="en-GB"/>
        </w:rPr>
      </w:pPr>
    </w:p>
    <w:p w:rsidR="0026151F" w:rsidRDefault="0026151F" w:rsidP="0026151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6151F" w:rsidRPr="00CD057D" w:rsidTr="009C53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function f_TC_7_1_1_5_5_NR_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* L2/MAC</w:t>
            </w:r>
          </w:p>
          <w:p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 * 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7.1.1.5.5 :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DRX Operation / Short cycle configured / Long DRX command MAC control element reception</w:t>
            </w:r>
          </w:p>
          <w:p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465A5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R5s201495 R5-206319 sic@</w:t>
            </w:r>
          </w:p>
          <w:p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Error1AndNormal));</w:t>
            </w:r>
          </w:p>
          <w:p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v_LCID_SCG_Bearer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, v_EncodedRlcPdu1) };//@sic R5s211665 sic@</w:t>
            </w:r>
          </w:p>
          <w:p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FF79BC" w:rsidRPr="00FF79B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gramStart"/>
            <w:r w:rsidR="00FF79BC" w:rsidRPr="00FF79B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="00FF79BC" w:rsidRPr="00FF79BC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="00FF79BC" w:rsidRPr="00FF79BC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="00FF79BC" w:rsidRPr="00FF79B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="00FF79BC" w:rsidRPr="00FF79BC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="00FF79BC" w:rsidRPr="00FF79BC">
              <w:rPr>
                <w:rFonts w:ascii="Courier New" w:hAnsi="Courier New" w:cs="Courier New"/>
                <w:color w:val="000000"/>
                <w:lang w:eastAsia="de-DE"/>
              </w:rPr>
              <w:t>); //@sic R5s220740 sic@</w:t>
            </w:r>
          </w:p>
          <w:p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:rsidR="00881259" w:rsidRPr="003465A5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R5s210582 sic@</w:t>
            </w:r>
          </w:p>
          <w:p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3465A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// 5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later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configuere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SS for normal CRC error mode</w:t>
            </w: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befor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on duration timer expiry</w:t>
            </w: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* 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tsc_DrxOnDurationTimer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- 1)); //@sic R5s201495 R5s210677 sic@</w:t>
            </w: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(nr_Cell1,v_Timing);</w:t>
            </w: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cs_NR_MAC_CE_SubPDU_DL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cs_NR_MAC_DRXCommandSubHeader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) };  //</w:t>
            </w: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v_MAC_PDUListDL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cs_NR_DL_MAC_PDU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v_CE_SubPDUListDL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, omit,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('000000'O)) };   // 2 byte sub headers +3byte Padding header= 40 bits</w:t>
            </w: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), v_MAC_PDUListDL2));//@sic R5s210677 sic@</w:t>
            </w: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//@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1259" w:rsidRP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812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8812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-,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);   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cas_NR_DRB_COMMON_REQ_MAC_PDUList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881259">
              <w:rPr>
                <w:rFonts w:ascii="Courier New" w:hAnsi="Courier New" w:cs="Courier New"/>
                <w:color w:val="000000"/>
                <w:lang w:eastAsia="de-DE"/>
              </w:rPr>
              <w:t>));//@sic R5s210677 sic@</w:t>
            </w:r>
          </w:p>
          <w:p w:rsidR="00881259" w:rsidRDefault="00881259" w:rsidP="0088125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881259" w:rsidRDefault="00881259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  <w:p w:rsidR="00D719A0" w:rsidRPr="00D719A0" w:rsidRDefault="00D719A0" w:rsidP="00D719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26151F" w:rsidRDefault="0026151F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p w:rsidR="009B4D8C" w:rsidRDefault="009B4D8C" w:rsidP="009B4D8C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2" w:name="_Toc114387728"/>
      <w:r>
        <w:rPr>
          <w:rFonts w:cs="Arial"/>
          <w:b/>
          <w:color w:val="000000"/>
          <w:lang w:eastAsia="en-GB"/>
        </w:rPr>
        <w:t>C</w:t>
      </w:r>
      <w:r w:rsidRPr="00B52828">
        <w:rPr>
          <w:rFonts w:cs="Arial"/>
          <w:b/>
          <w:color w:val="000000"/>
          <w:lang w:eastAsia="en-GB"/>
        </w:rPr>
        <w:t xml:space="preserve">orrection to </w:t>
      </w:r>
      <w:r w:rsidRPr="009B4D8C">
        <w:rPr>
          <w:rFonts w:cs="Arial"/>
          <w:b/>
          <w:color w:val="000000"/>
          <w:lang w:eastAsia="en-GB"/>
        </w:rPr>
        <w:t>f_NR_GetNextSendOccasion_7_1_1_5_X</w:t>
      </w:r>
      <w:bookmarkEnd w:id="2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B4D8C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D8C" w:rsidRDefault="009B4D8C" w:rsidP="004E38C5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8C" w:rsidRPr="00CC39F9" w:rsidRDefault="009B4D8C" w:rsidP="004E38C5">
            <w:pPr>
              <w:rPr>
                <w:rFonts w:ascii="Arial" w:hAnsi="Arial" w:cs="Arial"/>
                <w:lang w:eastAsia="en-GB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f_NR_GetNextSendOccasion_7_1_1_5_X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Pr="00826B2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</w:tc>
      </w:tr>
      <w:tr w:rsidR="009B4D8C" w:rsidTr="004E38C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D8C" w:rsidRDefault="009B4D8C" w:rsidP="004E38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8C" w:rsidRPr="00826B27" w:rsidRDefault="009B4D8C" w:rsidP="004E38C5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The timing at Step 7 results in the same timing as in Step 3 as a result of the change proposed in TTCN CR R5s220470 for Step 3. Due to this, the Data at Step 7 does not get sent out.</w:t>
            </w:r>
          </w:p>
        </w:tc>
      </w:tr>
      <w:tr w:rsidR="009B4D8C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D8C" w:rsidRDefault="009B4D8C" w:rsidP="004E38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8C" w:rsidRPr="00A72665" w:rsidRDefault="009B4D8C" w:rsidP="004E38C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timing at Step 7 should take the </w:t>
            </w:r>
            <w:r w:rsidRPr="00155D06">
              <w:rPr>
                <w:rFonts w:cs="Arial"/>
                <w:b/>
                <w:lang w:eastAsia="en-GB"/>
              </w:rPr>
              <w:t>timing calculated at Step 5</w:t>
            </w:r>
            <w:r>
              <w:rPr>
                <w:rFonts w:cs="Arial"/>
                <w:lang w:eastAsia="en-GB"/>
              </w:rPr>
              <w:t xml:space="preserve"> as reference to calculate the timing which satisfies the condition </w:t>
            </w:r>
            <w:r w:rsidRPr="00D252AE">
              <w:t xml:space="preserve">[(SFN * 10) + subframe number] modulo </w:t>
            </w:r>
            <w:proofErr w:type="spellStart"/>
            <w:r w:rsidRPr="00D252AE">
              <w:rPr>
                <w:i/>
              </w:rPr>
              <w:t>drx-LongCycle</w:t>
            </w:r>
            <w:proofErr w:type="spellEnd"/>
            <w:r w:rsidRPr="00D252AE">
              <w:t>) = (</w:t>
            </w:r>
            <w:proofErr w:type="spellStart"/>
            <w:r w:rsidRPr="00D252AE">
              <w:rPr>
                <w:i/>
              </w:rPr>
              <w:t>drx-StartOffset</w:t>
            </w:r>
            <w:proofErr w:type="spellEnd"/>
            <w:r w:rsidRPr="00D252AE">
              <w:t>) modulo (</w:t>
            </w:r>
            <w:proofErr w:type="spellStart"/>
            <w:r w:rsidRPr="00D252AE">
              <w:rPr>
                <w:i/>
              </w:rPr>
              <w:t>drx-LongCycle</w:t>
            </w:r>
            <w:proofErr w:type="spellEnd"/>
            <w:r w:rsidRPr="00D252AE">
              <w:t>))</w:t>
            </w:r>
          </w:p>
        </w:tc>
      </w:tr>
      <w:tr w:rsidR="009B4D8C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D8C" w:rsidRDefault="009B4D8C" w:rsidP="004E38C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8C" w:rsidRPr="00CC39F9" w:rsidRDefault="009B4D8C" w:rsidP="004E38C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DRX_MAC_TC_Common_NR</w:t>
            </w:r>
            <w:proofErr w:type="spellEnd"/>
          </w:p>
        </w:tc>
      </w:tr>
      <w:tr w:rsidR="009B4D8C" w:rsidTr="004E38C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D8C" w:rsidRDefault="009B4D8C" w:rsidP="004E38C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8C" w:rsidRDefault="009B4D8C" w:rsidP="004E38C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B4D8C" w:rsidRDefault="009B4D8C" w:rsidP="009B4D8C">
      <w:pPr>
        <w:spacing w:after="0"/>
        <w:rPr>
          <w:rFonts w:ascii="Arial" w:hAnsi="Arial"/>
          <w:b/>
          <w:lang w:eastAsia="en-GB"/>
        </w:rPr>
      </w:pPr>
    </w:p>
    <w:p w:rsidR="009B4D8C" w:rsidRDefault="009B4D8C" w:rsidP="009B4D8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B4D8C" w:rsidRPr="00CD057D" w:rsidTr="004E38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function f_NR_GetNextSendOccasion_7_1_1_5_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X(</w:t>
            </w:r>
            <w:proofErr w:type="spellStart"/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p_DrxStartOffset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=0 // in slots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) runs on NR_BASE_PTC return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</w:p>
          <w:p w:rsid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/ Function does not consider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drx-SlotOffset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as it is always set to 0 in all 7.1.1.5.x test cases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  <w:p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select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SCS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case (kHz15) {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cs_SlotTimingInfo_Numerology0;}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cs_SlotTimingInfo_Numerology1(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);}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(kHz60) {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cs_SlotTimingInfo_Numerology2(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); }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120){</w:t>
            </w:r>
            <w:proofErr w:type="spellStart"/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:= cs_SlotTimingInfo_Numerology3(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); }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</w:t>
            </w:r>
            <w:proofErr w:type="spellStart"/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"Invalid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");}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/  2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cycles ahead is selected to provide enough time for SS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DrxNumberofCycle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v_SubFrameInfo.SFN.Number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* 10 +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v_SubFrameInfo.Subframe.Number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+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))/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/  2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cycles ahead is selected to provide enough time for SS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DRXnumberofSubframe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*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v_DrxNumberofCycle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+ 2) +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p_DrxStartOffset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SubframeNumber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v_DRXnumberofSubframe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mod 10 ;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v_DRXnumberofSubframe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10;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(((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v_SubFrameInfo.SFN.Number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) + 2) *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 ;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+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p_DrxStartOffset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10)+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/(10 *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HSFN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v_SubFrameInfo.HSFN.Number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+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1024)) mod 1024;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 mod 1024;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cs_SubFrameTiming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v_HSFN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Timing.Slot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:rsidR="009B4D8C" w:rsidRPr="00881259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9B4D8C" w:rsidRPr="00CD057D" w:rsidRDefault="009B4D8C" w:rsidP="009B4D8C">
      <w:pPr>
        <w:spacing w:after="0"/>
        <w:rPr>
          <w:rFonts w:ascii="Arial" w:hAnsi="Arial"/>
          <w:b/>
          <w:color w:val="000000"/>
          <w:lang w:eastAsia="en-GB"/>
        </w:rPr>
      </w:pPr>
    </w:p>
    <w:p w:rsidR="009B4D8C" w:rsidRDefault="009B4D8C" w:rsidP="009B4D8C">
      <w:pPr>
        <w:spacing w:after="0"/>
        <w:rPr>
          <w:rFonts w:ascii="Arial" w:hAnsi="Arial"/>
          <w:b/>
          <w:lang w:eastAsia="en-GB"/>
        </w:rPr>
      </w:pPr>
    </w:p>
    <w:p w:rsidR="009B4D8C" w:rsidRDefault="009B4D8C" w:rsidP="009B4D8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B4D8C" w:rsidRPr="00CD057D" w:rsidTr="004E38C5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function f_NR_GetNextSendOccasion_7_1_1_5_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X(</w:t>
            </w:r>
            <w:proofErr w:type="spellStart"/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p_DrxStartOffset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integer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:=0</w:t>
            </w:r>
            <w:r w:rsidR="006C12D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// in slots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template (omit)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SubFrameTiming_Type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Timing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) runs on NR_BASE_PTC return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</w:p>
          <w:p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/ Function does not consider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drx-SlotOffset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as it is always set to 0 in all 7.1.1.5.x test cases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  <w:p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select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SCS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  <w:proofErr w:type="gramEnd"/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cs_SlotTimingInfo_Numerology0;}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cs_SlotTimingInfo_Numerology1(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);}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case (kHz60) {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cs_SlotTimingInfo_Numerology2(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); }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120){</w:t>
            </w:r>
            <w:proofErr w:type="spellStart"/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:= cs_SlotTimingInfo_Numerology3(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mod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); }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</w:t>
            </w:r>
            <w:proofErr w:type="spellStart"/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"Invalid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");}</w:t>
            </w:r>
          </w:p>
          <w:p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ispresent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p_Timing</w:t>
            </w:r>
            <w:proofErr w:type="spellEnd"/>
            <w:proofErr w:type="gramStart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)){</w:t>
            </w:r>
            <w:proofErr w:type="gramEnd"/>
          </w:p>
          <w:p w:rsidR="009B4D8C" w:rsidRPr="009B4D8C" w:rsidRDefault="009B4D8C" w:rsidP="009B4D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valueof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p_Timing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/  2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cycles ahead is selected to provide enough time for SS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DrxNumberofCycle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v_SubFrameInfo.SFN.Number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* 10 +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v_SubFrameInfo.Subframe.Number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+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))/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/  2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cycles ahead is selected to provide enough time for SS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DRXnumberofSubframe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*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v_DrxNumberofCycle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+ 2) +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p_DrxStartOffset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SubframeNumber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v_DRXnumberofSubframe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mod 10 ;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v_DRXnumberofSubframe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10;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(((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v_SubFrameInfo.SFN.Number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) + 2) *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v_DRXFrame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 ;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+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p_DrxStartOffset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10)+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p_CountY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/(10 *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HSFN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v_SubFrameInfo.HSFN.Number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+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/ 1024)) mod 1024;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= 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 mod 1024;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cs_SubFrameTiming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v_SubframeNumber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v_HSFN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Timing.Slot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v_SlotTimingInfo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B4D8C" w:rsidRPr="009B4D8C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4D8C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  <w:p w:rsidR="009B4D8C" w:rsidRPr="00881259" w:rsidRDefault="009B4D8C" w:rsidP="004E38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:rsidR="009B4D8C" w:rsidRPr="00CD057D" w:rsidRDefault="009B4D8C" w:rsidP="009B4D8C">
      <w:pPr>
        <w:spacing w:after="0"/>
        <w:rPr>
          <w:rFonts w:ascii="Arial" w:hAnsi="Arial"/>
          <w:b/>
          <w:color w:val="000000"/>
          <w:lang w:eastAsia="en-GB"/>
        </w:rPr>
      </w:pPr>
    </w:p>
    <w:p w:rsidR="009B4D8C" w:rsidRDefault="009B4D8C" w:rsidP="009B4D8C">
      <w:pPr>
        <w:spacing w:after="0"/>
        <w:rPr>
          <w:rFonts w:ascii="Arial" w:hAnsi="Arial"/>
          <w:b/>
          <w:lang w:eastAsia="en-GB"/>
        </w:rPr>
      </w:pPr>
    </w:p>
    <w:p w:rsidR="009B4D8C" w:rsidRDefault="009B4D8C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9B4D8C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0C0A" w:rsidRDefault="00FD0C0A">
      <w:r>
        <w:separator/>
      </w:r>
    </w:p>
  </w:endnote>
  <w:endnote w:type="continuationSeparator" w:id="0">
    <w:p w:rsidR="00FD0C0A" w:rsidRDefault="00FD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0C0A" w:rsidRDefault="00FD0C0A">
      <w:r>
        <w:separator/>
      </w:r>
    </w:p>
  </w:footnote>
  <w:footnote w:type="continuationSeparator" w:id="0">
    <w:p w:rsidR="00FD0C0A" w:rsidRDefault="00FD0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495" w:rsidRDefault="008574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D719A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82394317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719A0" w:rsidRPr="00A11327" w:rsidRDefault="009C3A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82394317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C3A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9A0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719A0" w:rsidRPr="00A11327" w:rsidRDefault="009C3A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C3A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19A0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382705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719A0" w:rsidRPr="00A11327" w:rsidRDefault="009C3A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382705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C3A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495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75193570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719A0" w:rsidRPr="00A11327" w:rsidRDefault="009C3A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75193570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C3A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495" w:rsidRDefault="00857495">
    <w:pPr>
      <w:pStyle w:val="Header"/>
      <w:tabs>
        <w:tab w:val="right" w:pos="9639"/>
      </w:tabs>
    </w:pPr>
    <w:r>
      <w:tab/>
    </w:r>
    <w:r w:rsidR="00D719A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6208321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719A0" w:rsidRPr="00A11327" w:rsidRDefault="009C3A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6208321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C3A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7495" w:rsidRDefault="00D719A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78119494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719A0" w:rsidRPr="00A11327" w:rsidRDefault="009C3A7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78119494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D719A0" w:rsidRPr="00A11327" w:rsidRDefault="009C3A7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1"/>
  </w:num>
  <w:num w:numId="5">
    <w:abstractNumId w:val="13"/>
  </w:num>
  <w:num w:numId="6">
    <w:abstractNumId w:val="22"/>
  </w:num>
  <w:num w:numId="7">
    <w:abstractNumId w:val="34"/>
  </w:num>
  <w:num w:numId="8">
    <w:abstractNumId w:val="8"/>
  </w:num>
  <w:num w:numId="9">
    <w:abstractNumId w:val="20"/>
  </w:num>
  <w:num w:numId="10">
    <w:abstractNumId w:val="41"/>
  </w:num>
  <w:num w:numId="11">
    <w:abstractNumId w:val="16"/>
  </w:num>
  <w:num w:numId="12">
    <w:abstractNumId w:val="24"/>
  </w:num>
  <w:num w:numId="13">
    <w:abstractNumId w:val="3"/>
  </w:num>
  <w:num w:numId="14">
    <w:abstractNumId w:val="18"/>
  </w:num>
  <w:num w:numId="15">
    <w:abstractNumId w:val="1"/>
  </w:num>
  <w:num w:numId="16">
    <w:abstractNumId w:val="2"/>
  </w:num>
  <w:num w:numId="17">
    <w:abstractNumId w:val="7"/>
  </w:num>
  <w:num w:numId="18">
    <w:abstractNumId w:val="25"/>
  </w:num>
  <w:num w:numId="19">
    <w:abstractNumId w:val="40"/>
  </w:num>
  <w:num w:numId="20">
    <w:abstractNumId w:val="33"/>
  </w:num>
  <w:num w:numId="21">
    <w:abstractNumId w:val="10"/>
  </w:num>
  <w:num w:numId="22">
    <w:abstractNumId w:val="27"/>
  </w:num>
  <w:num w:numId="23">
    <w:abstractNumId w:val="32"/>
  </w:num>
  <w:num w:numId="24">
    <w:abstractNumId w:val="17"/>
  </w:num>
  <w:num w:numId="25">
    <w:abstractNumId w:val="30"/>
  </w:num>
  <w:num w:numId="26">
    <w:abstractNumId w:val="4"/>
  </w:num>
  <w:num w:numId="27">
    <w:abstractNumId w:val="6"/>
  </w:num>
  <w:num w:numId="28">
    <w:abstractNumId w:val="26"/>
  </w:num>
  <w:num w:numId="29">
    <w:abstractNumId w:val="37"/>
  </w:num>
  <w:num w:numId="30">
    <w:abstractNumId w:val="12"/>
  </w:num>
  <w:num w:numId="31">
    <w:abstractNumId w:val="5"/>
  </w:num>
  <w:num w:numId="32">
    <w:abstractNumId w:val="15"/>
  </w:num>
  <w:num w:numId="33">
    <w:abstractNumId w:val="0"/>
  </w:num>
  <w:num w:numId="34">
    <w:abstractNumId w:val="38"/>
  </w:num>
  <w:num w:numId="35">
    <w:abstractNumId w:val="23"/>
  </w:num>
  <w:num w:numId="36">
    <w:abstractNumId w:val="19"/>
  </w:num>
  <w:num w:numId="37">
    <w:abstractNumId w:val="36"/>
  </w:num>
  <w:num w:numId="38">
    <w:abstractNumId w:val="14"/>
  </w:num>
  <w:num w:numId="39">
    <w:abstractNumId w:val="28"/>
  </w:num>
  <w:num w:numId="40">
    <w:abstractNumId w:val="11"/>
  </w:num>
  <w:num w:numId="41">
    <w:abstractNumId w:val="39"/>
  </w:num>
  <w:num w:numId="42">
    <w:abstractNumId w:val="31"/>
  </w:num>
  <w:num w:numId="43">
    <w:abstractNumId w:val="35"/>
  </w:num>
  <w:num w:numId="44">
    <w:abstractNumId w:val="29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833"/>
    <w:rsid w:val="00007575"/>
    <w:rsid w:val="00011C14"/>
    <w:rsid w:val="00022E4A"/>
    <w:rsid w:val="000230D0"/>
    <w:rsid w:val="00024866"/>
    <w:rsid w:val="0003629C"/>
    <w:rsid w:val="00036FE7"/>
    <w:rsid w:val="000527F3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D5F7B"/>
    <w:rsid w:val="000F119F"/>
    <w:rsid w:val="000F140E"/>
    <w:rsid w:val="000F34D6"/>
    <w:rsid w:val="0010027D"/>
    <w:rsid w:val="001109AC"/>
    <w:rsid w:val="0011104C"/>
    <w:rsid w:val="00112785"/>
    <w:rsid w:val="0011415B"/>
    <w:rsid w:val="001209DE"/>
    <w:rsid w:val="0012136E"/>
    <w:rsid w:val="00126237"/>
    <w:rsid w:val="001302CE"/>
    <w:rsid w:val="00134670"/>
    <w:rsid w:val="0013691C"/>
    <w:rsid w:val="001373AB"/>
    <w:rsid w:val="00145D43"/>
    <w:rsid w:val="00146DCF"/>
    <w:rsid w:val="00155D06"/>
    <w:rsid w:val="00164CFC"/>
    <w:rsid w:val="00164D5F"/>
    <w:rsid w:val="00173835"/>
    <w:rsid w:val="0018198A"/>
    <w:rsid w:val="00186753"/>
    <w:rsid w:val="001901A2"/>
    <w:rsid w:val="00191D6E"/>
    <w:rsid w:val="00192C46"/>
    <w:rsid w:val="001A08B3"/>
    <w:rsid w:val="001A0D31"/>
    <w:rsid w:val="001A709A"/>
    <w:rsid w:val="001A7B60"/>
    <w:rsid w:val="001B0A4C"/>
    <w:rsid w:val="001B3FE8"/>
    <w:rsid w:val="001B52F0"/>
    <w:rsid w:val="001B7A65"/>
    <w:rsid w:val="001C574F"/>
    <w:rsid w:val="001C5C2A"/>
    <w:rsid w:val="001D5431"/>
    <w:rsid w:val="001E3D37"/>
    <w:rsid w:val="001E41F3"/>
    <w:rsid w:val="001F1817"/>
    <w:rsid w:val="001F406A"/>
    <w:rsid w:val="002040A1"/>
    <w:rsid w:val="0020559C"/>
    <w:rsid w:val="00220349"/>
    <w:rsid w:val="00221C5A"/>
    <w:rsid w:val="002235D6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31C2"/>
    <w:rsid w:val="00284FEB"/>
    <w:rsid w:val="002860C4"/>
    <w:rsid w:val="002901A3"/>
    <w:rsid w:val="00295CE5"/>
    <w:rsid w:val="002A4DCB"/>
    <w:rsid w:val="002B14D3"/>
    <w:rsid w:val="002B5741"/>
    <w:rsid w:val="002C126E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116A"/>
    <w:rsid w:val="00305409"/>
    <w:rsid w:val="00310217"/>
    <w:rsid w:val="0031061D"/>
    <w:rsid w:val="00316F13"/>
    <w:rsid w:val="003216F1"/>
    <w:rsid w:val="00322277"/>
    <w:rsid w:val="0032237E"/>
    <w:rsid w:val="00322D46"/>
    <w:rsid w:val="003237E0"/>
    <w:rsid w:val="0033294A"/>
    <w:rsid w:val="00341F6F"/>
    <w:rsid w:val="00342D98"/>
    <w:rsid w:val="00343CD7"/>
    <w:rsid w:val="00345383"/>
    <w:rsid w:val="003465A5"/>
    <w:rsid w:val="00346D77"/>
    <w:rsid w:val="003556DC"/>
    <w:rsid w:val="003609EF"/>
    <w:rsid w:val="0036231A"/>
    <w:rsid w:val="00371683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A0C7B"/>
    <w:rsid w:val="003B2CB3"/>
    <w:rsid w:val="003C2766"/>
    <w:rsid w:val="003D1466"/>
    <w:rsid w:val="003D1BC0"/>
    <w:rsid w:val="003D5C3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4711A"/>
    <w:rsid w:val="00457E6A"/>
    <w:rsid w:val="00460215"/>
    <w:rsid w:val="00461008"/>
    <w:rsid w:val="00461F12"/>
    <w:rsid w:val="004635E5"/>
    <w:rsid w:val="004717EA"/>
    <w:rsid w:val="00482B43"/>
    <w:rsid w:val="00485AB1"/>
    <w:rsid w:val="00490F98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D79B3"/>
    <w:rsid w:val="004F566E"/>
    <w:rsid w:val="004F661B"/>
    <w:rsid w:val="005045C7"/>
    <w:rsid w:val="005105E0"/>
    <w:rsid w:val="0051196A"/>
    <w:rsid w:val="005135A1"/>
    <w:rsid w:val="0051580D"/>
    <w:rsid w:val="005279F5"/>
    <w:rsid w:val="00530662"/>
    <w:rsid w:val="00532891"/>
    <w:rsid w:val="00542522"/>
    <w:rsid w:val="00547111"/>
    <w:rsid w:val="00550D59"/>
    <w:rsid w:val="00564EDF"/>
    <w:rsid w:val="0056673A"/>
    <w:rsid w:val="00566F6F"/>
    <w:rsid w:val="0058168B"/>
    <w:rsid w:val="0058240F"/>
    <w:rsid w:val="00583778"/>
    <w:rsid w:val="00583784"/>
    <w:rsid w:val="00587F6A"/>
    <w:rsid w:val="005916FE"/>
    <w:rsid w:val="00592D74"/>
    <w:rsid w:val="00596753"/>
    <w:rsid w:val="005A2FDD"/>
    <w:rsid w:val="005A7C8E"/>
    <w:rsid w:val="005B4127"/>
    <w:rsid w:val="005C1313"/>
    <w:rsid w:val="005C7959"/>
    <w:rsid w:val="005D27CA"/>
    <w:rsid w:val="005D389D"/>
    <w:rsid w:val="005D4FB3"/>
    <w:rsid w:val="005E18C6"/>
    <w:rsid w:val="005E293F"/>
    <w:rsid w:val="005E2C44"/>
    <w:rsid w:val="005E42FB"/>
    <w:rsid w:val="005E4350"/>
    <w:rsid w:val="005F1073"/>
    <w:rsid w:val="005F12D6"/>
    <w:rsid w:val="005F391D"/>
    <w:rsid w:val="005F4F8C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34EC5"/>
    <w:rsid w:val="00642CCB"/>
    <w:rsid w:val="00644586"/>
    <w:rsid w:val="00652A36"/>
    <w:rsid w:val="0065361D"/>
    <w:rsid w:val="0065364E"/>
    <w:rsid w:val="006537B5"/>
    <w:rsid w:val="0065613F"/>
    <w:rsid w:val="00661E2C"/>
    <w:rsid w:val="00662F93"/>
    <w:rsid w:val="00667016"/>
    <w:rsid w:val="006723CA"/>
    <w:rsid w:val="006801BB"/>
    <w:rsid w:val="0068444E"/>
    <w:rsid w:val="00693944"/>
    <w:rsid w:val="00695808"/>
    <w:rsid w:val="00696273"/>
    <w:rsid w:val="006A5853"/>
    <w:rsid w:val="006A6982"/>
    <w:rsid w:val="006A737E"/>
    <w:rsid w:val="006B46FB"/>
    <w:rsid w:val="006B7B2F"/>
    <w:rsid w:val="006C12DB"/>
    <w:rsid w:val="006D0191"/>
    <w:rsid w:val="006E21FB"/>
    <w:rsid w:val="006E4465"/>
    <w:rsid w:val="006E5627"/>
    <w:rsid w:val="006E7773"/>
    <w:rsid w:val="006F5364"/>
    <w:rsid w:val="006F6B99"/>
    <w:rsid w:val="006F7B09"/>
    <w:rsid w:val="00704829"/>
    <w:rsid w:val="00707080"/>
    <w:rsid w:val="007101FB"/>
    <w:rsid w:val="0072522A"/>
    <w:rsid w:val="00727329"/>
    <w:rsid w:val="0073208D"/>
    <w:rsid w:val="007324C2"/>
    <w:rsid w:val="00733998"/>
    <w:rsid w:val="0073742E"/>
    <w:rsid w:val="0073773F"/>
    <w:rsid w:val="00740E1B"/>
    <w:rsid w:val="00755C92"/>
    <w:rsid w:val="0076197B"/>
    <w:rsid w:val="00762213"/>
    <w:rsid w:val="00763BA2"/>
    <w:rsid w:val="007656FE"/>
    <w:rsid w:val="007658A5"/>
    <w:rsid w:val="00773E5C"/>
    <w:rsid w:val="00776859"/>
    <w:rsid w:val="00783FD6"/>
    <w:rsid w:val="00784FE8"/>
    <w:rsid w:val="00792106"/>
    <w:rsid w:val="00792342"/>
    <w:rsid w:val="007977A8"/>
    <w:rsid w:val="007A4015"/>
    <w:rsid w:val="007A73E5"/>
    <w:rsid w:val="007B2A15"/>
    <w:rsid w:val="007B512A"/>
    <w:rsid w:val="007B5781"/>
    <w:rsid w:val="007C13F4"/>
    <w:rsid w:val="007C2097"/>
    <w:rsid w:val="007C28A7"/>
    <w:rsid w:val="007D4F07"/>
    <w:rsid w:val="007D60C2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11964"/>
    <w:rsid w:val="00824C2C"/>
    <w:rsid w:val="00825391"/>
    <w:rsid w:val="00825C07"/>
    <w:rsid w:val="00826B27"/>
    <w:rsid w:val="008279FA"/>
    <w:rsid w:val="00831299"/>
    <w:rsid w:val="008343E6"/>
    <w:rsid w:val="00841543"/>
    <w:rsid w:val="00842AC6"/>
    <w:rsid w:val="008445AF"/>
    <w:rsid w:val="0084582A"/>
    <w:rsid w:val="0085441A"/>
    <w:rsid w:val="00857495"/>
    <w:rsid w:val="008626E7"/>
    <w:rsid w:val="00870EE7"/>
    <w:rsid w:val="0087510D"/>
    <w:rsid w:val="00875564"/>
    <w:rsid w:val="00880F55"/>
    <w:rsid w:val="00881259"/>
    <w:rsid w:val="00883A39"/>
    <w:rsid w:val="008863B9"/>
    <w:rsid w:val="0089088C"/>
    <w:rsid w:val="008A2B56"/>
    <w:rsid w:val="008A45A6"/>
    <w:rsid w:val="008B2743"/>
    <w:rsid w:val="008B2A57"/>
    <w:rsid w:val="008D4141"/>
    <w:rsid w:val="008E1A44"/>
    <w:rsid w:val="008E6B1F"/>
    <w:rsid w:val="008F686C"/>
    <w:rsid w:val="00900B0A"/>
    <w:rsid w:val="00901400"/>
    <w:rsid w:val="00904EBA"/>
    <w:rsid w:val="00907B05"/>
    <w:rsid w:val="0091261A"/>
    <w:rsid w:val="009127D4"/>
    <w:rsid w:val="00913E0B"/>
    <w:rsid w:val="009148DE"/>
    <w:rsid w:val="00916386"/>
    <w:rsid w:val="00931A59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57A53"/>
    <w:rsid w:val="00971F0D"/>
    <w:rsid w:val="00973015"/>
    <w:rsid w:val="0097372A"/>
    <w:rsid w:val="009777D9"/>
    <w:rsid w:val="00986821"/>
    <w:rsid w:val="00991117"/>
    <w:rsid w:val="00991B88"/>
    <w:rsid w:val="0099750A"/>
    <w:rsid w:val="009A07BF"/>
    <w:rsid w:val="009A4E0F"/>
    <w:rsid w:val="009A5255"/>
    <w:rsid w:val="009A5753"/>
    <w:rsid w:val="009A579D"/>
    <w:rsid w:val="009B0B50"/>
    <w:rsid w:val="009B4D8C"/>
    <w:rsid w:val="009B5164"/>
    <w:rsid w:val="009C0A75"/>
    <w:rsid w:val="009C1018"/>
    <w:rsid w:val="009C22FE"/>
    <w:rsid w:val="009C3A73"/>
    <w:rsid w:val="009C5322"/>
    <w:rsid w:val="009C53C6"/>
    <w:rsid w:val="009C768C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36DC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5CD7"/>
    <w:rsid w:val="00A66C63"/>
    <w:rsid w:val="00A70BC7"/>
    <w:rsid w:val="00A715CC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B7F7A"/>
    <w:rsid w:val="00AC5820"/>
    <w:rsid w:val="00AC6902"/>
    <w:rsid w:val="00AD0A4A"/>
    <w:rsid w:val="00AD1CD8"/>
    <w:rsid w:val="00AD7555"/>
    <w:rsid w:val="00AE76C7"/>
    <w:rsid w:val="00AE78D5"/>
    <w:rsid w:val="00B017A9"/>
    <w:rsid w:val="00B05D84"/>
    <w:rsid w:val="00B1047B"/>
    <w:rsid w:val="00B10E9C"/>
    <w:rsid w:val="00B15881"/>
    <w:rsid w:val="00B17EC1"/>
    <w:rsid w:val="00B258BB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1E81"/>
    <w:rsid w:val="00BB5645"/>
    <w:rsid w:val="00BB5DFC"/>
    <w:rsid w:val="00BC40B1"/>
    <w:rsid w:val="00BD13E6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374DB"/>
    <w:rsid w:val="00C41AB6"/>
    <w:rsid w:val="00C4494A"/>
    <w:rsid w:val="00C47F3E"/>
    <w:rsid w:val="00C51E37"/>
    <w:rsid w:val="00C53AC6"/>
    <w:rsid w:val="00C56A9B"/>
    <w:rsid w:val="00C621A5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B537D"/>
    <w:rsid w:val="00CC1C39"/>
    <w:rsid w:val="00CC2D70"/>
    <w:rsid w:val="00CC39F9"/>
    <w:rsid w:val="00CC4988"/>
    <w:rsid w:val="00CC5026"/>
    <w:rsid w:val="00CC63D6"/>
    <w:rsid w:val="00CC68D0"/>
    <w:rsid w:val="00CD02CE"/>
    <w:rsid w:val="00CD057D"/>
    <w:rsid w:val="00CD064F"/>
    <w:rsid w:val="00CD2451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19A0"/>
    <w:rsid w:val="00D720E3"/>
    <w:rsid w:val="00D7237E"/>
    <w:rsid w:val="00D7387B"/>
    <w:rsid w:val="00D81031"/>
    <w:rsid w:val="00D86DC8"/>
    <w:rsid w:val="00D9362F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1EAC"/>
    <w:rsid w:val="00DE237C"/>
    <w:rsid w:val="00DE2F74"/>
    <w:rsid w:val="00DE34CF"/>
    <w:rsid w:val="00DE477E"/>
    <w:rsid w:val="00DE67FB"/>
    <w:rsid w:val="00DF0FB2"/>
    <w:rsid w:val="00DF343E"/>
    <w:rsid w:val="00DF69F6"/>
    <w:rsid w:val="00E034FE"/>
    <w:rsid w:val="00E13F3D"/>
    <w:rsid w:val="00E14D7D"/>
    <w:rsid w:val="00E1748E"/>
    <w:rsid w:val="00E20322"/>
    <w:rsid w:val="00E2067E"/>
    <w:rsid w:val="00E22536"/>
    <w:rsid w:val="00E31E12"/>
    <w:rsid w:val="00E32E48"/>
    <w:rsid w:val="00E34898"/>
    <w:rsid w:val="00E37029"/>
    <w:rsid w:val="00E41660"/>
    <w:rsid w:val="00E541FB"/>
    <w:rsid w:val="00E5624B"/>
    <w:rsid w:val="00E6144D"/>
    <w:rsid w:val="00E61DC5"/>
    <w:rsid w:val="00E65DC4"/>
    <w:rsid w:val="00E716C1"/>
    <w:rsid w:val="00E717C5"/>
    <w:rsid w:val="00E769F3"/>
    <w:rsid w:val="00E777D7"/>
    <w:rsid w:val="00E77B87"/>
    <w:rsid w:val="00E814FE"/>
    <w:rsid w:val="00E81EE7"/>
    <w:rsid w:val="00E83DFE"/>
    <w:rsid w:val="00E852E7"/>
    <w:rsid w:val="00E8742B"/>
    <w:rsid w:val="00E909C3"/>
    <w:rsid w:val="00E9211B"/>
    <w:rsid w:val="00E932BE"/>
    <w:rsid w:val="00E9504A"/>
    <w:rsid w:val="00EA6BD9"/>
    <w:rsid w:val="00EA7E97"/>
    <w:rsid w:val="00EB09B7"/>
    <w:rsid w:val="00EB0DD2"/>
    <w:rsid w:val="00EB13CF"/>
    <w:rsid w:val="00EB40F5"/>
    <w:rsid w:val="00EC34D8"/>
    <w:rsid w:val="00EC51B2"/>
    <w:rsid w:val="00EC54C7"/>
    <w:rsid w:val="00ED605E"/>
    <w:rsid w:val="00EE16C4"/>
    <w:rsid w:val="00EE7D7C"/>
    <w:rsid w:val="00EF2028"/>
    <w:rsid w:val="00EF384B"/>
    <w:rsid w:val="00F0098D"/>
    <w:rsid w:val="00F11469"/>
    <w:rsid w:val="00F173A4"/>
    <w:rsid w:val="00F25D98"/>
    <w:rsid w:val="00F300FB"/>
    <w:rsid w:val="00F510C9"/>
    <w:rsid w:val="00F60DF0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A3A"/>
    <w:rsid w:val="00FB4F2E"/>
    <w:rsid w:val="00FB598F"/>
    <w:rsid w:val="00FB6386"/>
    <w:rsid w:val="00FC3E53"/>
    <w:rsid w:val="00FC75B0"/>
    <w:rsid w:val="00FD0C0A"/>
    <w:rsid w:val="00FD22E5"/>
    <w:rsid w:val="00FD44EF"/>
    <w:rsid w:val="00FD7BE3"/>
    <w:rsid w:val="00FE02C1"/>
    <w:rsid w:val="00FE668F"/>
    <w:rsid w:val="00FF41D4"/>
    <w:rsid w:val="00FF5019"/>
    <w:rsid w:val="00FF5074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E2BEC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4D8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D719A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D719A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D719A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719A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719A0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A8BE5-8D40-4AFC-958F-57B106774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1951</Words>
  <Characters>11122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13047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2022-09-18T09:01:00Z</dcterms:created>
  <dcterms:modified xsi:type="dcterms:W3CDTF">2022-09-18T09:01:00Z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2022-09-18T08:55:21Z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0d84e4b5-5389-4b24-b3c8-c94ef4c19169</vt:lpwstr>
  </property>
  <property fmtid="{D5CDD505-2E9C-101B-9397-08002B2CF9AE}" pid="27" name="MSIP_Label_9764cdcd-3664-4d05-9615-7cbf65a4f0a8_ContentBits">
    <vt:lpwstr>0</vt:lpwstr>
  </property>
</Properties>
</file>