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99968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1057</w:t>
        </w:r>
      </w:fldSimple>
    </w:p>
    <w:p w14:paraId="210A5493" w14:textId="77777777" w:rsidR="00745C21" w:rsidRDefault="00132F3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32F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1D792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FED03" w:rsidR="001E41F3" w:rsidRDefault="00435C73" w:rsidP="00B7489A">
            <w:pPr>
              <w:pStyle w:val="CRCoverPage"/>
              <w:spacing w:after="0"/>
              <w:rPr>
                <w:noProof/>
              </w:rPr>
            </w:pPr>
            <w:r w:rsidRPr="00435C73">
              <w:t>Corrections for NR5GC NR-DC test case 8.2.3.14.2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0B3D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32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F7AFB" w14:textId="165EB483" w:rsidR="00873D96" w:rsidRDefault="00873D96" w:rsidP="0087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3 “reestablishPdcp” should be set “true” in RadioBearerConfig, as per 38.523-1 table 8.2.3.14.2.3.3-2A</w:t>
            </w:r>
            <w:r w:rsidR="00CD3118">
              <w:rPr>
                <w:noProof/>
              </w:rPr>
              <w:t>, this is currently omitted.</w:t>
            </w:r>
          </w:p>
          <w:p w14:paraId="708AA7DE" w14:textId="0AF6D29C" w:rsidR="00A251D1" w:rsidRDefault="00A251D1" w:rsidP="00873D96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D2D90" w:rsidR="00A251D1" w:rsidRPr="0035396C" w:rsidRDefault="00873D96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reestablishPdcp</w:t>
            </w:r>
            <w:r w:rsidR="00CD3118">
              <w:rPr>
                <w:noProof/>
              </w:rPr>
              <w:t xml:space="preserve"> to “true” at step 2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86E25" w:rsidR="00A251D1" w:rsidRDefault="00435C73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8.2.3.14.2.NR5GC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39109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19EB44" w14:textId="7BF33172" w:rsidR="00724DD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4DDB" w:rsidRPr="00F91230">
        <w:rPr>
          <w:rFonts w:cs="Arial"/>
          <w:iCs/>
        </w:rPr>
        <w:t>Table of Contents</w:t>
      </w:r>
      <w:r w:rsidR="00724DDB">
        <w:tab/>
      </w:r>
      <w:r w:rsidR="00724DDB">
        <w:fldChar w:fldCharType="begin"/>
      </w:r>
      <w:r w:rsidR="00724DDB">
        <w:instrText xml:space="preserve"> PAGEREF _Toc113910988 \h </w:instrText>
      </w:r>
      <w:r w:rsidR="00724DDB">
        <w:fldChar w:fldCharType="separate"/>
      </w:r>
      <w:r w:rsidR="00724DDB">
        <w:t>2</w:t>
      </w:r>
      <w:r w:rsidR="00724DDB">
        <w:fldChar w:fldCharType="end"/>
      </w:r>
    </w:p>
    <w:p w14:paraId="17636BB8" w14:textId="50955244" w:rsidR="00724DDB" w:rsidRDefault="00724D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2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2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_Toc113910989 \h </w:instrText>
      </w:r>
      <w:r>
        <w:fldChar w:fldCharType="separate"/>
      </w:r>
      <w:r>
        <w:t>3</w:t>
      </w:r>
      <w:r>
        <w:fldChar w:fldCharType="end"/>
      </w:r>
    </w:p>
    <w:p w14:paraId="5C28276B" w14:textId="69B18F53" w:rsidR="00724DDB" w:rsidRDefault="00724DD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12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12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_Toc113910990 \h </w:instrText>
      </w:r>
      <w:r>
        <w:fldChar w:fldCharType="separate"/>
      </w:r>
      <w:r>
        <w:t>3</w:t>
      </w:r>
      <w:r>
        <w:fldChar w:fldCharType="end"/>
      </w:r>
    </w:p>
    <w:p w14:paraId="0B7D08D8" w14:textId="52E364D3" w:rsidR="00724DDB" w:rsidRDefault="00724D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23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23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_Toc113910991 \h </w:instrText>
      </w:r>
      <w:r>
        <w:fldChar w:fldCharType="separate"/>
      </w:r>
      <w:r>
        <w:t>3</w:t>
      </w:r>
      <w:r>
        <w:fldChar w:fldCharType="end"/>
      </w:r>
    </w:p>
    <w:p w14:paraId="56C8F932" w14:textId="3EC53943" w:rsidR="00724DDB" w:rsidRDefault="00724DD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123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123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_Toc113910992 \h </w:instrText>
      </w:r>
      <w:r>
        <w:fldChar w:fldCharType="separate"/>
      </w:r>
      <w:r>
        <w:t>4</w:t>
      </w:r>
      <w:r>
        <w:fldChar w:fldCharType="end"/>
      </w:r>
    </w:p>
    <w:p w14:paraId="325A0C2F" w14:textId="770CCB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391098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0E6BF01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3910990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2B78168F" w14:textId="77777777" w:rsidR="000A36E2" w:rsidRDefault="000A36E2" w:rsidP="000A36E2">
      <w:pPr>
        <w:rPr>
          <w:lang w:val="en-US"/>
        </w:rPr>
      </w:pPr>
    </w:p>
    <w:p w14:paraId="39064710" w14:textId="673D42FE" w:rsidR="000A36E2" w:rsidRDefault="000A36E2" w:rsidP="000A36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113910991"/>
      <w:r>
        <w:rPr>
          <w:b/>
          <w:lang w:val="pt-BR"/>
        </w:rPr>
        <w:t xml:space="preserve">Change </w:t>
      </w:r>
      <w:r w:rsidR="002109BE">
        <w:rPr>
          <w:b/>
          <w:lang w:val="pt-BR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A36E2" w14:paraId="0F61BBFF" w14:textId="77777777" w:rsidTr="002516C2">
        <w:trPr>
          <w:trHeight w:val="447"/>
        </w:trPr>
        <w:tc>
          <w:tcPr>
            <w:tcW w:w="1985" w:type="dxa"/>
          </w:tcPr>
          <w:p w14:paraId="40E105DB" w14:textId="77777777" w:rsidR="000A36E2" w:rsidRDefault="000A36E2" w:rsidP="00251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AA829F" w14:textId="376B8BC2" w:rsidR="000A36E2" w:rsidRPr="00873D96" w:rsidRDefault="000A36E2" w:rsidP="002516C2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proofErr w:type="spellStart"/>
            <w:r w:rsidRPr="00873D96">
              <w:rPr>
                <w:rFonts w:cs="Arial"/>
                <w:lang w:val="en-US" w:eastAsia="zh-CN"/>
              </w:rPr>
              <w:t>f_NRDC_RRC_PSCellChange_InterCell_</w:t>
            </w:r>
            <w:proofErr w:type="gramStart"/>
            <w:r w:rsidRPr="00873D96">
              <w:rPr>
                <w:rFonts w:cs="Arial"/>
                <w:lang w:val="en-US" w:eastAsia="zh-CN"/>
              </w:rPr>
              <w:t>SplitMCGReestablish</w:t>
            </w:r>
            <w:proofErr w:type="spellEnd"/>
            <w:r w:rsidRPr="00873D96">
              <w:rPr>
                <w:rFonts w:cs="Arial"/>
                <w:lang w:val="en-US" w:eastAsia="zh-CN"/>
              </w:rPr>
              <w:t>(</w:t>
            </w:r>
            <w:proofErr w:type="gramEnd"/>
            <w:r w:rsidRPr="00873D96">
              <w:rPr>
                <w:rFonts w:cs="Arial"/>
                <w:lang w:val="en-US" w:eastAsia="zh-CN"/>
              </w:rPr>
              <w:t>)</w:t>
            </w:r>
          </w:p>
        </w:tc>
      </w:tr>
      <w:tr w:rsidR="000A36E2" w14:paraId="3C76BB99" w14:textId="77777777" w:rsidTr="002516C2">
        <w:trPr>
          <w:trHeight w:val="452"/>
        </w:trPr>
        <w:tc>
          <w:tcPr>
            <w:tcW w:w="1985" w:type="dxa"/>
          </w:tcPr>
          <w:p w14:paraId="3375DBE3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B815A6C" w14:textId="77777777" w:rsidR="000A36E2" w:rsidRPr="00873D96" w:rsidRDefault="000A36E2" w:rsidP="002516C2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 w:rsidRPr="00873D96">
              <w:rPr>
                <w:rFonts w:cs="Arial"/>
                <w:color w:val="201F1E"/>
                <w:shd w:val="clear" w:color="auto" w:fill="FFFFFF"/>
              </w:rPr>
              <w:t>At step 3 “</w:t>
            </w:r>
            <w:proofErr w:type="spellStart"/>
            <w:r w:rsidRPr="00873D96">
              <w:rPr>
                <w:rFonts w:cs="Arial"/>
                <w:color w:val="201F1E"/>
                <w:shd w:val="clear" w:color="auto" w:fill="FFFFFF"/>
              </w:rPr>
              <w:t>reestablishPdcp</w:t>
            </w:r>
            <w:proofErr w:type="spellEnd"/>
            <w:r w:rsidRPr="00873D96">
              <w:rPr>
                <w:rFonts w:cs="Arial"/>
                <w:color w:val="201F1E"/>
                <w:shd w:val="clear" w:color="auto" w:fill="FFFFFF"/>
              </w:rPr>
              <w:t xml:space="preserve">” should be set “true” in </w:t>
            </w:r>
            <w:proofErr w:type="spellStart"/>
            <w:r w:rsidRPr="00873D96">
              <w:rPr>
                <w:rFonts w:cs="Arial"/>
                <w:color w:val="201F1E"/>
                <w:shd w:val="clear" w:color="auto" w:fill="FFFFFF"/>
              </w:rPr>
              <w:t>RadioBearerConfig</w:t>
            </w:r>
            <w:proofErr w:type="spellEnd"/>
            <w:r w:rsidRPr="00873D96">
              <w:rPr>
                <w:rFonts w:cs="Arial"/>
                <w:color w:val="201F1E"/>
                <w:shd w:val="clear" w:color="auto" w:fill="FFFFFF"/>
              </w:rPr>
              <w:t>, as per 38.523-1 table 8.2.3.14.2.3.3-2A</w:t>
            </w:r>
          </w:p>
        </w:tc>
      </w:tr>
      <w:tr w:rsidR="000A36E2" w14:paraId="7264EC63" w14:textId="77777777" w:rsidTr="002516C2">
        <w:tc>
          <w:tcPr>
            <w:tcW w:w="1985" w:type="dxa"/>
          </w:tcPr>
          <w:p w14:paraId="3207B8AC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21B812FB" w14:textId="18ADAC74" w:rsidR="000A36E2" w:rsidRPr="00873D96" w:rsidRDefault="000A36E2" w:rsidP="002516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873D96">
              <w:rPr>
                <w:rFonts w:cs="Arial"/>
                <w:noProof/>
              </w:rPr>
              <w:t>Pass new paramter for pdcpReestablish</w:t>
            </w:r>
            <w:r w:rsidR="002A0753" w:rsidRPr="00873D96">
              <w:rPr>
                <w:rFonts w:cs="Arial"/>
                <w:noProof/>
              </w:rPr>
              <w:t>=”true”</w:t>
            </w:r>
            <w:r w:rsidRPr="00873D96">
              <w:rPr>
                <w:rFonts w:cs="Arial"/>
                <w:noProof/>
              </w:rPr>
              <w:t xml:space="preserve"> to </w:t>
            </w:r>
            <w:r w:rsidR="003553D7">
              <w:rPr>
                <w:rFonts w:cs="Arial"/>
                <w:noProof/>
              </w:rPr>
              <w:t xml:space="preserve">template </w:t>
            </w:r>
            <w:proofErr w:type="spellStart"/>
            <w:r w:rsidRPr="00873D96">
              <w:rPr>
                <w:rFonts w:cs="Arial"/>
                <w:lang w:val="en-US" w:eastAsia="zh-CN"/>
              </w:rPr>
              <w:t>cs_NR_PDCP_Config_Split</w:t>
            </w:r>
            <w:proofErr w:type="spellEnd"/>
          </w:p>
          <w:p w14:paraId="6D445B06" w14:textId="74B8A9B9" w:rsidR="002A0753" w:rsidRPr="00873D96" w:rsidRDefault="002A0753" w:rsidP="002516C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proofErr w:type="gramStart"/>
            <w:r w:rsidRPr="00873D96">
              <w:rPr>
                <w:rFonts w:cs="Arial"/>
                <w:b/>
                <w:bCs/>
                <w:lang w:val="en-US" w:eastAsia="zh-CN"/>
              </w:rPr>
              <w:t xml:space="preserve">Note </w:t>
            </w:r>
            <w:r w:rsidRPr="00873D96">
              <w:rPr>
                <w:rFonts w:cs="Arial"/>
                <w:lang w:val="en-US" w:eastAsia="zh-CN"/>
              </w:rPr>
              <w:t>:</w:t>
            </w:r>
            <w:proofErr w:type="gramEnd"/>
            <w:r w:rsidRPr="00873D96">
              <w:rPr>
                <w:rFonts w:cs="Arial"/>
                <w:lang w:val="en-US" w:eastAsia="zh-CN"/>
              </w:rPr>
              <w:t xml:space="preserve"> This function currently only used for 8.2.3.14.2. step 2.</w:t>
            </w:r>
          </w:p>
        </w:tc>
      </w:tr>
      <w:tr w:rsidR="000A36E2" w14:paraId="2C2447F2" w14:textId="77777777" w:rsidTr="002516C2">
        <w:tc>
          <w:tcPr>
            <w:tcW w:w="1985" w:type="dxa"/>
          </w:tcPr>
          <w:p w14:paraId="24CD91DF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7D61CDE2" w14:textId="77777777" w:rsidR="000A36E2" w:rsidRPr="00B54883" w:rsidRDefault="000A36E2" w:rsidP="002516C2">
            <w:pPr>
              <w:pStyle w:val="CRCoverPage"/>
              <w:spacing w:after="0"/>
            </w:pPr>
            <w:r w:rsidRPr="006E1FFC">
              <w:t>NR5GC_RRCSteps_NRDC</w:t>
            </w:r>
            <w:r>
              <w:t>.ttcn</w:t>
            </w:r>
          </w:p>
        </w:tc>
      </w:tr>
      <w:tr w:rsidR="000A36E2" w14:paraId="6CD27A56" w14:textId="77777777" w:rsidTr="002516C2">
        <w:tc>
          <w:tcPr>
            <w:tcW w:w="1985" w:type="dxa"/>
          </w:tcPr>
          <w:p w14:paraId="06E8D7AC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A6A346" w14:textId="77777777" w:rsidR="000A36E2" w:rsidRDefault="000A36E2" w:rsidP="002516C2">
            <w:pPr>
              <w:rPr>
                <w:rFonts w:ascii="Arial" w:hAnsi="Arial"/>
                <w:highlight w:val="cyan"/>
              </w:rPr>
            </w:pPr>
          </w:p>
        </w:tc>
      </w:tr>
    </w:tbl>
    <w:p w14:paraId="61AC2123" w14:textId="77777777" w:rsidR="000A36E2" w:rsidRDefault="000A36E2" w:rsidP="000A36E2">
      <w:pPr>
        <w:rPr>
          <w:lang w:val="en-US"/>
        </w:rPr>
      </w:pPr>
    </w:p>
    <w:p w14:paraId="23802B23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6EB2E836" w14:textId="77777777" w:rsidTr="002516C2">
        <w:tc>
          <w:tcPr>
            <w:tcW w:w="9855" w:type="dxa"/>
          </w:tcPr>
          <w:p w14:paraId="07039504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6E1FFC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f_NRDC_RRC_PSCellChange_InterCell_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SplitMCGReestablish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p_MCG_PCellId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F786FE1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p_Source_PSCellId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A68D1C5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p_Target_PSCellId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24453E6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p_RBConfig_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KeyChange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true,</w:t>
            </w:r>
          </w:p>
          <w:p w14:paraId="72537685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RNTI_Value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p_RNTI_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 tsc_C_RNTI_Value3,</w:t>
            </w:r>
          </w:p>
          <w:p w14:paraId="06F6AF9A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template(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 xml:space="preserve">omit)   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omit</w:t>
            </w:r>
          </w:p>
          <w:p w14:paraId="40BB4DF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</w:t>
            </w:r>
            <w:r w:rsidRPr="002109BE">
              <w:rPr>
                <w:rFonts w:ascii="Segoe UI" w:hAnsi="Segoe UI" w:cs="Segoe UI"/>
                <w:lang w:val="en-US" w:eastAsia="zh-CN"/>
              </w:rPr>
              <w:t xml:space="preserve">) </w:t>
            </w:r>
            <w:proofErr w:type="gramStart"/>
            <w:r w:rsidRPr="002109BE">
              <w:rPr>
                <w:rFonts w:ascii="Segoe UI" w:hAnsi="Segoe UI" w:cs="Segoe UI"/>
                <w:lang w:val="en-US" w:eastAsia="zh-CN"/>
              </w:rPr>
              <w:t>run</w:t>
            </w:r>
            <w:r w:rsidRPr="006E1FFC">
              <w:rPr>
                <w:rFonts w:ascii="Segoe UI" w:hAnsi="Segoe UI" w:cs="Segoe UI"/>
                <w:lang w:val="en-US" w:eastAsia="zh-CN"/>
              </w:rPr>
              <w:t>s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on NR5GC_PTC</w:t>
            </w:r>
          </w:p>
          <w:p w14:paraId="6CAB885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0B9B9DD3" w14:textId="11DC941D" w:rsidR="000A36E2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…………………..</w:t>
            </w:r>
          </w:p>
          <w:p w14:paraId="6C025E1F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1E1CD7D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v_CellGroupConfigSCG.rlc_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BearerToAddModList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0].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reestablishRLC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true_;</w:t>
            </w:r>
          </w:p>
          <w:p w14:paraId="3E95029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v_RadioBearerConfig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2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cs_NRDRB_SplitBearer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cs_NR_PDCP_Config_Split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(cs_38508_PDCP_Config_DRB, 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tsc_NR_CellGroupId_SCG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), secondary,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f_NR_AS_CipheringAlgorithm_Get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f_NR_AS_IntegrityAlgorithm_</w:t>
            </w:r>
            <w:r w:rsidRPr="002109BE">
              <w:rPr>
                <w:rFonts w:ascii="Segoe UI" w:hAnsi="Segoe UI" w:cs="Segoe UI"/>
                <w:lang w:val="en-US" w:eastAsia="zh-CN"/>
              </w:rPr>
              <w:t>Get</w:t>
            </w:r>
            <w:proofErr w:type="spellEnd"/>
            <w:r w:rsidRPr="002109BE">
              <w:rPr>
                <w:rFonts w:ascii="Segoe UI" w:hAnsi="Segoe UI" w:cs="Segoe UI"/>
                <w:lang w:val="en-US" w:eastAsia="zh-CN"/>
              </w:rPr>
              <w:t>());</w:t>
            </w:r>
          </w:p>
          <w:p w14:paraId="7590131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v_V1530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Ext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f_NRDC_BuildRRCReconfiguration_v1530(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v_CellGroupConfigMCG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v_RadioBearerConfig2,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);</w:t>
            </w:r>
          </w:p>
          <w:p w14:paraId="3339762E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3E77A34B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// Add SCG DRB configured in proxy (split SCG DRB)</w:t>
            </w:r>
          </w:p>
          <w:p w14:paraId="0EC05342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lengthof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]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cs_NR_SS_DRB_Config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cs_NR_PDCP_Configuration_Proxy(cs_RlcBearerRouting_NR(p_Target_PSCellId)),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cs_NR_RlcBearerConfig_AM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(v_IsFR1_SCG,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f_NR_LogicalChannelId_DRB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0346CABF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DDCA49A" w14:textId="75EA00C7" w:rsidR="000A36E2" w:rsidRPr="006E1FFC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………………………..</w:t>
            </w:r>
          </w:p>
          <w:p w14:paraId="24A39006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lastRenderedPageBreak/>
              <w:t xml:space="preserve">   }</w:t>
            </w:r>
          </w:p>
          <w:p w14:paraId="31D90C20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60834F7C" w14:textId="77777777" w:rsidR="000A36E2" w:rsidRDefault="000A36E2" w:rsidP="000A36E2">
      <w:pPr>
        <w:rPr>
          <w:b/>
          <w:bCs/>
          <w:lang w:val="en-US"/>
        </w:rPr>
      </w:pPr>
    </w:p>
    <w:p w14:paraId="288D293B" w14:textId="77777777" w:rsidR="000A36E2" w:rsidRDefault="000A36E2" w:rsidP="000A36E2">
      <w:pPr>
        <w:rPr>
          <w:b/>
          <w:bCs/>
          <w:lang w:val="en-US"/>
        </w:rPr>
      </w:pPr>
    </w:p>
    <w:p w14:paraId="4A738676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0DA9AE68" w14:textId="77777777" w:rsidTr="002516C2">
        <w:tc>
          <w:tcPr>
            <w:tcW w:w="9629" w:type="dxa"/>
          </w:tcPr>
          <w:p w14:paraId="4CFA4864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6E1FFC">
              <w:rPr>
                <w:rFonts w:ascii="Segoe UI" w:hAnsi="Segoe UI" w:cs="Segoe UI"/>
                <w:lang w:val="en-US" w:eastAsia="zh-CN"/>
              </w:rPr>
              <w:t xml:space="preserve">function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f_NRDC_RRC_PSCellChange_InterCell_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SplitMCGReestablish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p_MCG_PCellId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8B7F0E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p_Source_PSCellId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03A1C03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NR_CellId_Type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p_Target_PSCellId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F56A4F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boolean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p_RBConfig_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KeyChange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true,</w:t>
            </w:r>
          </w:p>
          <w:p w14:paraId="6A04568C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RNTI_Value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    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p_RNTI_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Value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=  tsc_C_RNTI_Value3,</w:t>
            </w:r>
          </w:p>
          <w:p w14:paraId="1BE2743F" w14:textId="23D3ED78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 template(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 xml:space="preserve">omit)   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omit</w:t>
            </w:r>
          </w:p>
          <w:p w14:paraId="599258F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        ) 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runs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 on NR5GC_PTC</w:t>
            </w:r>
          </w:p>
          <w:p w14:paraId="5E6D0CBF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{</w:t>
            </w:r>
          </w:p>
          <w:p w14:paraId="188EDAA0" w14:textId="5636B334" w:rsidR="000A36E2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……………………………</w:t>
            </w:r>
          </w:p>
          <w:p w14:paraId="3B65DA6E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D79918A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v_CellGroupConfigSCG.rlc_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BearerToAddModList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>0].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reestablishRLC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:= true_;</w:t>
            </w:r>
          </w:p>
          <w:p w14:paraId="4BD14455" w14:textId="1BE0D76E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v_RadioBearerConfig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2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cs_NRDRB_SplitBearer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cs_NR_PDCP_Config_Split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(cs_38508_PDCP_Config_DRB, omit,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tsc_NR_CellGroupId_SCG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), secondary,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f_NR_AS_CipheringAlgorithm_Get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f_NR_AS_IntegrityAlgorithm_Get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()</w:t>
            </w:r>
            <w:r w:rsidRPr="006E1FFC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r w:rsidR="00D37724">
              <w:rPr>
                <w:rFonts w:ascii="Segoe UI" w:hAnsi="Segoe UI" w:cs="Segoe UI"/>
                <w:highlight w:val="yellow"/>
                <w:lang w:val="en-US" w:eastAsia="zh-CN"/>
              </w:rPr>
              <w:t>true_</w:t>
            </w:r>
            <w:r w:rsidRPr="006E1FFC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36374B9E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v_V1530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Ext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f_NRDC_BuildRRCReconfiguration_v1530(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v_CellGroupConfigSCG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v_CellGroupConfigMCG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v_RadioBearerConfig2,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p_SK_Counter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 );</w:t>
            </w:r>
          </w:p>
          <w:p w14:paraId="025CC4F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3BFD0608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// Add SCG DRB configured in proxy (split SCG DRB)</w:t>
            </w:r>
          </w:p>
          <w:p w14:paraId="74DD33A0" w14:textId="77777777" w:rsidR="000A36E2" w:rsidRPr="006E1FF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[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lengthof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v_SS_MCG_RadioBearerList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</w:t>
            </w:r>
            <w:proofErr w:type="gramStart"/>
            <w:r w:rsidRPr="006E1FFC">
              <w:rPr>
                <w:rFonts w:ascii="Segoe UI" w:hAnsi="Segoe UI" w:cs="Segoe UI"/>
                <w:lang w:val="en-US" w:eastAsia="zh-CN"/>
              </w:rPr>
              <w:t>] :</w:t>
            </w:r>
            <w:proofErr w:type="gramEnd"/>
            <w:r w:rsidRPr="006E1FFC">
              <w:rPr>
                <w:rFonts w:ascii="Segoe UI" w:hAnsi="Segoe UI" w:cs="Segoe UI"/>
                <w:lang w:val="en-US" w:eastAsia="zh-CN"/>
              </w:rPr>
              <w:t xml:space="preserve">=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cs_NR_SS_DRB_Config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, cs_NR_PDCP_Configuration_Proxy(cs_RlcBearerRouting_NR(p_Target_PSCellId)),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cs_NR_RlcBearerConfig_AM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 xml:space="preserve">(v_IsFR1_SCG, -, 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f_NR_LogicalChannelId_DRB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6E1FFC">
              <w:rPr>
                <w:rFonts w:ascii="Segoe UI" w:hAnsi="Segoe UI" w:cs="Segoe UI"/>
                <w:lang w:val="en-US" w:eastAsia="zh-CN"/>
              </w:rPr>
              <w:t>v_SCG_DRB_Id</w:t>
            </w:r>
            <w:proofErr w:type="spellEnd"/>
            <w:r w:rsidRPr="006E1FFC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65128658" w14:textId="77777777" w:rsidR="000A36E2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2B8DCAD" w14:textId="69C2647B" w:rsidR="000A36E2" w:rsidRPr="006E1FFC" w:rsidRDefault="002109BE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>……………………..</w:t>
            </w:r>
          </w:p>
          <w:p w14:paraId="58F6923E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1FFC">
              <w:rPr>
                <w:rFonts w:ascii="Segoe UI" w:hAnsi="Segoe UI" w:cs="Segoe UI"/>
                <w:lang w:val="en-US" w:eastAsia="zh-CN"/>
              </w:rPr>
              <w:t xml:space="preserve">   }</w:t>
            </w:r>
          </w:p>
          <w:p w14:paraId="0655339C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</w:tbl>
    <w:p w14:paraId="4194913D" w14:textId="77777777" w:rsidR="000A36E2" w:rsidRDefault="000A36E2" w:rsidP="000A36E2">
      <w:pPr>
        <w:rPr>
          <w:lang w:val="en-US"/>
        </w:rPr>
      </w:pPr>
    </w:p>
    <w:p w14:paraId="7B94B99B" w14:textId="14AE60B9" w:rsidR="000A36E2" w:rsidRDefault="000A36E2" w:rsidP="000A36E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113910992"/>
      <w:r>
        <w:rPr>
          <w:b/>
          <w:lang w:val="pt-BR"/>
        </w:rPr>
        <w:t xml:space="preserve">Change </w:t>
      </w:r>
      <w:r w:rsidR="002109BE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A36E2" w14:paraId="59D08A02" w14:textId="77777777" w:rsidTr="002516C2">
        <w:trPr>
          <w:trHeight w:val="447"/>
        </w:trPr>
        <w:tc>
          <w:tcPr>
            <w:tcW w:w="1985" w:type="dxa"/>
          </w:tcPr>
          <w:p w14:paraId="13A17775" w14:textId="77777777" w:rsidR="000A36E2" w:rsidRDefault="000A36E2" w:rsidP="002516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4" w:type="dxa"/>
          </w:tcPr>
          <w:p w14:paraId="347078A1" w14:textId="393A0069" w:rsidR="000A36E2" w:rsidRPr="00993351" w:rsidRDefault="000A36E2" w:rsidP="002516C2">
            <w:pPr>
              <w:pStyle w:val="CRCoverPage"/>
              <w:spacing w:after="0"/>
            </w:pPr>
            <w:r>
              <w:t xml:space="preserve">Template </w:t>
            </w:r>
            <w:proofErr w:type="spellStart"/>
            <w:r w:rsidRPr="00993351">
              <w:t>cs_NRDRB_SplitBearer</w:t>
            </w:r>
            <w:proofErr w:type="spellEnd"/>
          </w:p>
        </w:tc>
      </w:tr>
      <w:tr w:rsidR="000A36E2" w14:paraId="26B6F0BC" w14:textId="77777777" w:rsidTr="002516C2">
        <w:trPr>
          <w:trHeight w:val="452"/>
        </w:trPr>
        <w:tc>
          <w:tcPr>
            <w:tcW w:w="1985" w:type="dxa"/>
          </w:tcPr>
          <w:p w14:paraId="304B608B" w14:textId="77777777" w:rsidR="000A36E2" w:rsidRDefault="000A36E2" w:rsidP="000A36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56C38AF6" w14:textId="33EA9F1E" w:rsidR="000A36E2" w:rsidRPr="00993351" w:rsidRDefault="000A36E2" w:rsidP="000A36E2">
            <w:pPr>
              <w:pStyle w:val="CRCoverPage"/>
              <w:spacing w:after="0"/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At step 3 “</w:t>
            </w:r>
            <w:proofErr w:type="spellStart"/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reestablishPdcp</w:t>
            </w:r>
            <w:proofErr w:type="spellEnd"/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 xml:space="preserve">” should be set “true” in </w:t>
            </w:r>
            <w:proofErr w:type="spellStart"/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RadioBearerConfig</w:t>
            </w:r>
            <w:proofErr w:type="spellEnd"/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, as per 38.523-1 table 8.2.3.14.2.3.3-2A</w:t>
            </w:r>
          </w:p>
        </w:tc>
      </w:tr>
      <w:tr w:rsidR="000A36E2" w14:paraId="7FBA414D" w14:textId="77777777" w:rsidTr="002516C2">
        <w:tc>
          <w:tcPr>
            <w:tcW w:w="1985" w:type="dxa"/>
          </w:tcPr>
          <w:p w14:paraId="533E2F51" w14:textId="77777777" w:rsidR="000A36E2" w:rsidRDefault="000A36E2" w:rsidP="000A36E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3AA1A29" w14:textId="1CCF9611" w:rsidR="000A36E2" w:rsidRPr="00993351" w:rsidRDefault="000A36E2" w:rsidP="000A36E2">
            <w:pPr>
              <w:pStyle w:val="CRCoverPage"/>
              <w:spacing w:after="0"/>
            </w:pPr>
            <w:r>
              <w:rPr>
                <w:noProof/>
              </w:rPr>
              <w:t xml:space="preserve">Take new paramter for pdcpReestablish and pass to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cs_NR_DRB_ToAddMod</w:t>
            </w:r>
            <w:proofErr w:type="spellEnd"/>
          </w:p>
        </w:tc>
      </w:tr>
      <w:tr w:rsidR="000A36E2" w14:paraId="1028DECB" w14:textId="77777777" w:rsidTr="002516C2">
        <w:tc>
          <w:tcPr>
            <w:tcW w:w="1985" w:type="dxa"/>
          </w:tcPr>
          <w:p w14:paraId="27681FD5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09A07C4" w14:textId="77777777" w:rsidR="000A36E2" w:rsidRPr="00B54883" w:rsidRDefault="000A36E2" w:rsidP="002516C2">
            <w:pPr>
              <w:pStyle w:val="CRCoverPage"/>
              <w:spacing w:after="0"/>
            </w:pPr>
            <w:proofErr w:type="spellStart"/>
            <w:r w:rsidRPr="00B14738">
              <w:t>NR_RRC_Templates</w:t>
            </w:r>
            <w:r>
              <w:t>.ttcn</w:t>
            </w:r>
            <w:proofErr w:type="spellEnd"/>
          </w:p>
        </w:tc>
      </w:tr>
      <w:tr w:rsidR="000A36E2" w14:paraId="329E8034" w14:textId="77777777" w:rsidTr="002516C2">
        <w:tc>
          <w:tcPr>
            <w:tcW w:w="1985" w:type="dxa"/>
          </w:tcPr>
          <w:p w14:paraId="0AF7DD81" w14:textId="77777777" w:rsidR="000A36E2" w:rsidRDefault="000A36E2" w:rsidP="002516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F9437A" w14:textId="77777777" w:rsidR="000A36E2" w:rsidRDefault="000A36E2" w:rsidP="002516C2">
            <w:pPr>
              <w:rPr>
                <w:rFonts w:ascii="Arial" w:hAnsi="Arial"/>
                <w:highlight w:val="cyan"/>
              </w:rPr>
            </w:pPr>
          </w:p>
        </w:tc>
      </w:tr>
    </w:tbl>
    <w:p w14:paraId="05A91F6A" w14:textId="77777777" w:rsidR="000A36E2" w:rsidRDefault="000A36E2" w:rsidP="000A36E2">
      <w:pPr>
        <w:rPr>
          <w:lang w:val="en-US"/>
        </w:rPr>
      </w:pPr>
    </w:p>
    <w:p w14:paraId="4426D4CA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1956D3CA" w14:textId="77777777" w:rsidTr="002516C2">
        <w:tc>
          <w:tcPr>
            <w:tcW w:w="9855" w:type="dxa"/>
          </w:tcPr>
          <w:p w14:paraId="20BE147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template (value)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RadioBearerConfig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cs_NRDRB_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SplitBearer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DRB_ToAddMod.cnAssociation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723CCD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DRB_Identity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p_DRBId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7376CD2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FA9BBC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lastRenderedPageBreak/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NR_KeyToUse_Type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= secondary,</w:t>
            </w:r>
          </w:p>
          <w:p w14:paraId="1D95439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024FD01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</w:p>
          <w:p w14:paraId="4AEE5446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) :=</w:t>
            </w:r>
          </w:p>
          <w:p w14:paraId="3423E670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/* @status    APPROVED (NR5GC) */</w:t>
            </w:r>
          </w:p>
          <w:p w14:paraId="604C1B78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// @sic R5s210888: added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sic@</w:t>
            </w:r>
          </w:p>
          <w:p w14:paraId="62C6C10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RadioBearerConfigDef(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-,</w:t>
            </w:r>
          </w:p>
          <w:p w14:paraId="7DE9169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 xml:space="preserve">{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_NR_DRB_ToAddMod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p_CN_Association,p_DRBId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,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-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)}, //NESPCT-11897</w:t>
            </w:r>
          </w:p>
          <w:p w14:paraId="72149D42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-,</w:t>
            </w:r>
          </w:p>
          <w:p w14:paraId="1BE1D74D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SecurityConfig(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cs_38508_SecurityAlgorithmConfig(p_CipheringAlgorithm,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),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));</w:t>
            </w:r>
          </w:p>
          <w:p w14:paraId="420D7539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</w:t>
            </w:r>
          </w:p>
        </w:tc>
      </w:tr>
    </w:tbl>
    <w:p w14:paraId="3307BC2F" w14:textId="77777777" w:rsidR="000A36E2" w:rsidRDefault="000A36E2" w:rsidP="000A36E2">
      <w:pPr>
        <w:rPr>
          <w:b/>
          <w:bCs/>
          <w:lang w:val="en-US"/>
        </w:rPr>
      </w:pPr>
    </w:p>
    <w:p w14:paraId="4ACB1BB5" w14:textId="77777777" w:rsidR="000A36E2" w:rsidRPr="00F13CC7" w:rsidRDefault="000A36E2" w:rsidP="000A36E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36E2" w14:paraId="164B8456" w14:textId="77777777" w:rsidTr="002516C2">
        <w:tc>
          <w:tcPr>
            <w:tcW w:w="9629" w:type="dxa"/>
          </w:tcPr>
          <w:p w14:paraId="6CF2D747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template (value)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RadioBearerConfig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cs_NRDRB_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SplitBearer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DRB_ToAddMod.cnAssociation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3B39A78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DRB_Identity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p_DRBId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DDD56F0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1F5D0E0E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NR_KeyToUse_Type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: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= secondary,</w:t>
            </w:r>
          </w:p>
          <w:p w14:paraId="4FF0F2E5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p_CipheringAlgorithm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9A323C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template (omit)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28E749D" w14:textId="2B393749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                        </w:t>
            </w:r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 xml:space="preserve">template (omit) </w:t>
            </w:r>
            <w:proofErr w:type="spell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DRB_ToAddMod.reestablishPDCP</w:t>
            </w:r>
            <w:proofErr w:type="spellEnd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p_</w:t>
            </w:r>
            <w:proofErr w:type="gram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ReestablishPDCP</w:t>
            </w:r>
            <w:proofErr w:type="spellEnd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 xml:space="preserve"> :</w:t>
            </w:r>
            <w:proofErr w:type="gramEnd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= omit</w:t>
            </w:r>
            <w:r w:rsidRPr="001E77C0">
              <w:rPr>
                <w:rFonts w:ascii="Segoe UI" w:hAnsi="Segoe UI" w:cs="Segoe UI"/>
                <w:lang w:val="en-US" w:eastAsia="zh-CN"/>
              </w:rPr>
              <w:t xml:space="preserve">  ) :=</w:t>
            </w:r>
          </w:p>
          <w:p w14:paraId="0E1C9CB4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/* @status    APPROVED (NR5GC) */</w:t>
            </w:r>
          </w:p>
          <w:p w14:paraId="7AB46DE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// @sic R5s210888: added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 sic@</w:t>
            </w:r>
          </w:p>
          <w:p w14:paraId="76E9C9FA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RadioBearerConfigDef(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-,</w:t>
            </w:r>
          </w:p>
          <w:p w14:paraId="01F67489" w14:textId="20C523C6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 xml:space="preserve">{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cs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>_NR_DRB_ToAddMod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p_CN_Association,p_DRBId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1E77C0">
              <w:rPr>
                <w:rFonts w:ascii="Segoe UI" w:hAnsi="Segoe UI" w:cs="Segoe UI"/>
                <w:highlight w:val="yellow"/>
                <w:lang w:val="en-US" w:eastAsia="zh-CN"/>
              </w:rPr>
              <w:t>p_ReestablishPDCP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p_PDCP_Config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)}, </w:t>
            </w:r>
          </w:p>
          <w:p w14:paraId="66E150DB" w14:textId="77777777" w:rsidR="000A36E2" w:rsidRPr="001E77C0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-,</w:t>
            </w:r>
          </w:p>
          <w:p w14:paraId="6CE7DE64" w14:textId="77777777" w:rsidR="000A36E2" w:rsidRPr="00D1406C" w:rsidRDefault="000A36E2" w:rsidP="002516C2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E77C0">
              <w:rPr>
                <w:rFonts w:ascii="Segoe UI" w:hAnsi="Segoe UI" w:cs="Segoe UI"/>
                <w:lang w:val="en-US" w:eastAsia="zh-CN"/>
              </w:rPr>
              <w:t xml:space="preserve">                                  cs_38508_</w:t>
            </w:r>
            <w:proofErr w:type="gramStart"/>
            <w:r w:rsidRPr="001E77C0">
              <w:rPr>
                <w:rFonts w:ascii="Segoe UI" w:hAnsi="Segoe UI" w:cs="Segoe UI"/>
                <w:lang w:val="en-US" w:eastAsia="zh-CN"/>
              </w:rPr>
              <w:t>SecurityConfig(</w:t>
            </w:r>
            <w:proofErr w:type="gramEnd"/>
            <w:r w:rsidRPr="001E77C0">
              <w:rPr>
                <w:rFonts w:ascii="Segoe UI" w:hAnsi="Segoe UI" w:cs="Segoe UI"/>
                <w:lang w:val="en-US" w:eastAsia="zh-CN"/>
              </w:rPr>
              <w:t xml:space="preserve">cs_38508_SecurityAlgorithmConfig(p_CipheringAlgorithm,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p_IntegrityProtAlgorithm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 xml:space="preserve">), </w:t>
            </w:r>
            <w:proofErr w:type="spellStart"/>
            <w:r w:rsidRPr="001E77C0">
              <w:rPr>
                <w:rFonts w:ascii="Segoe UI" w:hAnsi="Segoe UI" w:cs="Segoe UI"/>
                <w:lang w:val="en-US" w:eastAsia="zh-CN"/>
              </w:rPr>
              <w:t>p_KeyToUse</w:t>
            </w:r>
            <w:proofErr w:type="spellEnd"/>
            <w:r w:rsidRPr="001E77C0">
              <w:rPr>
                <w:rFonts w:ascii="Segoe UI" w:hAnsi="Segoe UI" w:cs="Segoe UI"/>
                <w:lang w:val="en-US" w:eastAsia="zh-CN"/>
              </w:rPr>
              <w:t>));</w:t>
            </w:r>
          </w:p>
        </w:tc>
      </w:tr>
    </w:tbl>
    <w:p w14:paraId="6A20A132" w14:textId="77777777" w:rsidR="000A36E2" w:rsidRDefault="000A36E2" w:rsidP="000A36E2">
      <w:pPr>
        <w:rPr>
          <w:lang w:val="en-US"/>
        </w:rPr>
      </w:pPr>
    </w:p>
    <w:p w14:paraId="11CB3E12" w14:textId="77777777" w:rsidR="007018D8" w:rsidRPr="007018D8" w:rsidRDefault="007018D8" w:rsidP="007018D8"/>
    <w:sectPr w:rsidR="007018D8" w:rsidRP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45779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1206</TotalTime>
  <Pages>5</Pages>
  <Words>619</Words>
  <Characters>8234</Characters>
  <Application>Microsoft Office Word</Application>
  <DocSecurity>0</DocSecurity>
  <Lines>68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149</cp:revision>
  <cp:lastPrinted>1900-01-01T08:00:00Z</cp:lastPrinted>
  <dcterms:created xsi:type="dcterms:W3CDTF">2022-04-15T19:39:00Z</dcterms:created>
  <dcterms:modified xsi:type="dcterms:W3CDTF">2022-09-12T20:36:00Z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