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A7D" w:rsidRDefault="00E40A7D" w:rsidP="00E40A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R5s221053</w:t>
      </w:r>
      <w:r>
        <w:rPr>
          <w:b/>
          <w:i/>
          <w:noProof/>
          <w:sz w:val="28"/>
        </w:rPr>
        <w:fldChar w:fldCharType="end"/>
      </w:r>
    </w:p>
    <w:p w:rsidR="00E40A7D" w:rsidRDefault="00E40A7D" w:rsidP="00E40A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0A7D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0A7D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0A7D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c>
          <w:tcPr>
            <w:tcW w:w="142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40A7D" w:rsidRPr="00410371" w:rsidRDefault="00E40A7D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40A7D" w:rsidRDefault="00E40A7D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40A7D" w:rsidRPr="00410371" w:rsidRDefault="00E40A7D" w:rsidP="00FE02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40A7D" w:rsidRDefault="00E40A7D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40A7D" w:rsidRPr="00410371" w:rsidRDefault="00E40A7D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40A7D" w:rsidRDefault="00E40A7D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40A7D" w:rsidRPr="00410371" w:rsidRDefault="00E40A7D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40A7D" w:rsidRPr="00F25D98" w:rsidRDefault="00E40A7D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0A7D" w:rsidTr="00FE0200">
        <w:tc>
          <w:tcPr>
            <w:tcW w:w="9641" w:type="dxa"/>
            <w:gridSpan w:val="9"/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40A7D" w:rsidRDefault="00E40A7D" w:rsidP="00E40A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0A7D" w:rsidTr="00FE0200">
        <w:tc>
          <w:tcPr>
            <w:tcW w:w="2835" w:type="dxa"/>
          </w:tcPr>
          <w:p w:rsidR="00E40A7D" w:rsidRDefault="00E40A7D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40A7D" w:rsidRDefault="00E40A7D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40A7D" w:rsidRDefault="00E40A7D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40A7D" w:rsidRDefault="00E40A7D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40A7D" w:rsidRDefault="00E40A7D" w:rsidP="00E40A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0A7D" w:rsidTr="00FE0200">
        <w:tc>
          <w:tcPr>
            <w:tcW w:w="9640" w:type="dxa"/>
            <w:gridSpan w:val="11"/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8.2.2.8.1</w:t>
            </w:r>
            <w:r>
              <w:fldChar w:fldCharType="end"/>
            </w:r>
          </w:p>
        </w:tc>
      </w:tr>
      <w:tr w:rsidR="00E40A7D" w:rsidTr="00FE0200">
        <w:tc>
          <w:tcPr>
            <w:tcW w:w="1843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c>
          <w:tcPr>
            <w:tcW w:w="1843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40A7D" w:rsidTr="00FE0200">
        <w:tc>
          <w:tcPr>
            <w:tcW w:w="1843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40A7D" w:rsidTr="00FE0200">
        <w:tc>
          <w:tcPr>
            <w:tcW w:w="1843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c>
          <w:tcPr>
            <w:tcW w:w="1843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40A7D" w:rsidRDefault="00E40A7D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0A7D" w:rsidRDefault="00E40A7D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2022-08-26</w:t>
            </w:r>
            <w:r>
              <w:rPr>
                <w:noProof/>
              </w:rPr>
              <w:fldChar w:fldCharType="end"/>
            </w:r>
          </w:p>
        </w:tc>
      </w:tr>
      <w:tr w:rsidR="00E40A7D" w:rsidTr="00FE0200">
        <w:tc>
          <w:tcPr>
            <w:tcW w:w="1843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40A7D" w:rsidRDefault="00E40A7D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40A7D" w:rsidRDefault="00E40A7D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40A7D" w:rsidRDefault="00E40A7D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40A7D" w:rsidRDefault="00E40A7D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40A7D" w:rsidRDefault="00E40A7D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40A7D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40A7D" w:rsidRDefault="00E40A7D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40A7D" w:rsidRDefault="00E40A7D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40A7D" w:rsidRPr="007C2097" w:rsidRDefault="00E40A7D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0A7D" w:rsidTr="00FE0200">
        <w:tc>
          <w:tcPr>
            <w:tcW w:w="1843" w:type="dxa"/>
          </w:tcPr>
          <w:p w:rsidR="00E40A7D" w:rsidRDefault="00E40A7D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40A7D" w:rsidRDefault="00E40A7D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function : </w:t>
            </w:r>
            <w:r w:rsidRPr="006211C6">
              <w:rPr>
                <w:rFonts w:cs="Arial"/>
                <w:b/>
                <w:lang w:eastAsia="en-GB"/>
              </w:rPr>
              <w:t>fl_TC_8_2_2_8_1_ENDC_EUTRA_TestBody</w:t>
            </w:r>
          </w:p>
          <w:p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10-11,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0132B5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and 8</w:t>
            </w:r>
            <w:r w:rsidRPr="000132B5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parameters being swapped</w:t>
            </w:r>
          </w:p>
          <w:p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E40A7D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13-14 and at steps 16-17 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:rsidR="00E40A7D" w:rsidRPr="00E5624B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37607C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parameter incorrectly </w:t>
            </w: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0A7D" w:rsidRPr="00CF39F2" w:rsidRDefault="00E40A7D" w:rsidP="00E40A7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0A7D" w:rsidRPr="00647A8E" w:rsidRDefault="00E40A7D" w:rsidP="00E40A7D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  <w:r>
              <w:rPr>
                <w:rFonts w:cs="Arial"/>
                <w:lang w:eastAsia="en-GB"/>
              </w:rPr>
              <w:t xml:space="preserve"> is called with the correct parameters at steps 10-11 , steps 13-14 and at steps 16-17</w:t>
            </w: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0A7D" w:rsidRPr="00647A8E" w:rsidRDefault="00E40A7D" w:rsidP="00E40A7D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Pr="00CF39F2" w:rsidRDefault="00E40A7D" w:rsidP="00E40A7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E40A7D" w:rsidTr="00FE0200">
        <w:tc>
          <w:tcPr>
            <w:tcW w:w="2694" w:type="dxa"/>
            <w:gridSpan w:val="2"/>
          </w:tcPr>
          <w:p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40A7D" w:rsidRDefault="00E40A7D" w:rsidP="00E40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8.2.2.8.1.ENDC</w:t>
            </w: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40A7D" w:rsidRDefault="00E40A7D" w:rsidP="00E40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40A7D" w:rsidRDefault="00E40A7D" w:rsidP="00E40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40A7D" w:rsidRDefault="00E40A7D" w:rsidP="00E40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40A7D" w:rsidRDefault="00E40A7D" w:rsidP="00E40A7D">
            <w:pPr>
              <w:pStyle w:val="CRCoverPage"/>
              <w:spacing w:after="0"/>
              <w:rPr>
                <w:noProof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A7D" w:rsidRPr="008863B9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0A7D" w:rsidRPr="008863B9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0A7D" w:rsidRPr="008863B9" w:rsidRDefault="00E40A7D" w:rsidP="00E40A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A7D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0A7D" w:rsidRDefault="00E40A7D" w:rsidP="00E40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0A7D" w:rsidRDefault="00E40A7D" w:rsidP="00E40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240528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E40A7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E40A7D" w:rsidRPr="00D5770E">
        <w:rPr>
          <w:rFonts w:ascii="Arial" w:hAnsi="Arial" w:cs="Arial"/>
          <w:iCs/>
        </w:rPr>
        <w:t>Table of Contents</w:t>
      </w:r>
      <w:r w:rsidR="00E40A7D">
        <w:tab/>
      </w:r>
      <w:r w:rsidR="00E40A7D">
        <w:fldChar w:fldCharType="begin"/>
      </w:r>
      <w:r w:rsidR="00E40A7D">
        <w:instrText xml:space="preserve"> PAGEREF _Toc112405281 \h </w:instrText>
      </w:r>
      <w:r w:rsidR="00E40A7D">
        <w:fldChar w:fldCharType="separate"/>
      </w:r>
      <w:r w:rsidR="00E40A7D">
        <w:t>2</w:t>
      </w:r>
      <w:r w:rsidR="00E40A7D">
        <w:fldChar w:fldCharType="end"/>
      </w:r>
    </w:p>
    <w:p w:rsidR="00E40A7D" w:rsidRDefault="00E40A7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77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77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_Toc112405282 \h </w:instrText>
      </w:r>
      <w:r>
        <w:fldChar w:fldCharType="separate"/>
      </w:r>
      <w:r>
        <w:t>2</w:t>
      </w:r>
      <w:r>
        <w:fldChar w:fldCharType="end"/>
      </w:r>
    </w:p>
    <w:p w:rsidR="00E40A7D" w:rsidRDefault="00E40A7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77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770E">
        <w:rPr>
          <w:b/>
        </w:rPr>
        <w:t>Corrections required for the testcase 8.2.2.8.1.ENDC</w:t>
      </w:r>
      <w:r>
        <w:tab/>
      </w:r>
      <w:r>
        <w:fldChar w:fldCharType="begin"/>
      </w:r>
      <w:r>
        <w:instrText xml:space="preserve"> PAGEREF _Toc112405283 \h </w:instrText>
      </w:r>
      <w:r>
        <w:fldChar w:fldCharType="separate"/>
      </w:r>
      <w:r>
        <w:t>2</w:t>
      </w:r>
      <w:r>
        <w:fldChar w:fldCharType="end"/>
      </w:r>
    </w:p>
    <w:p w:rsidR="00E40A7D" w:rsidRDefault="00E40A7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770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770E">
        <w:rPr>
          <w:rFonts w:cs="Arial"/>
          <w:b/>
          <w:color w:val="000000"/>
          <w:lang w:eastAsia="en-GB"/>
        </w:rPr>
        <w:t>Correction to the function fl_TC_8_2_2_8_1_ENDC_EUTRA_TestBody</w:t>
      </w:r>
      <w:r>
        <w:tab/>
      </w:r>
      <w:r>
        <w:fldChar w:fldCharType="begin"/>
      </w:r>
      <w:r>
        <w:instrText xml:space="preserve"> PAGEREF _Toc112405284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E40A7D" w:rsidRDefault="00E40A7D" w:rsidP="00E40A7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2409"/>
      <w:bookmarkStart w:id="13" w:name="_Toc109288414"/>
      <w:bookmarkStart w:id="14" w:name="_Toc110342864"/>
      <w:bookmarkStart w:id="15" w:name="_Toc111659808"/>
      <w:bookmarkStart w:id="16" w:name="_Hlk107318485"/>
      <w:bookmarkStart w:id="17" w:name="_Toc112405282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p w:rsidR="00E40A7D" w:rsidRPr="006C55E0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lang w:eastAsia="ja-JP"/>
        </w:rPr>
      </w:pPr>
      <w:r w:rsidRPr="006C55E0">
        <w:t>This document lists all the essential changes needed to correct problems in the iwd-TTCN3-B2020-09_D22wk23 related to the title of this CR</w:t>
      </w:r>
      <w:r w:rsidRPr="006C55E0">
        <w:rPr>
          <w:lang w:eastAsia="ja-JP"/>
        </w:rPr>
        <w:t xml:space="preserve">. </w:t>
      </w:r>
    </w:p>
    <w:p w:rsidR="00E40A7D" w:rsidRPr="006C55E0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lang w:eastAsia="ja-JP"/>
        </w:rPr>
      </w:pPr>
      <w:r w:rsidRPr="006C55E0">
        <w:rPr>
          <w:b/>
          <w:sz w:val="24"/>
          <w:lang w:eastAsia="ja-JP"/>
        </w:rPr>
        <w:t xml:space="preserve">Contact: </w:t>
      </w:r>
      <w:r w:rsidRPr="006C55E0">
        <w:rPr>
          <w:b/>
          <w:sz w:val="24"/>
          <w:lang w:eastAsia="ja-JP"/>
        </w:rPr>
        <w:tab/>
        <w:t>Parikshit Bhise</w:t>
      </w:r>
    </w:p>
    <w:p w:rsidR="00E40A7D" w:rsidRDefault="00E40A7D" w:rsidP="00E40A7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C55E0">
        <w:rPr>
          <w:b/>
          <w:sz w:val="24"/>
          <w:lang w:eastAsia="ja-JP"/>
        </w:rPr>
        <w:tab/>
      </w:r>
      <w:hyperlink r:id="rId18" w:history="1">
        <w:r w:rsidRPr="006C55E0">
          <w:rPr>
            <w:rStyle w:val="Hyperlink"/>
            <w:b/>
            <w:sz w:val="24"/>
            <w:lang w:eastAsia="ja-JP"/>
          </w:rPr>
          <w:t>Parikshit.bhise@rohde-schwarz.com</w:t>
        </w:r>
      </w:hyperlink>
      <w:r w:rsidRPr="006C55E0">
        <w:rPr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:rsidR="00E40A7D" w:rsidRDefault="00E40A7D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22434488"/>
      <w:bookmarkStart w:id="19" w:name="_Toc295288959"/>
      <w:bookmarkStart w:id="20" w:name="_Toc112405283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8"/>
      <w:bookmarkEnd w:id="19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8D0876">
        <w:rPr>
          <w:b/>
        </w:rPr>
        <w:t>the testcase 8.2.2.8.1.ENDC</w:t>
      </w:r>
      <w:bookmarkEnd w:id="20"/>
    </w:p>
    <w:p w:rsidR="005D27CA" w:rsidRDefault="005D27CA" w:rsidP="00CE5DD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240528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</w:t>
      </w:r>
      <w:r w:rsidR="00387C1C">
        <w:rPr>
          <w:rFonts w:cs="Arial"/>
          <w:b/>
          <w:color w:val="000000"/>
          <w:lang w:eastAsia="en-GB"/>
        </w:rPr>
        <w:t>function</w:t>
      </w:r>
      <w:r w:rsidR="00A21A05">
        <w:rPr>
          <w:rFonts w:cs="Arial"/>
          <w:b/>
          <w:color w:val="000000"/>
          <w:lang w:eastAsia="en-GB"/>
        </w:rPr>
        <w:t xml:space="preserve"> </w:t>
      </w:r>
      <w:r w:rsidR="009B718C" w:rsidRPr="009B718C">
        <w:rPr>
          <w:rFonts w:cs="Arial"/>
          <w:b/>
          <w:color w:val="000000"/>
          <w:lang w:eastAsia="en-GB"/>
        </w:rPr>
        <w:t>fl_TC_8_2_2_8_1_ENDC_EUTRA_TestBody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E352E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9171E5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171E5">
              <w:rPr>
                <w:rFonts w:cs="Arial"/>
                <w:lang w:eastAsia="en-GB"/>
              </w:rPr>
              <w:t>fl_TC_8_2_2_8_1_ENDC_EUTRA_TestBody</w:t>
            </w:r>
          </w:p>
        </w:tc>
      </w:tr>
      <w:tr w:rsidR="00FF0319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19" w:rsidRDefault="00FF0319" w:rsidP="00FF0319">
            <w:pPr>
              <w:pStyle w:val="CRCoverPage"/>
              <w:spacing w:after="0"/>
              <w:rPr>
                <w:rFonts w:cs="Arial"/>
                <w:b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 of function : </w:t>
            </w:r>
            <w:r w:rsidRPr="006211C6">
              <w:rPr>
                <w:rFonts w:cs="Arial"/>
                <w:b/>
                <w:lang w:eastAsia="en-GB"/>
              </w:rPr>
              <w:t>fl_TC_8_2_2_8_1_ENDC_EUTRA_TestBody</w:t>
            </w:r>
          </w:p>
          <w:p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10-11,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0132B5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and 8</w:t>
            </w:r>
            <w:r w:rsidRPr="000132B5">
              <w:rPr>
                <w:rFonts w:cs="Arial"/>
                <w:vertAlign w:val="superscript"/>
                <w:lang w:eastAsia="en-GB"/>
              </w:rPr>
              <w:t>th</w:t>
            </w:r>
            <w:r>
              <w:rPr>
                <w:rFonts w:cs="Arial"/>
                <w:lang w:eastAsia="en-GB"/>
              </w:rPr>
              <w:t xml:space="preserve"> parameters being swapped</w:t>
            </w:r>
          </w:p>
          <w:p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FF0319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Steps 13-14 and at steps 16-17 , 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</w:p>
          <w:p w:rsidR="00FF0319" w:rsidRPr="00E5624B" w:rsidRDefault="00FF0319" w:rsidP="00FF03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is called with 3</w:t>
            </w:r>
            <w:r w:rsidRPr="0037607C">
              <w:rPr>
                <w:rFonts w:cs="Arial"/>
                <w:vertAlign w:val="superscript"/>
                <w:lang w:eastAsia="en-GB"/>
              </w:rPr>
              <w:t>rd</w:t>
            </w:r>
            <w:r>
              <w:rPr>
                <w:rFonts w:cs="Arial"/>
                <w:lang w:eastAsia="en-GB"/>
              </w:rPr>
              <w:t xml:space="preserve"> parameter incorrectly </w:t>
            </w:r>
          </w:p>
        </w:tc>
      </w:tr>
      <w:tr w:rsidR="00FF031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19" w:rsidRPr="00647A8E" w:rsidRDefault="00FF0319" w:rsidP="00FF0319">
            <w:pPr>
              <w:pStyle w:val="CRCoverPage"/>
              <w:spacing w:after="0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r w:rsidRPr="000132B5">
              <w:rPr>
                <w:rFonts w:cs="Arial"/>
                <w:lang w:eastAsia="en-GB"/>
              </w:rPr>
              <w:t>f_EUTRA38_IntraLTE_HO_IntraCell_PSCellchange</w:t>
            </w:r>
            <w:r>
              <w:rPr>
                <w:rFonts w:cs="Arial"/>
                <w:lang w:eastAsia="en-GB"/>
              </w:rPr>
              <w:t xml:space="preserve"> is called with the correct parameters at steps 10-11 , steps 13-14 and at steps 16-17</w:t>
            </w:r>
          </w:p>
        </w:tc>
      </w:tr>
      <w:tr w:rsidR="00FF0319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19" w:rsidRDefault="00FF0319" w:rsidP="00FF03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19" w:rsidRPr="00CC39F9" w:rsidRDefault="00FF0319" w:rsidP="00FF0319">
            <w:pPr>
              <w:spacing w:after="0"/>
              <w:rPr>
                <w:rFonts w:ascii="Arial" w:hAnsi="Arial" w:cs="Arial"/>
                <w:lang w:eastAsia="en-GB"/>
              </w:rPr>
            </w:pPr>
            <w:r w:rsidRPr="00DC021E">
              <w:rPr>
                <w:rFonts w:ascii="Arial" w:hAnsi="Arial" w:cs="Arial"/>
                <w:lang w:eastAsia="en-GB"/>
              </w:rPr>
              <w:t>RRCReconfig_ENDC_EUTRA.ttcn</w:t>
            </w:r>
          </w:p>
        </w:tc>
      </w:tr>
      <w:tr w:rsidR="00FF031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319" w:rsidRDefault="00FF0319" w:rsidP="00FF03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319" w:rsidRDefault="00FF0319" w:rsidP="00FF031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function fl_TC_8_2_2_8_1_ENDC_EUTRA_TestBody() runs on EUTRA_5GS_PTC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R5-198928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RadioResourceConfigDedicated v_RadioResourceConfigDedicated;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v_ConfigDrbSS;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v_SrbDRBList;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octetstring v_NR_SCGConfig;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octetstring v_NR_RBConfig;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v_Security_Params := f_EUTRA38_Security_Get();  //@sic R5s200317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SN to MN terminated SCG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keNB to SN terminated Split DRB with security key change to s-KgNB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cds_RadioResourceConfigDedicated_SrbDrbConfig(-, {cs_508_DRB_ToAddMod_ENDC_Split});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{cs_RadioBearer_Reconfig_SplitDRB2(nr_Cell1)};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f_EUTRA38_RRC_PSCellChange_IntraCell(eutra_Cell1, v_ConfigDrbSS, v_RadioResourceConfigDedicated);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5");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"Steps 7 - 8 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s-KgNB to MN terminated Split DRB with security key change to keNB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v_NR_SCGConfig := f_EUTRA_NR_WaitForCoOrd_Data(NR, "Reconfig");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(v_NR_SCGConfig, v_NR_RBConfig, -,fl_NR_GetP_Max());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f_Generate_cs_508_RadioResourceConfigDedicated_HO (eutra_Cell1, -, -, -,{cds_DRB_ToAddMod_r15(tsc_DRB2, tsc_DRB2 + 4, -, cs_508_RLC_Config_DRB_AM, {cs_ReestablishRLC_r15}, cs_508_LogicalChannelConfig_DRB_AM)});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v_ConfigDrbSS,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p_MeasConfig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-, -,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v_RadioResourceConfigDedicated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8");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10 - 11 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Split DRB with security key keNB to SN terminated MCG DRB with security key change to s-KgNB.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R5-201101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f_EUTRA38_508_BuildRRCConnReconfig_NR_Config_Release(v_NR_RBConfig,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            v_Security_Params.SK_Counter);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f_EUTRA_SS_Release_SingleDRB (eutra_Cell1, tsc_DRB2);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-, // p_MeasConfig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v_ConfigDrbSS,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cr_508_RRCConnectionReconfigurationComplete(tsc_RRC_TI_Def));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11");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13 - 14"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SN terminated MCG DRB with security key s-KgNB to MN terminated MCG DRB with security key change to keNB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NR PDCP is on NR PTC, therefore DRB2 must be split here to configure the proxy. MCG so lower layers on EUTRA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 // @sic R5s201477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(-,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v_NR_RBConfig,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v_Security_Params.SK_Counter,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fl_NR_GetP_Max());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f_EUTRA38_IntraLTE_HO_IntraCell_PSCellchange( eutra_Cell1,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-, // p_MeasConfig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cr_508_RRCConnectionReconfigurationComplete(tsc_RRC_TI_Def) 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14");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16 - 17" siclog@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MCG DRB with security key keNB to SN terminated Split DRB with security key change to s-KgNB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v_NR_SCGConfig := f_EUTRA_NR_WaitForCoOrd_Data(NR, "Reconfig");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(v_NR_SCGConfig, v_NR_RBConfig, -,fl_NR_GetP_Max());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>v_SrbDRBList,</w:t>
            </w:r>
          </w:p>
          <w:p w:rsidR="00E148F1" w:rsidRPr="00E66504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-, // tsc_C_RNTI_Def2,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   </w:t>
            </w: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>-, // p_MeasConfig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:rsidR="00E148F1" w:rsidRPr="00E148F1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v_SrbDRBList);</w:t>
            </w:r>
          </w:p>
          <w:p w:rsidR="0083792A" w:rsidRDefault="00E148F1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E148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17");</w:t>
            </w:r>
            <w:r w:rsidR="00035614" w:rsidRPr="00E6650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 </w:t>
            </w:r>
          </w:p>
          <w:p w:rsidR="0083792A" w:rsidRDefault="0083792A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</w:p>
          <w:p w:rsidR="00035614" w:rsidRPr="00A20BD9" w:rsidRDefault="0083792A" w:rsidP="00E148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="00035614" w:rsidRPr="00E66504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>&lt;&lt; SKIPPED CODE &gt;&gt;</w:t>
            </w:r>
          </w:p>
          <w:p w:rsidR="00035614" w:rsidRPr="00C04BA8" w:rsidRDefault="00035614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411FB9" w:rsidRDefault="00C04BA8" w:rsidP="00C04BA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04BA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04" w:rsidRPr="00E66504" w:rsidRDefault="001C43A0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31B94" w:rsidRPr="00931B9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18066F"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E66504" w:rsidRPr="00E66504">
              <w:rPr>
                <w:rFonts w:ascii="Courier New" w:hAnsi="Courier New" w:cs="Courier New"/>
                <w:color w:val="000000"/>
                <w:lang w:eastAsia="de-DE"/>
              </w:rPr>
              <w:t>function fl_TC_8_2_2_8_1_ENDC_EUTRA_TestBody() runs on EUTRA_5GS_PTC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R5-198928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RadioResourceConfigDedicated v_RadioResourceConfigDedicated;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v_ConfigDrbSS;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RadioBearerList_Type v_SrbDRBList;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octetstring v_NR_SCGConfig;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octetstring v_NR_RBConfig;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RRCConnectionReconfiguration_v890_IEs v_RRCConnectionReconfiguration_v890_IEs;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var EUTRA38_SecurityParamsExtd_Type v_Security_Params := f_EUTRA38_Security_Get();  //@sic R5s200317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SN to MN terminated SCG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2");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SCG DRB with security key keNB to SN terminated Split DRB with security key change to s-KgNB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cds_RadioResourceConfigDedicated_SrbDrbConfig(-, {cs_508_DRB_ToAddMod_ENDC_Split});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{cs_RadioBearer_Reconfig_SplitDRB2(nr_Cell1)};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f_EUTRA38_RRC_PSCellChange_IntraCell(eutra_Cell1, v_ConfigDrbSS, v_RadioResourceConfigDedicated);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5");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7 - 8 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SN terminated Split DRB with security key s-KgNB to MN terminated Split DRB with security key change to keNB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v_NR_SCGConfig := f_EUTRA_NR_WaitForCoOrd_Data(NR, "Reconfig");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v_NR_RBConfig := f_EUTRA_NR_WaitForCoOrd_Data(NR, "RB");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(v_NR_SCGConfig, v_NR_RBConfig, -,fl_NR_GetP_Max());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v_RadioResourceConfigDedicated := f_Generate_cs_508_RadioResourceConfigDedicated_HO (eutra_Cell1, -, -, -,{cds_DRB_ToAddMod_r15(tsc_DRB2, tsc_DRB2 + 4, -, cs_508_RLC_Config_DRB_AM, {cs_ReestablishRLC_r15}, cs_508_LogicalChannelConfig_DRB_AM)});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v_ConfigDrbSS,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p_MeasConfig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-, -,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v_RadioResourceConfigDedicated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8");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10 - 11 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Split DRB with security key keNB to SN terminated MCG DRB with security key change to s-KgNB.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R5-201101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f_EUTRA38_508_BuildRRCConnReconfig_NR_Config_Release(v_NR_RBConfig,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v_Security_Params.SK_Counter);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f_EUTRA_SS_Release_SingleDRB (eutra_Cell1, tsc_DRB2);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v_SrbDRBList := {cs_SRB1_ConfigDef, cs_SRB2_ConfigDef, cs_RadioBearer_Reconfig_SplitDRB2(nr_Cell1), cs_OneDRB_ConfigAM(tsc_DRB8)};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v_ConfigDrbSS, //WA#WI=997501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p_MeasConfig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v_SrbDRBList, //WA#WI=997501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cr_508_RRCConnectionReconfigurationComplete(tsc_RRC_TI_Def));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11");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13 - 14"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SN terminated MCG DRB with security key s-KgNB to MN terminated MCG DRB with security key change to keNB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NR PDCP is on NR PTC, therefore DRB2 must be split here to configure the proxy. MCG so lower layers on EUTRA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 // @sic R5s201477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(-,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v_NR_RBConfig,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v_Security_Params.SK_Counter,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fl_NR_GetP_Max());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v_ConfigDrbSS, //WA#WI=997501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-, // p_MeasConfig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-,-, -, -,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cr_508_RRCConnectionReconfigurationComplete(tsc_RRC_TI_Def) 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f_EUTRA38_ENDC_Send_eNBKeys(NR);            //Change keys on NR side to KeNB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14");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NR to test DRB2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16 - 17" siclog@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 modify MN terminated MCG DRB with security key keNB to SN terminated Split DRB with security key change to s-KgNB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v_NR_SCGConfig := f_EUTRA_NR_WaitForCoOrd_Data(NR, "Reconfig");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v_NR_RBConfig := f_EUTRA_NR_WaitForCoOrd_Data(NR, "RB");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 f_EUTRA_GetNextSendOccasion(eutra_Cell1, tsc_EUTRA_DelayBeforeIntraCellHO);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f_EUTRA38_SendTimeToNR(eutra_Cell1,v_Timing);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v_ConfigDrbSS := {cs_OneDRB_ConfigAM(tsc_DRB8)};  //@sic R5s200171 change 4.2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v_SrbDRBList := {cs_SRB1_ConfigDef, cs_SRB2_ConfigDef, cs_RadioBearer_Reconfig_SplitDRB2(nr_Cell1), cs_OneDRB_ConfigAM(tsc_DRB8)};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R5s200171 change 4.2 sic@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v_RRCConnectionReconfiguration_v890_IEs := f_EUTRA38_508_BuildRRCConnReconfig_NR_Config_Setup (v_NR_SCGConfig, v_NR_RBConfig, -,fl_NR_GetP_Max());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f_EUTRA38_IntraLTE_HO_IntraCell_PSCellchange( eutra_Cell1,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cs_TimingInfo_EUTRA_NB (v_Timing),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r w:rsidRPr="009902F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v_ConfigDrbSS, //WA#WI=997501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tsc_C_RNTI_Def2,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p_MeasConfig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-, // p_Dsr_TransMax  := n4,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v_RRCConnectionReconfiguration_v890_IEs,</w:t>
            </w:r>
          </w:p>
          <w:p w:rsidR="00E66504" w:rsidRPr="00E66504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v_SrbDRBList);</w:t>
            </w:r>
          </w:p>
          <w:p w:rsidR="00726FD2" w:rsidRDefault="00E66504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6504">
              <w:rPr>
                <w:rFonts w:ascii="Courier New" w:hAnsi="Courier New" w:cs="Courier New"/>
                <w:color w:val="000000"/>
                <w:lang w:eastAsia="de-DE"/>
              </w:rPr>
              <w:t xml:space="preserve">    f_EUTRA_PreliminaryPass(__FILE__, __LINE__, "Step 17");</w:t>
            </w:r>
          </w:p>
          <w:p w:rsidR="00726FD2" w:rsidRDefault="00726FD2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</w:p>
          <w:p w:rsidR="00B11642" w:rsidRPr="008D557D" w:rsidRDefault="00726FD2" w:rsidP="00E665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 xml:space="preserve">    </w:t>
            </w:r>
            <w:r w:rsidR="00B11642" w:rsidRPr="0083792A">
              <w:rPr>
                <w:rFonts w:ascii="Courier New" w:hAnsi="Courier New" w:cs="Courier New"/>
                <w:b/>
                <w:color w:val="000000"/>
                <w:lang w:val="en-US" w:eastAsia="de-DE"/>
              </w:rPr>
              <w:t>&lt;&lt; SKIPPED CODE &gt;&gt;</w:t>
            </w:r>
          </w:p>
          <w:p w:rsidR="00B11642" w:rsidRPr="0018066F" w:rsidRDefault="00B11642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DA356D" w:rsidRDefault="0018066F" w:rsidP="00180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066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356" w:rsidRDefault="00C64356">
      <w:r>
        <w:separator/>
      </w:r>
    </w:p>
  </w:endnote>
  <w:endnote w:type="continuationSeparator" w:id="0">
    <w:p w:rsidR="00C64356" w:rsidRDefault="00C6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356" w:rsidRDefault="00C64356">
      <w:r>
        <w:separator/>
      </w:r>
    </w:p>
  </w:footnote>
  <w:footnote w:type="continuationSeparator" w:id="0">
    <w:p w:rsidR="00C64356" w:rsidRDefault="00C64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E40A7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E40A7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B7D29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46961"/>
    <w:multiLevelType w:val="hybridMultilevel"/>
    <w:tmpl w:val="D0CE1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364D84"/>
    <w:multiLevelType w:val="hybridMultilevel"/>
    <w:tmpl w:val="DA12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56092"/>
    <w:multiLevelType w:val="hybridMultilevel"/>
    <w:tmpl w:val="2A6CFF3E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41D00DE3"/>
    <w:multiLevelType w:val="hybridMultilevel"/>
    <w:tmpl w:val="C24ED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810C1"/>
    <w:multiLevelType w:val="hybridMultilevel"/>
    <w:tmpl w:val="DF60FD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717"/>
    <w:rsid w:val="00001833"/>
    <w:rsid w:val="00001872"/>
    <w:rsid w:val="00001D7B"/>
    <w:rsid w:val="00001DD4"/>
    <w:rsid w:val="00001FBC"/>
    <w:rsid w:val="000032B7"/>
    <w:rsid w:val="00003897"/>
    <w:rsid w:val="00005833"/>
    <w:rsid w:val="00007575"/>
    <w:rsid w:val="0000785A"/>
    <w:rsid w:val="00010B97"/>
    <w:rsid w:val="00010F0F"/>
    <w:rsid w:val="00011C14"/>
    <w:rsid w:val="0001210C"/>
    <w:rsid w:val="000132B5"/>
    <w:rsid w:val="00015666"/>
    <w:rsid w:val="00020074"/>
    <w:rsid w:val="00020A0D"/>
    <w:rsid w:val="00022E4A"/>
    <w:rsid w:val="000242D9"/>
    <w:rsid w:val="00024866"/>
    <w:rsid w:val="00026040"/>
    <w:rsid w:val="00026D8A"/>
    <w:rsid w:val="00033346"/>
    <w:rsid w:val="0003346B"/>
    <w:rsid w:val="00035614"/>
    <w:rsid w:val="0003629C"/>
    <w:rsid w:val="00036B89"/>
    <w:rsid w:val="00036FE7"/>
    <w:rsid w:val="00041C86"/>
    <w:rsid w:val="000428FD"/>
    <w:rsid w:val="00043642"/>
    <w:rsid w:val="00045268"/>
    <w:rsid w:val="00046CCC"/>
    <w:rsid w:val="000473DB"/>
    <w:rsid w:val="00052309"/>
    <w:rsid w:val="00053290"/>
    <w:rsid w:val="00054E62"/>
    <w:rsid w:val="00055824"/>
    <w:rsid w:val="00057B7E"/>
    <w:rsid w:val="00057DBD"/>
    <w:rsid w:val="00060B18"/>
    <w:rsid w:val="000614B3"/>
    <w:rsid w:val="000645E7"/>
    <w:rsid w:val="0006562C"/>
    <w:rsid w:val="000661D0"/>
    <w:rsid w:val="000665CE"/>
    <w:rsid w:val="00070AA0"/>
    <w:rsid w:val="00070E8A"/>
    <w:rsid w:val="00071846"/>
    <w:rsid w:val="000731C4"/>
    <w:rsid w:val="00073E12"/>
    <w:rsid w:val="000749BF"/>
    <w:rsid w:val="00076C85"/>
    <w:rsid w:val="00077AF1"/>
    <w:rsid w:val="00084279"/>
    <w:rsid w:val="00085140"/>
    <w:rsid w:val="00085D06"/>
    <w:rsid w:val="0008604A"/>
    <w:rsid w:val="0009581D"/>
    <w:rsid w:val="00096F61"/>
    <w:rsid w:val="00097354"/>
    <w:rsid w:val="00097EA1"/>
    <w:rsid w:val="000A1153"/>
    <w:rsid w:val="000A12A8"/>
    <w:rsid w:val="000A1BD0"/>
    <w:rsid w:val="000A1C38"/>
    <w:rsid w:val="000A30FB"/>
    <w:rsid w:val="000A3231"/>
    <w:rsid w:val="000A4903"/>
    <w:rsid w:val="000A4AB6"/>
    <w:rsid w:val="000A55CC"/>
    <w:rsid w:val="000A56E4"/>
    <w:rsid w:val="000A6394"/>
    <w:rsid w:val="000A76A7"/>
    <w:rsid w:val="000A7BC4"/>
    <w:rsid w:val="000A7D1D"/>
    <w:rsid w:val="000B3353"/>
    <w:rsid w:val="000B6671"/>
    <w:rsid w:val="000B70AF"/>
    <w:rsid w:val="000B7FED"/>
    <w:rsid w:val="000C038A"/>
    <w:rsid w:val="000C104F"/>
    <w:rsid w:val="000C1A59"/>
    <w:rsid w:val="000C28A7"/>
    <w:rsid w:val="000C4AED"/>
    <w:rsid w:val="000C5189"/>
    <w:rsid w:val="000C5368"/>
    <w:rsid w:val="000C6102"/>
    <w:rsid w:val="000C610A"/>
    <w:rsid w:val="000C6598"/>
    <w:rsid w:val="000D1824"/>
    <w:rsid w:val="000D3ADA"/>
    <w:rsid w:val="000D40AB"/>
    <w:rsid w:val="000D69EA"/>
    <w:rsid w:val="000E4CEB"/>
    <w:rsid w:val="000F119F"/>
    <w:rsid w:val="000F140E"/>
    <w:rsid w:val="000F34D6"/>
    <w:rsid w:val="000F4075"/>
    <w:rsid w:val="000F4416"/>
    <w:rsid w:val="000F5032"/>
    <w:rsid w:val="000F6EDA"/>
    <w:rsid w:val="000F779A"/>
    <w:rsid w:val="0010027D"/>
    <w:rsid w:val="00101B36"/>
    <w:rsid w:val="00104793"/>
    <w:rsid w:val="001109AC"/>
    <w:rsid w:val="00112447"/>
    <w:rsid w:val="00112785"/>
    <w:rsid w:val="0011415B"/>
    <w:rsid w:val="00115D16"/>
    <w:rsid w:val="00117633"/>
    <w:rsid w:val="00120725"/>
    <w:rsid w:val="001209DE"/>
    <w:rsid w:val="00120D36"/>
    <w:rsid w:val="0012136E"/>
    <w:rsid w:val="00125EC6"/>
    <w:rsid w:val="00126237"/>
    <w:rsid w:val="001302CE"/>
    <w:rsid w:val="0013033B"/>
    <w:rsid w:val="00134670"/>
    <w:rsid w:val="001354B6"/>
    <w:rsid w:val="00135D83"/>
    <w:rsid w:val="001373AB"/>
    <w:rsid w:val="00137BBF"/>
    <w:rsid w:val="001433FD"/>
    <w:rsid w:val="00144160"/>
    <w:rsid w:val="00144272"/>
    <w:rsid w:val="00145D43"/>
    <w:rsid w:val="0014660F"/>
    <w:rsid w:val="00146DCF"/>
    <w:rsid w:val="00147060"/>
    <w:rsid w:val="001539D4"/>
    <w:rsid w:val="001563C1"/>
    <w:rsid w:val="00163547"/>
    <w:rsid w:val="00163D93"/>
    <w:rsid w:val="001642D5"/>
    <w:rsid w:val="00164CFC"/>
    <w:rsid w:val="00173835"/>
    <w:rsid w:val="00176A08"/>
    <w:rsid w:val="00177487"/>
    <w:rsid w:val="0018066F"/>
    <w:rsid w:val="0018198A"/>
    <w:rsid w:val="00185C5F"/>
    <w:rsid w:val="00186753"/>
    <w:rsid w:val="001901A2"/>
    <w:rsid w:val="00192C46"/>
    <w:rsid w:val="001A08B3"/>
    <w:rsid w:val="001A0BD6"/>
    <w:rsid w:val="001A0D31"/>
    <w:rsid w:val="001A50DC"/>
    <w:rsid w:val="001A6772"/>
    <w:rsid w:val="001A6C02"/>
    <w:rsid w:val="001A709A"/>
    <w:rsid w:val="001A7B60"/>
    <w:rsid w:val="001B0BC2"/>
    <w:rsid w:val="001B1CF5"/>
    <w:rsid w:val="001B2FEA"/>
    <w:rsid w:val="001B39F7"/>
    <w:rsid w:val="001B3FE8"/>
    <w:rsid w:val="001B52F0"/>
    <w:rsid w:val="001B657C"/>
    <w:rsid w:val="001B7A65"/>
    <w:rsid w:val="001C00BC"/>
    <w:rsid w:val="001C084D"/>
    <w:rsid w:val="001C2AA6"/>
    <w:rsid w:val="001C43A0"/>
    <w:rsid w:val="001C4531"/>
    <w:rsid w:val="001C574F"/>
    <w:rsid w:val="001C5C2A"/>
    <w:rsid w:val="001D2E4D"/>
    <w:rsid w:val="001E25F2"/>
    <w:rsid w:val="001E3D37"/>
    <w:rsid w:val="001E41F3"/>
    <w:rsid w:val="001F02D1"/>
    <w:rsid w:val="001F0D28"/>
    <w:rsid w:val="001F13AC"/>
    <w:rsid w:val="001F1817"/>
    <w:rsid w:val="001F406A"/>
    <w:rsid w:val="001F42DA"/>
    <w:rsid w:val="001F5134"/>
    <w:rsid w:val="001F6A59"/>
    <w:rsid w:val="002040A1"/>
    <w:rsid w:val="00205A6F"/>
    <w:rsid w:val="00206F14"/>
    <w:rsid w:val="002071FD"/>
    <w:rsid w:val="00213EB9"/>
    <w:rsid w:val="00214573"/>
    <w:rsid w:val="00214F18"/>
    <w:rsid w:val="00215552"/>
    <w:rsid w:val="00215E2C"/>
    <w:rsid w:val="00220349"/>
    <w:rsid w:val="00221338"/>
    <w:rsid w:val="00221B7A"/>
    <w:rsid w:val="00221C5A"/>
    <w:rsid w:val="0022339A"/>
    <w:rsid w:val="00223B81"/>
    <w:rsid w:val="0022422A"/>
    <w:rsid w:val="00234682"/>
    <w:rsid w:val="00234943"/>
    <w:rsid w:val="00234B63"/>
    <w:rsid w:val="00236006"/>
    <w:rsid w:val="00240F86"/>
    <w:rsid w:val="00241A66"/>
    <w:rsid w:val="00243158"/>
    <w:rsid w:val="0024340A"/>
    <w:rsid w:val="00244F61"/>
    <w:rsid w:val="002458C3"/>
    <w:rsid w:val="00245CA4"/>
    <w:rsid w:val="00251EF9"/>
    <w:rsid w:val="00255281"/>
    <w:rsid w:val="002564C6"/>
    <w:rsid w:val="00256D39"/>
    <w:rsid w:val="002570D2"/>
    <w:rsid w:val="0026004D"/>
    <w:rsid w:val="00260D8A"/>
    <w:rsid w:val="0026151F"/>
    <w:rsid w:val="00263668"/>
    <w:rsid w:val="002640DD"/>
    <w:rsid w:val="00270228"/>
    <w:rsid w:val="002758C7"/>
    <w:rsid w:val="00275D12"/>
    <w:rsid w:val="0028161A"/>
    <w:rsid w:val="00281676"/>
    <w:rsid w:val="00284FEB"/>
    <w:rsid w:val="002860C4"/>
    <w:rsid w:val="002872E0"/>
    <w:rsid w:val="002901A3"/>
    <w:rsid w:val="00290606"/>
    <w:rsid w:val="00295CE5"/>
    <w:rsid w:val="0029739B"/>
    <w:rsid w:val="002A4D37"/>
    <w:rsid w:val="002A4DCB"/>
    <w:rsid w:val="002B14D3"/>
    <w:rsid w:val="002B5259"/>
    <w:rsid w:val="002B5741"/>
    <w:rsid w:val="002C0460"/>
    <w:rsid w:val="002C1A37"/>
    <w:rsid w:val="002C7688"/>
    <w:rsid w:val="002C7E01"/>
    <w:rsid w:val="002D21B5"/>
    <w:rsid w:val="002D24B1"/>
    <w:rsid w:val="002D5A8C"/>
    <w:rsid w:val="002D6876"/>
    <w:rsid w:val="002E008A"/>
    <w:rsid w:val="002E084E"/>
    <w:rsid w:val="002E0D93"/>
    <w:rsid w:val="002E4F21"/>
    <w:rsid w:val="002F02D4"/>
    <w:rsid w:val="002F188E"/>
    <w:rsid w:val="002F3E57"/>
    <w:rsid w:val="002F45F1"/>
    <w:rsid w:val="002F4636"/>
    <w:rsid w:val="002F5F47"/>
    <w:rsid w:val="002F6003"/>
    <w:rsid w:val="002F6EF0"/>
    <w:rsid w:val="002F710F"/>
    <w:rsid w:val="002F7D40"/>
    <w:rsid w:val="0030193B"/>
    <w:rsid w:val="00303AC7"/>
    <w:rsid w:val="00304923"/>
    <w:rsid w:val="00304E96"/>
    <w:rsid w:val="00304F53"/>
    <w:rsid w:val="00305409"/>
    <w:rsid w:val="0030553A"/>
    <w:rsid w:val="00305B7A"/>
    <w:rsid w:val="00306D60"/>
    <w:rsid w:val="00310217"/>
    <w:rsid w:val="003102CF"/>
    <w:rsid w:val="0031061D"/>
    <w:rsid w:val="00310C88"/>
    <w:rsid w:val="00310DC0"/>
    <w:rsid w:val="00312BCE"/>
    <w:rsid w:val="00315C52"/>
    <w:rsid w:val="00316739"/>
    <w:rsid w:val="00316F13"/>
    <w:rsid w:val="0032135B"/>
    <w:rsid w:val="003216F1"/>
    <w:rsid w:val="00322277"/>
    <w:rsid w:val="00322A60"/>
    <w:rsid w:val="00322D46"/>
    <w:rsid w:val="00323551"/>
    <w:rsid w:val="003237E0"/>
    <w:rsid w:val="00323CF1"/>
    <w:rsid w:val="003310AD"/>
    <w:rsid w:val="0033294A"/>
    <w:rsid w:val="00332A5A"/>
    <w:rsid w:val="00335365"/>
    <w:rsid w:val="0033554F"/>
    <w:rsid w:val="003371D6"/>
    <w:rsid w:val="00337C85"/>
    <w:rsid w:val="00337E7D"/>
    <w:rsid w:val="003407EC"/>
    <w:rsid w:val="00341F6F"/>
    <w:rsid w:val="00342D98"/>
    <w:rsid w:val="00343CD7"/>
    <w:rsid w:val="00345383"/>
    <w:rsid w:val="00346D77"/>
    <w:rsid w:val="00350558"/>
    <w:rsid w:val="00351D79"/>
    <w:rsid w:val="003556DC"/>
    <w:rsid w:val="00355C78"/>
    <w:rsid w:val="003609EF"/>
    <w:rsid w:val="00361A1C"/>
    <w:rsid w:val="0036231A"/>
    <w:rsid w:val="00365390"/>
    <w:rsid w:val="00367183"/>
    <w:rsid w:val="0037267B"/>
    <w:rsid w:val="003737E2"/>
    <w:rsid w:val="00374009"/>
    <w:rsid w:val="00374DD4"/>
    <w:rsid w:val="003750CA"/>
    <w:rsid w:val="00375BB0"/>
    <w:rsid w:val="0037607C"/>
    <w:rsid w:val="003764EC"/>
    <w:rsid w:val="003806A7"/>
    <w:rsid w:val="0038222A"/>
    <w:rsid w:val="00383C3D"/>
    <w:rsid w:val="00383DD5"/>
    <w:rsid w:val="003858C9"/>
    <w:rsid w:val="00387792"/>
    <w:rsid w:val="00387C1C"/>
    <w:rsid w:val="003904E3"/>
    <w:rsid w:val="00390F6D"/>
    <w:rsid w:val="003920A8"/>
    <w:rsid w:val="003926A3"/>
    <w:rsid w:val="00393598"/>
    <w:rsid w:val="00393659"/>
    <w:rsid w:val="00393ACB"/>
    <w:rsid w:val="00393BCA"/>
    <w:rsid w:val="00394FB3"/>
    <w:rsid w:val="00395E5A"/>
    <w:rsid w:val="00397AD1"/>
    <w:rsid w:val="003A1CCB"/>
    <w:rsid w:val="003A25E8"/>
    <w:rsid w:val="003A3F26"/>
    <w:rsid w:val="003A773F"/>
    <w:rsid w:val="003B0F22"/>
    <w:rsid w:val="003B2CB3"/>
    <w:rsid w:val="003B330B"/>
    <w:rsid w:val="003B51F6"/>
    <w:rsid w:val="003C2766"/>
    <w:rsid w:val="003C2D2A"/>
    <w:rsid w:val="003C2F42"/>
    <w:rsid w:val="003C3B4C"/>
    <w:rsid w:val="003C3F0E"/>
    <w:rsid w:val="003C3F9C"/>
    <w:rsid w:val="003C78DB"/>
    <w:rsid w:val="003C7B13"/>
    <w:rsid w:val="003D1466"/>
    <w:rsid w:val="003D1BC0"/>
    <w:rsid w:val="003D33E0"/>
    <w:rsid w:val="003D42AB"/>
    <w:rsid w:val="003D584D"/>
    <w:rsid w:val="003D604B"/>
    <w:rsid w:val="003D6F25"/>
    <w:rsid w:val="003E0B29"/>
    <w:rsid w:val="003E1A36"/>
    <w:rsid w:val="003E22C5"/>
    <w:rsid w:val="003E2398"/>
    <w:rsid w:val="003E23C3"/>
    <w:rsid w:val="003E45A1"/>
    <w:rsid w:val="003E51C2"/>
    <w:rsid w:val="003E5CF1"/>
    <w:rsid w:val="003F0DB3"/>
    <w:rsid w:val="003F221D"/>
    <w:rsid w:val="003F3287"/>
    <w:rsid w:val="003F432E"/>
    <w:rsid w:val="003F5794"/>
    <w:rsid w:val="00404347"/>
    <w:rsid w:val="004044DA"/>
    <w:rsid w:val="00406AD3"/>
    <w:rsid w:val="00410371"/>
    <w:rsid w:val="00411482"/>
    <w:rsid w:val="00411A84"/>
    <w:rsid w:val="00411FB9"/>
    <w:rsid w:val="00412379"/>
    <w:rsid w:val="00412F20"/>
    <w:rsid w:val="00413124"/>
    <w:rsid w:val="004133CA"/>
    <w:rsid w:val="0041471B"/>
    <w:rsid w:val="004147BE"/>
    <w:rsid w:val="00414DA6"/>
    <w:rsid w:val="004153A1"/>
    <w:rsid w:val="00415491"/>
    <w:rsid w:val="00415A16"/>
    <w:rsid w:val="0041677B"/>
    <w:rsid w:val="00416F2D"/>
    <w:rsid w:val="00416FA7"/>
    <w:rsid w:val="004205C7"/>
    <w:rsid w:val="00421A3A"/>
    <w:rsid w:val="004223BD"/>
    <w:rsid w:val="004231DA"/>
    <w:rsid w:val="0042409E"/>
    <w:rsid w:val="004242F1"/>
    <w:rsid w:val="00426189"/>
    <w:rsid w:val="00426761"/>
    <w:rsid w:val="0043163D"/>
    <w:rsid w:val="0043219B"/>
    <w:rsid w:val="004330CF"/>
    <w:rsid w:val="004332A3"/>
    <w:rsid w:val="00433730"/>
    <w:rsid w:val="00434BE1"/>
    <w:rsid w:val="00435DCD"/>
    <w:rsid w:val="00437076"/>
    <w:rsid w:val="00437E28"/>
    <w:rsid w:val="00440023"/>
    <w:rsid w:val="00440313"/>
    <w:rsid w:val="0044047D"/>
    <w:rsid w:val="00440D0A"/>
    <w:rsid w:val="004427E5"/>
    <w:rsid w:val="004438DB"/>
    <w:rsid w:val="00446488"/>
    <w:rsid w:val="00446DA1"/>
    <w:rsid w:val="00451F00"/>
    <w:rsid w:val="004545A7"/>
    <w:rsid w:val="00454A36"/>
    <w:rsid w:val="00455836"/>
    <w:rsid w:val="00455976"/>
    <w:rsid w:val="00457250"/>
    <w:rsid w:val="0045755D"/>
    <w:rsid w:val="00457E6A"/>
    <w:rsid w:val="00460215"/>
    <w:rsid w:val="00461008"/>
    <w:rsid w:val="00461873"/>
    <w:rsid w:val="00461F12"/>
    <w:rsid w:val="004635E5"/>
    <w:rsid w:val="0046421D"/>
    <w:rsid w:val="00467D2D"/>
    <w:rsid w:val="00470C2F"/>
    <w:rsid w:val="004717EA"/>
    <w:rsid w:val="00473B39"/>
    <w:rsid w:val="00477660"/>
    <w:rsid w:val="00480978"/>
    <w:rsid w:val="004816DE"/>
    <w:rsid w:val="00482B43"/>
    <w:rsid w:val="004835F4"/>
    <w:rsid w:val="00490B0F"/>
    <w:rsid w:val="00492393"/>
    <w:rsid w:val="00495060"/>
    <w:rsid w:val="004965DB"/>
    <w:rsid w:val="00496CA0"/>
    <w:rsid w:val="004971ED"/>
    <w:rsid w:val="004976F0"/>
    <w:rsid w:val="004A0763"/>
    <w:rsid w:val="004A16B4"/>
    <w:rsid w:val="004A2AED"/>
    <w:rsid w:val="004A41B0"/>
    <w:rsid w:val="004B01A5"/>
    <w:rsid w:val="004B2C2D"/>
    <w:rsid w:val="004B2E8A"/>
    <w:rsid w:val="004B526E"/>
    <w:rsid w:val="004B75B7"/>
    <w:rsid w:val="004C252A"/>
    <w:rsid w:val="004C4350"/>
    <w:rsid w:val="004C5741"/>
    <w:rsid w:val="004D455F"/>
    <w:rsid w:val="004D5164"/>
    <w:rsid w:val="004D6098"/>
    <w:rsid w:val="004D70FE"/>
    <w:rsid w:val="004D7920"/>
    <w:rsid w:val="004E1CA1"/>
    <w:rsid w:val="004E386F"/>
    <w:rsid w:val="004E3C4E"/>
    <w:rsid w:val="004E4136"/>
    <w:rsid w:val="004F1C0D"/>
    <w:rsid w:val="004F2C8C"/>
    <w:rsid w:val="004F40C4"/>
    <w:rsid w:val="004F49AF"/>
    <w:rsid w:val="004F642B"/>
    <w:rsid w:val="004F661B"/>
    <w:rsid w:val="005045C7"/>
    <w:rsid w:val="00504814"/>
    <w:rsid w:val="005105E0"/>
    <w:rsid w:val="00510728"/>
    <w:rsid w:val="005116B8"/>
    <w:rsid w:val="0051196A"/>
    <w:rsid w:val="00511D28"/>
    <w:rsid w:val="00512BFE"/>
    <w:rsid w:val="005135A1"/>
    <w:rsid w:val="0051580D"/>
    <w:rsid w:val="00520626"/>
    <w:rsid w:val="005241D6"/>
    <w:rsid w:val="00526222"/>
    <w:rsid w:val="005279F5"/>
    <w:rsid w:val="00530662"/>
    <w:rsid w:val="00532891"/>
    <w:rsid w:val="005371B5"/>
    <w:rsid w:val="00540FE2"/>
    <w:rsid w:val="00543471"/>
    <w:rsid w:val="00543E96"/>
    <w:rsid w:val="005456AB"/>
    <w:rsid w:val="00547111"/>
    <w:rsid w:val="00550D59"/>
    <w:rsid w:val="00554485"/>
    <w:rsid w:val="005547EE"/>
    <w:rsid w:val="00560FE1"/>
    <w:rsid w:val="00564EDF"/>
    <w:rsid w:val="00565C4C"/>
    <w:rsid w:val="005663EF"/>
    <w:rsid w:val="0056673A"/>
    <w:rsid w:val="00566F6F"/>
    <w:rsid w:val="0056771D"/>
    <w:rsid w:val="00572634"/>
    <w:rsid w:val="00572ADD"/>
    <w:rsid w:val="0058168B"/>
    <w:rsid w:val="0058240F"/>
    <w:rsid w:val="00583778"/>
    <w:rsid w:val="00583784"/>
    <w:rsid w:val="00584721"/>
    <w:rsid w:val="00586B19"/>
    <w:rsid w:val="00587F6A"/>
    <w:rsid w:val="00590390"/>
    <w:rsid w:val="0059175F"/>
    <w:rsid w:val="00592D74"/>
    <w:rsid w:val="00593473"/>
    <w:rsid w:val="00593939"/>
    <w:rsid w:val="00593FA1"/>
    <w:rsid w:val="00595DAF"/>
    <w:rsid w:val="00596753"/>
    <w:rsid w:val="005A14C6"/>
    <w:rsid w:val="005A1E87"/>
    <w:rsid w:val="005A2FDD"/>
    <w:rsid w:val="005A3293"/>
    <w:rsid w:val="005A57AA"/>
    <w:rsid w:val="005A7C8E"/>
    <w:rsid w:val="005A7F60"/>
    <w:rsid w:val="005B0DFD"/>
    <w:rsid w:val="005B1474"/>
    <w:rsid w:val="005B379D"/>
    <w:rsid w:val="005B4127"/>
    <w:rsid w:val="005B6CB9"/>
    <w:rsid w:val="005C1313"/>
    <w:rsid w:val="005C2EF8"/>
    <w:rsid w:val="005C3390"/>
    <w:rsid w:val="005C37FF"/>
    <w:rsid w:val="005C3FB5"/>
    <w:rsid w:val="005C7BC0"/>
    <w:rsid w:val="005D27CA"/>
    <w:rsid w:val="005D4F18"/>
    <w:rsid w:val="005D4FB3"/>
    <w:rsid w:val="005D6F1F"/>
    <w:rsid w:val="005E0C96"/>
    <w:rsid w:val="005E18C6"/>
    <w:rsid w:val="005E2B15"/>
    <w:rsid w:val="005E2C44"/>
    <w:rsid w:val="005E41B5"/>
    <w:rsid w:val="005E42FB"/>
    <w:rsid w:val="005E4350"/>
    <w:rsid w:val="005E76DE"/>
    <w:rsid w:val="005F08D8"/>
    <w:rsid w:val="005F12D6"/>
    <w:rsid w:val="005F20CC"/>
    <w:rsid w:val="005F2430"/>
    <w:rsid w:val="005F391D"/>
    <w:rsid w:val="005F740E"/>
    <w:rsid w:val="006006C1"/>
    <w:rsid w:val="00601CCE"/>
    <w:rsid w:val="00602F42"/>
    <w:rsid w:val="006060A9"/>
    <w:rsid w:val="00610C5B"/>
    <w:rsid w:val="00610F12"/>
    <w:rsid w:val="00610F63"/>
    <w:rsid w:val="00611D08"/>
    <w:rsid w:val="006125D9"/>
    <w:rsid w:val="00613D6B"/>
    <w:rsid w:val="00614602"/>
    <w:rsid w:val="006147AF"/>
    <w:rsid w:val="006154AD"/>
    <w:rsid w:val="00616590"/>
    <w:rsid w:val="00617D68"/>
    <w:rsid w:val="00620F69"/>
    <w:rsid w:val="00621188"/>
    <w:rsid w:val="006211C6"/>
    <w:rsid w:val="00621631"/>
    <w:rsid w:val="006257ED"/>
    <w:rsid w:val="00625935"/>
    <w:rsid w:val="00627420"/>
    <w:rsid w:val="006316B2"/>
    <w:rsid w:val="006325AB"/>
    <w:rsid w:val="006359F0"/>
    <w:rsid w:val="00636DEB"/>
    <w:rsid w:val="00636E88"/>
    <w:rsid w:val="00637420"/>
    <w:rsid w:val="0063779D"/>
    <w:rsid w:val="00641CE1"/>
    <w:rsid w:val="00642CCB"/>
    <w:rsid w:val="00642D47"/>
    <w:rsid w:val="00642FDE"/>
    <w:rsid w:val="00643997"/>
    <w:rsid w:val="00644586"/>
    <w:rsid w:val="00645AE9"/>
    <w:rsid w:val="00646547"/>
    <w:rsid w:val="006473AA"/>
    <w:rsid w:val="00647A8E"/>
    <w:rsid w:val="006508B1"/>
    <w:rsid w:val="00650DF2"/>
    <w:rsid w:val="00652A36"/>
    <w:rsid w:val="0065364E"/>
    <w:rsid w:val="006537B5"/>
    <w:rsid w:val="00655EA7"/>
    <w:rsid w:val="0065613F"/>
    <w:rsid w:val="006564C5"/>
    <w:rsid w:val="00661516"/>
    <w:rsid w:val="00661E2C"/>
    <w:rsid w:val="00662F93"/>
    <w:rsid w:val="00664E37"/>
    <w:rsid w:val="00665282"/>
    <w:rsid w:val="006656C2"/>
    <w:rsid w:val="00666EE9"/>
    <w:rsid w:val="00667016"/>
    <w:rsid w:val="006723CA"/>
    <w:rsid w:val="00673919"/>
    <w:rsid w:val="00676CD1"/>
    <w:rsid w:val="0068444E"/>
    <w:rsid w:val="0068451E"/>
    <w:rsid w:val="006855E1"/>
    <w:rsid w:val="00686F06"/>
    <w:rsid w:val="00690904"/>
    <w:rsid w:val="006914E5"/>
    <w:rsid w:val="00691A64"/>
    <w:rsid w:val="00693944"/>
    <w:rsid w:val="00695808"/>
    <w:rsid w:val="00696273"/>
    <w:rsid w:val="00696786"/>
    <w:rsid w:val="006A5853"/>
    <w:rsid w:val="006A587F"/>
    <w:rsid w:val="006A6982"/>
    <w:rsid w:val="006A737E"/>
    <w:rsid w:val="006A78FF"/>
    <w:rsid w:val="006B1B69"/>
    <w:rsid w:val="006B46FB"/>
    <w:rsid w:val="006B4E17"/>
    <w:rsid w:val="006B560C"/>
    <w:rsid w:val="006B589F"/>
    <w:rsid w:val="006B5CB0"/>
    <w:rsid w:val="006B6719"/>
    <w:rsid w:val="006B7B2F"/>
    <w:rsid w:val="006C1422"/>
    <w:rsid w:val="006C3211"/>
    <w:rsid w:val="006D0189"/>
    <w:rsid w:val="006D0191"/>
    <w:rsid w:val="006D0565"/>
    <w:rsid w:val="006D32FD"/>
    <w:rsid w:val="006D3C1D"/>
    <w:rsid w:val="006E21FB"/>
    <w:rsid w:val="006E2E3E"/>
    <w:rsid w:val="006E2EFE"/>
    <w:rsid w:val="006E4465"/>
    <w:rsid w:val="006E5627"/>
    <w:rsid w:val="006E623A"/>
    <w:rsid w:val="006E7773"/>
    <w:rsid w:val="006F0958"/>
    <w:rsid w:val="006F0E88"/>
    <w:rsid w:val="006F2BEF"/>
    <w:rsid w:val="006F39D5"/>
    <w:rsid w:val="006F4083"/>
    <w:rsid w:val="006F415E"/>
    <w:rsid w:val="006F5411"/>
    <w:rsid w:val="006F6681"/>
    <w:rsid w:val="006F6B99"/>
    <w:rsid w:val="006F7B09"/>
    <w:rsid w:val="0070056D"/>
    <w:rsid w:val="00700A59"/>
    <w:rsid w:val="00704829"/>
    <w:rsid w:val="00705A74"/>
    <w:rsid w:val="00706224"/>
    <w:rsid w:val="00707080"/>
    <w:rsid w:val="007101FB"/>
    <w:rsid w:val="0071028F"/>
    <w:rsid w:val="0071110E"/>
    <w:rsid w:val="0072421A"/>
    <w:rsid w:val="0072522A"/>
    <w:rsid w:val="00726FD2"/>
    <w:rsid w:val="0073208D"/>
    <w:rsid w:val="007324C2"/>
    <w:rsid w:val="00733998"/>
    <w:rsid w:val="0073742E"/>
    <w:rsid w:val="0073773F"/>
    <w:rsid w:val="00741438"/>
    <w:rsid w:val="00741652"/>
    <w:rsid w:val="00744ABB"/>
    <w:rsid w:val="00745DD2"/>
    <w:rsid w:val="0074630F"/>
    <w:rsid w:val="00751FE3"/>
    <w:rsid w:val="007525B5"/>
    <w:rsid w:val="00755C92"/>
    <w:rsid w:val="00756496"/>
    <w:rsid w:val="00756A33"/>
    <w:rsid w:val="00756FE6"/>
    <w:rsid w:val="007573F3"/>
    <w:rsid w:val="00762213"/>
    <w:rsid w:val="00763BA2"/>
    <w:rsid w:val="007656FE"/>
    <w:rsid w:val="007658A5"/>
    <w:rsid w:val="00766700"/>
    <w:rsid w:val="007728D7"/>
    <w:rsid w:val="00772A07"/>
    <w:rsid w:val="00773E5C"/>
    <w:rsid w:val="00775551"/>
    <w:rsid w:val="00782E25"/>
    <w:rsid w:val="00783617"/>
    <w:rsid w:val="00784FE8"/>
    <w:rsid w:val="00786803"/>
    <w:rsid w:val="00787A0B"/>
    <w:rsid w:val="00792342"/>
    <w:rsid w:val="00792398"/>
    <w:rsid w:val="00793772"/>
    <w:rsid w:val="00793F14"/>
    <w:rsid w:val="00796773"/>
    <w:rsid w:val="00796F31"/>
    <w:rsid w:val="007977A8"/>
    <w:rsid w:val="007A680E"/>
    <w:rsid w:val="007A73E5"/>
    <w:rsid w:val="007B2399"/>
    <w:rsid w:val="007B512A"/>
    <w:rsid w:val="007B5EB5"/>
    <w:rsid w:val="007C13F4"/>
    <w:rsid w:val="007C2097"/>
    <w:rsid w:val="007C28A7"/>
    <w:rsid w:val="007C570B"/>
    <w:rsid w:val="007D0BDD"/>
    <w:rsid w:val="007D0E22"/>
    <w:rsid w:val="007D1672"/>
    <w:rsid w:val="007D16FD"/>
    <w:rsid w:val="007D2850"/>
    <w:rsid w:val="007D2CC9"/>
    <w:rsid w:val="007D3D91"/>
    <w:rsid w:val="007D46E1"/>
    <w:rsid w:val="007D4F07"/>
    <w:rsid w:val="007D6333"/>
    <w:rsid w:val="007D6A07"/>
    <w:rsid w:val="007D6ACA"/>
    <w:rsid w:val="007D6DB1"/>
    <w:rsid w:val="007D7566"/>
    <w:rsid w:val="007D7F98"/>
    <w:rsid w:val="007E07BA"/>
    <w:rsid w:val="007E3B01"/>
    <w:rsid w:val="007E47A0"/>
    <w:rsid w:val="007E64BC"/>
    <w:rsid w:val="007F0389"/>
    <w:rsid w:val="007F17A8"/>
    <w:rsid w:val="007F3545"/>
    <w:rsid w:val="007F3701"/>
    <w:rsid w:val="007F6090"/>
    <w:rsid w:val="007F7259"/>
    <w:rsid w:val="00800A71"/>
    <w:rsid w:val="00801700"/>
    <w:rsid w:val="00801BDC"/>
    <w:rsid w:val="00801CF0"/>
    <w:rsid w:val="008028E9"/>
    <w:rsid w:val="00802F7D"/>
    <w:rsid w:val="008040A8"/>
    <w:rsid w:val="00804944"/>
    <w:rsid w:val="008058E1"/>
    <w:rsid w:val="00806041"/>
    <w:rsid w:val="0081160A"/>
    <w:rsid w:val="00824C2C"/>
    <w:rsid w:val="00825391"/>
    <w:rsid w:val="00825C07"/>
    <w:rsid w:val="00826B27"/>
    <w:rsid w:val="008279FA"/>
    <w:rsid w:val="00832F3E"/>
    <w:rsid w:val="008343E6"/>
    <w:rsid w:val="00835A3C"/>
    <w:rsid w:val="0083792A"/>
    <w:rsid w:val="00837970"/>
    <w:rsid w:val="008402BA"/>
    <w:rsid w:val="00842AC6"/>
    <w:rsid w:val="008445AF"/>
    <w:rsid w:val="00845616"/>
    <w:rsid w:val="00846A0E"/>
    <w:rsid w:val="00850679"/>
    <w:rsid w:val="008513D6"/>
    <w:rsid w:val="00852050"/>
    <w:rsid w:val="0085441A"/>
    <w:rsid w:val="008557C6"/>
    <w:rsid w:val="00857495"/>
    <w:rsid w:val="0086027A"/>
    <w:rsid w:val="008626E7"/>
    <w:rsid w:val="00863F53"/>
    <w:rsid w:val="00864146"/>
    <w:rsid w:val="008653B9"/>
    <w:rsid w:val="00870A8F"/>
    <w:rsid w:val="00870EE7"/>
    <w:rsid w:val="00871CA7"/>
    <w:rsid w:val="0087390B"/>
    <w:rsid w:val="0087510D"/>
    <w:rsid w:val="00875564"/>
    <w:rsid w:val="00880F55"/>
    <w:rsid w:val="0088198A"/>
    <w:rsid w:val="008828BC"/>
    <w:rsid w:val="008836BC"/>
    <w:rsid w:val="00883A39"/>
    <w:rsid w:val="00885EF7"/>
    <w:rsid w:val="008863B9"/>
    <w:rsid w:val="008868E4"/>
    <w:rsid w:val="0089088C"/>
    <w:rsid w:val="00890C63"/>
    <w:rsid w:val="008924D2"/>
    <w:rsid w:val="0089338A"/>
    <w:rsid w:val="00895087"/>
    <w:rsid w:val="00897DB4"/>
    <w:rsid w:val="008A12B3"/>
    <w:rsid w:val="008A2B56"/>
    <w:rsid w:val="008A2B66"/>
    <w:rsid w:val="008A3BCA"/>
    <w:rsid w:val="008A4217"/>
    <w:rsid w:val="008A45A6"/>
    <w:rsid w:val="008B2743"/>
    <w:rsid w:val="008B2A57"/>
    <w:rsid w:val="008C275F"/>
    <w:rsid w:val="008C5A6C"/>
    <w:rsid w:val="008C7819"/>
    <w:rsid w:val="008D0876"/>
    <w:rsid w:val="008D4141"/>
    <w:rsid w:val="008D4F0E"/>
    <w:rsid w:val="008D557D"/>
    <w:rsid w:val="008E0EF9"/>
    <w:rsid w:val="008E331B"/>
    <w:rsid w:val="008E3BF7"/>
    <w:rsid w:val="008E6B1F"/>
    <w:rsid w:val="008F686C"/>
    <w:rsid w:val="008F7FFD"/>
    <w:rsid w:val="00900B0A"/>
    <w:rsid w:val="00901400"/>
    <w:rsid w:val="00902B04"/>
    <w:rsid w:val="00904EBA"/>
    <w:rsid w:val="009057DE"/>
    <w:rsid w:val="00907B05"/>
    <w:rsid w:val="0091261A"/>
    <w:rsid w:val="00913E0B"/>
    <w:rsid w:val="009148DE"/>
    <w:rsid w:val="00915298"/>
    <w:rsid w:val="00915FE3"/>
    <w:rsid w:val="00916386"/>
    <w:rsid w:val="009171E5"/>
    <w:rsid w:val="009179C3"/>
    <w:rsid w:val="009234F9"/>
    <w:rsid w:val="009236A5"/>
    <w:rsid w:val="00923820"/>
    <w:rsid w:val="00925017"/>
    <w:rsid w:val="009256C2"/>
    <w:rsid w:val="0092709E"/>
    <w:rsid w:val="00931B94"/>
    <w:rsid w:val="00934F8D"/>
    <w:rsid w:val="00935DEC"/>
    <w:rsid w:val="00936CEF"/>
    <w:rsid w:val="00937F99"/>
    <w:rsid w:val="00937FB8"/>
    <w:rsid w:val="009418D9"/>
    <w:rsid w:val="00941E30"/>
    <w:rsid w:val="00941EB1"/>
    <w:rsid w:val="00943B96"/>
    <w:rsid w:val="00946424"/>
    <w:rsid w:val="00946937"/>
    <w:rsid w:val="009478EE"/>
    <w:rsid w:val="009479AA"/>
    <w:rsid w:val="0095139C"/>
    <w:rsid w:val="00951665"/>
    <w:rsid w:val="00951B05"/>
    <w:rsid w:val="009522E8"/>
    <w:rsid w:val="00952A2E"/>
    <w:rsid w:val="00953446"/>
    <w:rsid w:val="00953663"/>
    <w:rsid w:val="00954DAD"/>
    <w:rsid w:val="00955556"/>
    <w:rsid w:val="00956250"/>
    <w:rsid w:val="00956A50"/>
    <w:rsid w:val="00957B8C"/>
    <w:rsid w:val="009648F1"/>
    <w:rsid w:val="0096587D"/>
    <w:rsid w:val="00965909"/>
    <w:rsid w:val="00965BA5"/>
    <w:rsid w:val="009670E6"/>
    <w:rsid w:val="009678C1"/>
    <w:rsid w:val="00970B42"/>
    <w:rsid w:val="00972DD5"/>
    <w:rsid w:val="00973015"/>
    <w:rsid w:val="0097387E"/>
    <w:rsid w:val="00973D9B"/>
    <w:rsid w:val="00974A00"/>
    <w:rsid w:val="00976C76"/>
    <w:rsid w:val="009770B8"/>
    <w:rsid w:val="009777D9"/>
    <w:rsid w:val="00980D5D"/>
    <w:rsid w:val="00982269"/>
    <w:rsid w:val="00984B89"/>
    <w:rsid w:val="00984FEE"/>
    <w:rsid w:val="00986821"/>
    <w:rsid w:val="00986CC4"/>
    <w:rsid w:val="009872D1"/>
    <w:rsid w:val="00987315"/>
    <w:rsid w:val="009902F5"/>
    <w:rsid w:val="00991363"/>
    <w:rsid w:val="00991B88"/>
    <w:rsid w:val="00996785"/>
    <w:rsid w:val="00997041"/>
    <w:rsid w:val="0099750A"/>
    <w:rsid w:val="009A026A"/>
    <w:rsid w:val="009A07BF"/>
    <w:rsid w:val="009A17DC"/>
    <w:rsid w:val="009A4E0F"/>
    <w:rsid w:val="009A5255"/>
    <w:rsid w:val="009A5753"/>
    <w:rsid w:val="009A579D"/>
    <w:rsid w:val="009A6142"/>
    <w:rsid w:val="009A74DE"/>
    <w:rsid w:val="009A768F"/>
    <w:rsid w:val="009B0B50"/>
    <w:rsid w:val="009B1D39"/>
    <w:rsid w:val="009B43DD"/>
    <w:rsid w:val="009B5164"/>
    <w:rsid w:val="009B60A2"/>
    <w:rsid w:val="009B718C"/>
    <w:rsid w:val="009C0151"/>
    <w:rsid w:val="009C08BC"/>
    <w:rsid w:val="009C0A75"/>
    <w:rsid w:val="009C1018"/>
    <w:rsid w:val="009C22FE"/>
    <w:rsid w:val="009C2B2B"/>
    <w:rsid w:val="009C53C6"/>
    <w:rsid w:val="009D257C"/>
    <w:rsid w:val="009D2590"/>
    <w:rsid w:val="009D32F8"/>
    <w:rsid w:val="009D3B51"/>
    <w:rsid w:val="009D476E"/>
    <w:rsid w:val="009D7147"/>
    <w:rsid w:val="009D7C6A"/>
    <w:rsid w:val="009E0260"/>
    <w:rsid w:val="009E18EA"/>
    <w:rsid w:val="009E22BB"/>
    <w:rsid w:val="009E24DE"/>
    <w:rsid w:val="009E3297"/>
    <w:rsid w:val="009E396F"/>
    <w:rsid w:val="009E779C"/>
    <w:rsid w:val="009E7BC4"/>
    <w:rsid w:val="009F1062"/>
    <w:rsid w:val="009F24F2"/>
    <w:rsid w:val="009F28D2"/>
    <w:rsid w:val="009F2F07"/>
    <w:rsid w:val="009F59CC"/>
    <w:rsid w:val="009F734F"/>
    <w:rsid w:val="009F7D81"/>
    <w:rsid w:val="00A0030B"/>
    <w:rsid w:val="00A00487"/>
    <w:rsid w:val="00A00D47"/>
    <w:rsid w:val="00A01BDD"/>
    <w:rsid w:val="00A0746C"/>
    <w:rsid w:val="00A13FEA"/>
    <w:rsid w:val="00A147BA"/>
    <w:rsid w:val="00A158BB"/>
    <w:rsid w:val="00A16089"/>
    <w:rsid w:val="00A20BD9"/>
    <w:rsid w:val="00A21A05"/>
    <w:rsid w:val="00A230E4"/>
    <w:rsid w:val="00A24263"/>
    <w:rsid w:val="00A246B6"/>
    <w:rsid w:val="00A250C4"/>
    <w:rsid w:val="00A25168"/>
    <w:rsid w:val="00A25A1D"/>
    <w:rsid w:val="00A3630F"/>
    <w:rsid w:val="00A3673C"/>
    <w:rsid w:val="00A40482"/>
    <w:rsid w:val="00A40634"/>
    <w:rsid w:val="00A40C32"/>
    <w:rsid w:val="00A42C49"/>
    <w:rsid w:val="00A43AD6"/>
    <w:rsid w:val="00A43E87"/>
    <w:rsid w:val="00A47E70"/>
    <w:rsid w:val="00A50CF0"/>
    <w:rsid w:val="00A52B35"/>
    <w:rsid w:val="00A52F6F"/>
    <w:rsid w:val="00A52FC7"/>
    <w:rsid w:val="00A52FCD"/>
    <w:rsid w:val="00A53DB3"/>
    <w:rsid w:val="00A564E9"/>
    <w:rsid w:val="00A56E17"/>
    <w:rsid w:val="00A5701D"/>
    <w:rsid w:val="00A57528"/>
    <w:rsid w:val="00A601CD"/>
    <w:rsid w:val="00A61040"/>
    <w:rsid w:val="00A63670"/>
    <w:rsid w:val="00A651F1"/>
    <w:rsid w:val="00A651FB"/>
    <w:rsid w:val="00A66A57"/>
    <w:rsid w:val="00A66C63"/>
    <w:rsid w:val="00A70BC7"/>
    <w:rsid w:val="00A72118"/>
    <w:rsid w:val="00A72665"/>
    <w:rsid w:val="00A72F15"/>
    <w:rsid w:val="00A7410A"/>
    <w:rsid w:val="00A7583C"/>
    <w:rsid w:val="00A7671C"/>
    <w:rsid w:val="00A8049F"/>
    <w:rsid w:val="00A81C0C"/>
    <w:rsid w:val="00A81EA3"/>
    <w:rsid w:val="00A8273A"/>
    <w:rsid w:val="00A84550"/>
    <w:rsid w:val="00A90724"/>
    <w:rsid w:val="00A916D2"/>
    <w:rsid w:val="00A91947"/>
    <w:rsid w:val="00A93ACB"/>
    <w:rsid w:val="00A94827"/>
    <w:rsid w:val="00A95FD0"/>
    <w:rsid w:val="00A96C27"/>
    <w:rsid w:val="00A971DA"/>
    <w:rsid w:val="00AA0376"/>
    <w:rsid w:val="00AA2892"/>
    <w:rsid w:val="00AA2CBC"/>
    <w:rsid w:val="00AA49EB"/>
    <w:rsid w:val="00AB07AE"/>
    <w:rsid w:val="00AB0D3A"/>
    <w:rsid w:val="00AB37CF"/>
    <w:rsid w:val="00AB4631"/>
    <w:rsid w:val="00AB6981"/>
    <w:rsid w:val="00AB6F9A"/>
    <w:rsid w:val="00AC03AB"/>
    <w:rsid w:val="00AC0CD4"/>
    <w:rsid w:val="00AC2101"/>
    <w:rsid w:val="00AC3084"/>
    <w:rsid w:val="00AC3838"/>
    <w:rsid w:val="00AC5820"/>
    <w:rsid w:val="00AC6E9C"/>
    <w:rsid w:val="00AC7330"/>
    <w:rsid w:val="00AD07CF"/>
    <w:rsid w:val="00AD0A4A"/>
    <w:rsid w:val="00AD0B78"/>
    <w:rsid w:val="00AD129C"/>
    <w:rsid w:val="00AD1CD8"/>
    <w:rsid w:val="00AD2AEC"/>
    <w:rsid w:val="00AD64B6"/>
    <w:rsid w:val="00AD7555"/>
    <w:rsid w:val="00AE78D5"/>
    <w:rsid w:val="00AE7B10"/>
    <w:rsid w:val="00AF590B"/>
    <w:rsid w:val="00B00DE7"/>
    <w:rsid w:val="00B010C6"/>
    <w:rsid w:val="00B017A9"/>
    <w:rsid w:val="00B022E3"/>
    <w:rsid w:val="00B04ADC"/>
    <w:rsid w:val="00B04C30"/>
    <w:rsid w:val="00B04DA7"/>
    <w:rsid w:val="00B05D84"/>
    <w:rsid w:val="00B05DEA"/>
    <w:rsid w:val="00B062FA"/>
    <w:rsid w:val="00B10E9C"/>
    <w:rsid w:val="00B11642"/>
    <w:rsid w:val="00B16127"/>
    <w:rsid w:val="00B17628"/>
    <w:rsid w:val="00B17CEE"/>
    <w:rsid w:val="00B17EAF"/>
    <w:rsid w:val="00B17EC1"/>
    <w:rsid w:val="00B20EE7"/>
    <w:rsid w:val="00B24E2B"/>
    <w:rsid w:val="00B2512B"/>
    <w:rsid w:val="00B2531E"/>
    <w:rsid w:val="00B258BB"/>
    <w:rsid w:val="00B26158"/>
    <w:rsid w:val="00B26407"/>
    <w:rsid w:val="00B3074E"/>
    <w:rsid w:val="00B32650"/>
    <w:rsid w:val="00B3329C"/>
    <w:rsid w:val="00B34B09"/>
    <w:rsid w:val="00B363DD"/>
    <w:rsid w:val="00B4095B"/>
    <w:rsid w:val="00B42DAE"/>
    <w:rsid w:val="00B44EDD"/>
    <w:rsid w:val="00B454F7"/>
    <w:rsid w:val="00B46195"/>
    <w:rsid w:val="00B47AD6"/>
    <w:rsid w:val="00B47B26"/>
    <w:rsid w:val="00B51BA6"/>
    <w:rsid w:val="00B52178"/>
    <w:rsid w:val="00B52828"/>
    <w:rsid w:val="00B5314F"/>
    <w:rsid w:val="00B54720"/>
    <w:rsid w:val="00B564D4"/>
    <w:rsid w:val="00B5725C"/>
    <w:rsid w:val="00B60CBD"/>
    <w:rsid w:val="00B61263"/>
    <w:rsid w:val="00B63343"/>
    <w:rsid w:val="00B66D03"/>
    <w:rsid w:val="00B67B97"/>
    <w:rsid w:val="00B67BE6"/>
    <w:rsid w:val="00B7315D"/>
    <w:rsid w:val="00B75894"/>
    <w:rsid w:val="00B75E77"/>
    <w:rsid w:val="00B7624F"/>
    <w:rsid w:val="00B76D2C"/>
    <w:rsid w:val="00B76E16"/>
    <w:rsid w:val="00B76EA2"/>
    <w:rsid w:val="00B778A7"/>
    <w:rsid w:val="00B77D08"/>
    <w:rsid w:val="00B80FC7"/>
    <w:rsid w:val="00B81430"/>
    <w:rsid w:val="00B81922"/>
    <w:rsid w:val="00B824D3"/>
    <w:rsid w:val="00B84F41"/>
    <w:rsid w:val="00B905E4"/>
    <w:rsid w:val="00B918AC"/>
    <w:rsid w:val="00B91C30"/>
    <w:rsid w:val="00B932AB"/>
    <w:rsid w:val="00B9335B"/>
    <w:rsid w:val="00B93A96"/>
    <w:rsid w:val="00B94018"/>
    <w:rsid w:val="00B95921"/>
    <w:rsid w:val="00B968C8"/>
    <w:rsid w:val="00BA048E"/>
    <w:rsid w:val="00BA293D"/>
    <w:rsid w:val="00BA2CD7"/>
    <w:rsid w:val="00BA3702"/>
    <w:rsid w:val="00BA3EC5"/>
    <w:rsid w:val="00BA4412"/>
    <w:rsid w:val="00BA51D9"/>
    <w:rsid w:val="00BA5CDD"/>
    <w:rsid w:val="00BB0DB1"/>
    <w:rsid w:val="00BB0F39"/>
    <w:rsid w:val="00BB15C3"/>
    <w:rsid w:val="00BB1BF6"/>
    <w:rsid w:val="00BB3910"/>
    <w:rsid w:val="00BB5645"/>
    <w:rsid w:val="00BB5DFC"/>
    <w:rsid w:val="00BC00D3"/>
    <w:rsid w:val="00BC315F"/>
    <w:rsid w:val="00BC40B1"/>
    <w:rsid w:val="00BD106F"/>
    <w:rsid w:val="00BD279D"/>
    <w:rsid w:val="00BD2EB4"/>
    <w:rsid w:val="00BD542D"/>
    <w:rsid w:val="00BD5479"/>
    <w:rsid w:val="00BD6BB8"/>
    <w:rsid w:val="00BD6E89"/>
    <w:rsid w:val="00BE3627"/>
    <w:rsid w:val="00BE47A2"/>
    <w:rsid w:val="00BE4DD2"/>
    <w:rsid w:val="00BE5D04"/>
    <w:rsid w:val="00BE6E40"/>
    <w:rsid w:val="00BF1721"/>
    <w:rsid w:val="00BF50AC"/>
    <w:rsid w:val="00BF53F2"/>
    <w:rsid w:val="00BF5A2A"/>
    <w:rsid w:val="00BF60DF"/>
    <w:rsid w:val="00BF68B3"/>
    <w:rsid w:val="00C0055E"/>
    <w:rsid w:val="00C01A4C"/>
    <w:rsid w:val="00C02FE2"/>
    <w:rsid w:val="00C04BA8"/>
    <w:rsid w:val="00C050C5"/>
    <w:rsid w:val="00C07A7D"/>
    <w:rsid w:val="00C07AA7"/>
    <w:rsid w:val="00C1082F"/>
    <w:rsid w:val="00C10D23"/>
    <w:rsid w:val="00C13D0C"/>
    <w:rsid w:val="00C15AF5"/>
    <w:rsid w:val="00C211A2"/>
    <w:rsid w:val="00C2142E"/>
    <w:rsid w:val="00C220FD"/>
    <w:rsid w:val="00C2269A"/>
    <w:rsid w:val="00C23C46"/>
    <w:rsid w:val="00C259BF"/>
    <w:rsid w:val="00C2674A"/>
    <w:rsid w:val="00C27B36"/>
    <w:rsid w:val="00C30684"/>
    <w:rsid w:val="00C30A15"/>
    <w:rsid w:val="00C34763"/>
    <w:rsid w:val="00C41AB6"/>
    <w:rsid w:val="00C42ADB"/>
    <w:rsid w:val="00C4494A"/>
    <w:rsid w:val="00C466C2"/>
    <w:rsid w:val="00C471F1"/>
    <w:rsid w:val="00C475E4"/>
    <w:rsid w:val="00C47F3E"/>
    <w:rsid w:val="00C5000A"/>
    <w:rsid w:val="00C51E37"/>
    <w:rsid w:val="00C53AC6"/>
    <w:rsid w:val="00C53B23"/>
    <w:rsid w:val="00C5511E"/>
    <w:rsid w:val="00C56A9B"/>
    <w:rsid w:val="00C628B1"/>
    <w:rsid w:val="00C64356"/>
    <w:rsid w:val="00C657A8"/>
    <w:rsid w:val="00C65B03"/>
    <w:rsid w:val="00C66BA2"/>
    <w:rsid w:val="00C671A2"/>
    <w:rsid w:val="00C70082"/>
    <w:rsid w:val="00C7251B"/>
    <w:rsid w:val="00C72C02"/>
    <w:rsid w:val="00C72ED8"/>
    <w:rsid w:val="00C81494"/>
    <w:rsid w:val="00C84D51"/>
    <w:rsid w:val="00C84DEC"/>
    <w:rsid w:val="00C852CF"/>
    <w:rsid w:val="00C856F4"/>
    <w:rsid w:val="00C8622A"/>
    <w:rsid w:val="00C867E2"/>
    <w:rsid w:val="00C87A12"/>
    <w:rsid w:val="00C87F0E"/>
    <w:rsid w:val="00C91D43"/>
    <w:rsid w:val="00C92EA9"/>
    <w:rsid w:val="00C9469F"/>
    <w:rsid w:val="00C949D3"/>
    <w:rsid w:val="00C95985"/>
    <w:rsid w:val="00C9778B"/>
    <w:rsid w:val="00C979AE"/>
    <w:rsid w:val="00CA26A5"/>
    <w:rsid w:val="00CA3559"/>
    <w:rsid w:val="00CA3A83"/>
    <w:rsid w:val="00CA3CC0"/>
    <w:rsid w:val="00CA6482"/>
    <w:rsid w:val="00CA6D34"/>
    <w:rsid w:val="00CB12BC"/>
    <w:rsid w:val="00CB3B8B"/>
    <w:rsid w:val="00CC151A"/>
    <w:rsid w:val="00CC1C39"/>
    <w:rsid w:val="00CC39F9"/>
    <w:rsid w:val="00CC408F"/>
    <w:rsid w:val="00CC44D3"/>
    <w:rsid w:val="00CC4988"/>
    <w:rsid w:val="00CC4E28"/>
    <w:rsid w:val="00CC5026"/>
    <w:rsid w:val="00CC63D6"/>
    <w:rsid w:val="00CC68D0"/>
    <w:rsid w:val="00CD057D"/>
    <w:rsid w:val="00CD10FF"/>
    <w:rsid w:val="00CD1362"/>
    <w:rsid w:val="00CD2451"/>
    <w:rsid w:val="00CD3B47"/>
    <w:rsid w:val="00CE0184"/>
    <w:rsid w:val="00CE0B19"/>
    <w:rsid w:val="00CE0BFA"/>
    <w:rsid w:val="00CE10A0"/>
    <w:rsid w:val="00CE23DB"/>
    <w:rsid w:val="00CE3B53"/>
    <w:rsid w:val="00CE54D1"/>
    <w:rsid w:val="00CE5930"/>
    <w:rsid w:val="00CE5DDF"/>
    <w:rsid w:val="00CE7AF9"/>
    <w:rsid w:val="00CF1024"/>
    <w:rsid w:val="00CF2063"/>
    <w:rsid w:val="00CF32E8"/>
    <w:rsid w:val="00CF39F2"/>
    <w:rsid w:val="00CF3AF4"/>
    <w:rsid w:val="00CF3DE6"/>
    <w:rsid w:val="00CF4FC5"/>
    <w:rsid w:val="00CF5B0A"/>
    <w:rsid w:val="00CF68CF"/>
    <w:rsid w:val="00D00537"/>
    <w:rsid w:val="00D03582"/>
    <w:rsid w:val="00D03F9A"/>
    <w:rsid w:val="00D04019"/>
    <w:rsid w:val="00D04104"/>
    <w:rsid w:val="00D04A2E"/>
    <w:rsid w:val="00D05437"/>
    <w:rsid w:val="00D06BBD"/>
    <w:rsid w:val="00D06D51"/>
    <w:rsid w:val="00D10759"/>
    <w:rsid w:val="00D10CAD"/>
    <w:rsid w:val="00D11CDB"/>
    <w:rsid w:val="00D124F0"/>
    <w:rsid w:val="00D15B17"/>
    <w:rsid w:val="00D17487"/>
    <w:rsid w:val="00D235D8"/>
    <w:rsid w:val="00D23AA9"/>
    <w:rsid w:val="00D24991"/>
    <w:rsid w:val="00D25A5F"/>
    <w:rsid w:val="00D27829"/>
    <w:rsid w:val="00D308C2"/>
    <w:rsid w:val="00D30F61"/>
    <w:rsid w:val="00D32B66"/>
    <w:rsid w:val="00D347BD"/>
    <w:rsid w:val="00D34E67"/>
    <w:rsid w:val="00D3636F"/>
    <w:rsid w:val="00D407E7"/>
    <w:rsid w:val="00D408C8"/>
    <w:rsid w:val="00D410EC"/>
    <w:rsid w:val="00D420CE"/>
    <w:rsid w:val="00D44E99"/>
    <w:rsid w:val="00D45B46"/>
    <w:rsid w:val="00D460A6"/>
    <w:rsid w:val="00D50255"/>
    <w:rsid w:val="00D513C0"/>
    <w:rsid w:val="00D51C6A"/>
    <w:rsid w:val="00D52BD7"/>
    <w:rsid w:val="00D604A6"/>
    <w:rsid w:val="00D61539"/>
    <w:rsid w:val="00D62E17"/>
    <w:rsid w:val="00D63444"/>
    <w:rsid w:val="00D64FB8"/>
    <w:rsid w:val="00D66520"/>
    <w:rsid w:val="00D66757"/>
    <w:rsid w:val="00D66BA7"/>
    <w:rsid w:val="00D6759F"/>
    <w:rsid w:val="00D720E3"/>
    <w:rsid w:val="00D7237E"/>
    <w:rsid w:val="00D7387B"/>
    <w:rsid w:val="00D74EC3"/>
    <w:rsid w:val="00D827E1"/>
    <w:rsid w:val="00D82A2E"/>
    <w:rsid w:val="00D86DC8"/>
    <w:rsid w:val="00D90CD0"/>
    <w:rsid w:val="00D91DF5"/>
    <w:rsid w:val="00D9233A"/>
    <w:rsid w:val="00D94DF1"/>
    <w:rsid w:val="00DA0394"/>
    <w:rsid w:val="00DA356D"/>
    <w:rsid w:val="00DA6D6F"/>
    <w:rsid w:val="00DA6F00"/>
    <w:rsid w:val="00DB124A"/>
    <w:rsid w:val="00DB25C5"/>
    <w:rsid w:val="00DB3570"/>
    <w:rsid w:val="00DB3586"/>
    <w:rsid w:val="00DB440E"/>
    <w:rsid w:val="00DC021E"/>
    <w:rsid w:val="00DC07AF"/>
    <w:rsid w:val="00DC0D26"/>
    <w:rsid w:val="00DC3B85"/>
    <w:rsid w:val="00DD0284"/>
    <w:rsid w:val="00DD06F0"/>
    <w:rsid w:val="00DD0F43"/>
    <w:rsid w:val="00DD11FD"/>
    <w:rsid w:val="00DD4705"/>
    <w:rsid w:val="00DD4F5F"/>
    <w:rsid w:val="00DD53E1"/>
    <w:rsid w:val="00DD664F"/>
    <w:rsid w:val="00DD6978"/>
    <w:rsid w:val="00DD7F13"/>
    <w:rsid w:val="00DE237C"/>
    <w:rsid w:val="00DE34CF"/>
    <w:rsid w:val="00DE477E"/>
    <w:rsid w:val="00DE67FB"/>
    <w:rsid w:val="00DF0AFD"/>
    <w:rsid w:val="00DF0FB2"/>
    <w:rsid w:val="00DF343E"/>
    <w:rsid w:val="00DF590E"/>
    <w:rsid w:val="00DF6431"/>
    <w:rsid w:val="00DF69F6"/>
    <w:rsid w:val="00DF6E9B"/>
    <w:rsid w:val="00DF76E3"/>
    <w:rsid w:val="00DF77D8"/>
    <w:rsid w:val="00DF78DD"/>
    <w:rsid w:val="00E00079"/>
    <w:rsid w:val="00E02F4D"/>
    <w:rsid w:val="00E03645"/>
    <w:rsid w:val="00E07798"/>
    <w:rsid w:val="00E13534"/>
    <w:rsid w:val="00E136D6"/>
    <w:rsid w:val="00E13ED4"/>
    <w:rsid w:val="00E13F3D"/>
    <w:rsid w:val="00E148F1"/>
    <w:rsid w:val="00E14D7D"/>
    <w:rsid w:val="00E1748E"/>
    <w:rsid w:val="00E20322"/>
    <w:rsid w:val="00E2067E"/>
    <w:rsid w:val="00E20A73"/>
    <w:rsid w:val="00E21614"/>
    <w:rsid w:val="00E26A80"/>
    <w:rsid w:val="00E27255"/>
    <w:rsid w:val="00E30CDB"/>
    <w:rsid w:val="00E31E12"/>
    <w:rsid w:val="00E31F27"/>
    <w:rsid w:val="00E32E48"/>
    <w:rsid w:val="00E343EE"/>
    <w:rsid w:val="00E34898"/>
    <w:rsid w:val="00E34E4D"/>
    <w:rsid w:val="00E35012"/>
    <w:rsid w:val="00E352E5"/>
    <w:rsid w:val="00E35995"/>
    <w:rsid w:val="00E37029"/>
    <w:rsid w:val="00E37D16"/>
    <w:rsid w:val="00E37FB0"/>
    <w:rsid w:val="00E40A7D"/>
    <w:rsid w:val="00E41660"/>
    <w:rsid w:val="00E41E9E"/>
    <w:rsid w:val="00E42275"/>
    <w:rsid w:val="00E42746"/>
    <w:rsid w:val="00E42D3A"/>
    <w:rsid w:val="00E46CB5"/>
    <w:rsid w:val="00E51684"/>
    <w:rsid w:val="00E517D6"/>
    <w:rsid w:val="00E531DF"/>
    <w:rsid w:val="00E538AA"/>
    <w:rsid w:val="00E541FB"/>
    <w:rsid w:val="00E5624B"/>
    <w:rsid w:val="00E564CF"/>
    <w:rsid w:val="00E57B51"/>
    <w:rsid w:val="00E61068"/>
    <w:rsid w:val="00E61DC5"/>
    <w:rsid w:val="00E636FD"/>
    <w:rsid w:val="00E63FDE"/>
    <w:rsid w:val="00E64994"/>
    <w:rsid w:val="00E65DC4"/>
    <w:rsid w:val="00E66504"/>
    <w:rsid w:val="00E66EF9"/>
    <w:rsid w:val="00E716C1"/>
    <w:rsid w:val="00E717C5"/>
    <w:rsid w:val="00E769F3"/>
    <w:rsid w:val="00E777D7"/>
    <w:rsid w:val="00E77B87"/>
    <w:rsid w:val="00E80229"/>
    <w:rsid w:val="00E80F33"/>
    <w:rsid w:val="00E81386"/>
    <w:rsid w:val="00E814FE"/>
    <w:rsid w:val="00E83DFE"/>
    <w:rsid w:val="00E84885"/>
    <w:rsid w:val="00E851CB"/>
    <w:rsid w:val="00E852E7"/>
    <w:rsid w:val="00E859E8"/>
    <w:rsid w:val="00E86031"/>
    <w:rsid w:val="00E8742B"/>
    <w:rsid w:val="00E909C3"/>
    <w:rsid w:val="00E9230B"/>
    <w:rsid w:val="00E9504A"/>
    <w:rsid w:val="00EA0458"/>
    <w:rsid w:val="00EA04CD"/>
    <w:rsid w:val="00EA18C5"/>
    <w:rsid w:val="00EA2913"/>
    <w:rsid w:val="00EA32C8"/>
    <w:rsid w:val="00EA6BD9"/>
    <w:rsid w:val="00EA7E97"/>
    <w:rsid w:val="00EB0815"/>
    <w:rsid w:val="00EB0849"/>
    <w:rsid w:val="00EB09B7"/>
    <w:rsid w:val="00EB0DD2"/>
    <w:rsid w:val="00EB40F5"/>
    <w:rsid w:val="00EB71A3"/>
    <w:rsid w:val="00EC01DA"/>
    <w:rsid w:val="00EC050D"/>
    <w:rsid w:val="00EC34D8"/>
    <w:rsid w:val="00EC3F08"/>
    <w:rsid w:val="00EC4D3C"/>
    <w:rsid w:val="00EC51B2"/>
    <w:rsid w:val="00EC54C7"/>
    <w:rsid w:val="00ED071F"/>
    <w:rsid w:val="00ED0F08"/>
    <w:rsid w:val="00ED605E"/>
    <w:rsid w:val="00ED6FE6"/>
    <w:rsid w:val="00EE16C4"/>
    <w:rsid w:val="00EE5562"/>
    <w:rsid w:val="00EE598E"/>
    <w:rsid w:val="00EE7D7C"/>
    <w:rsid w:val="00EF0C76"/>
    <w:rsid w:val="00EF2028"/>
    <w:rsid w:val="00EF520B"/>
    <w:rsid w:val="00F0098D"/>
    <w:rsid w:val="00F02357"/>
    <w:rsid w:val="00F02C4E"/>
    <w:rsid w:val="00F04655"/>
    <w:rsid w:val="00F064D1"/>
    <w:rsid w:val="00F06E2B"/>
    <w:rsid w:val="00F11469"/>
    <w:rsid w:val="00F13385"/>
    <w:rsid w:val="00F13F52"/>
    <w:rsid w:val="00F1414B"/>
    <w:rsid w:val="00F173A4"/>
    <w:rsid w:val="00F2154E"/>
    <w:rsid w:val="00F22A34"/>
    <w:rsid w:val="00F22BA9"/>
    <w:rsid w:val="00F24BD8"/>
    <w:rsid w:val="00F24EE9"/>
    <w:rsid w:val="00F25D98"/>
    <w:rsid w:val="00F300FB"/>
    <w:rsid w:val="00F3131B"/>
    <w:rsid w:val="00F33600"/>
    <w:rsid w:val="00F34147"/>
    <w:rsid w:val="00F34435"/>
    <w:rsid w:val="00F3474E"/>
    <w:rsid w:val="00F37D21"/>
    <w:rsid w:val="00F42F0F"/>
    <w:rsid w:val="00F440D9"/>
    <w:rsid w:val="00F45D31"/>
    <w:rsid w:val="00F46791"/>
    <w:rsid w:val="00F5010A"/>
    <w:rsid w:val="00F504F5"/>
    <w:rsid w:val="00F50564"/>
    <w:rsid w:val="00F510C9"/>
    <w:rsid w:val="00F51131"/>
    <w:rsid w:val="00F5365A"/>
    <w:rsid w:val="00F53BD7"/>
    <w:rsid w:val="00F5509A"/>
    <w:rsid w:val="00F55974"/>
    <w:rsid w:val="00F55CAA"/>
    <w:rsid w:val="00F578DA"/>
    <w:rsid w:val="00F60C88"/>
    <w:rsid w:val="00F60DF0"/>
    <w:rsid w:val="00F62663"/>
    <w:rsid w:val="00F637A3"/>
    <w:rsid w:val="00F65966"/>
    <w:rsid w:val="00F65E51"/>
    <w:rsid w:val="00F66A8E"/>
    <w:rsid w:val="00F73479"/>
    <w:rsid w:val="00F73D01"/>
    <w:rsid w:val="00F741A0"/>
    <w:rsid w:val="00F744FF"/>
    <w:rsid w:val="00F7539B"/>
    <w:rsid w:val="00F75DFD"/>
    <w:rsid w:val="00F76F15"/>
    <w:rsid w:val="00F770AB"/>
    <w:rsid w:val="00F8051F"/>
    <w:rsid w:val="00F81E10"/>
    <w:rsid w:val="00F83E9A"/>
    <w:rsid w:val="00F90D44"/>
    <w:rsid w:val="00F90DD9"/>
    <w:rsid w:val="00F9565F"/>
    <w:rsid w:val="00F95D69"/>
    <w:rsid w:val="00F95DCB"/>
    <w:rsid w:val="00F97C94"/>
    <w:rsid w:val="00F97E68"/>
    <w:rsid w:val="00FA1F4E"/>
    <w:rsid w:val="00FA2C28"/>
    <w:rsid w:val="00FA2C35"/>
    <w:rsid w:val="00FA3BB9"/>
    <w:rsid w:val="00FA4588"/>
    <w:rsid w:val="00FA485A"/>
    <w:rsid w:val="00FA4AED"/>
    <w:rsid w:val="00FA7559"/>
    <w:rsid w:val="00FA7F5B"/>
    <w:rsid w:val="00FB3DCE"/>
    <w:rsid w:val="00FB4454"/>
    <w:rsid w:val="00FB4F2E"/>
    <w:rsid w:val="00FB598F"/>
    <w:rsid w:val="00FB5C26"/>
    <w:rsid w:val="00FB611D"/>
    <w:rsid w:val="00FB6386"/>
    <w:rsid w:val="00FB79F3"/>
    <w:rsid w:val="00FC3DB3"/>
    <w:rsid w:val="00FC3E53"/>
    <w:rsid w:val="00FC4D54"/>
    <w:rsid w:val="00FC75B0"/>
    <w:rsid w:val="00FD1C78"/>
    <w:rsid w:val="00FD22E5"/>
    <w:rsid w:val="00FD29ED"/>
    <w:rsid w:val="00FD44EF"/>
    <w:rsid w:val="00FD7BE3"/>
    <w:rsid w:val="00FD7CB8"/>
    <w:rsid w:val="00FD7FF3"/>
    <w:rsid w:val="00FE05DB"/>
    <w:rsid w:val="00FE12BC"/>
    <w:rsid w:val="00FE3228"/>
    <w:rsid w:val="00FE4879"/>
    <w:rsid w:val="00FE668F"/>
    <w:rsid w:val="00FF0319"/>
    <w:rsid w:val="00FF3DB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9397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164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1C2D2-8549-4712-9F41-EC1FB651B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3458</Words>
  <Characters>19713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2022-08-26T10:21:00Z</dcterms:created>
  <dcterms:modified xsi:type="dcterms:W3CDTF">2022-08-26T10:21:00Z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2022-08-26T10:19:42Z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39c577bc-964e-4095-86a3-7519b7ccd129</vt:lpwstr>
  </property>
  <property fmtid="{D5CDD505-2E9C-101B-9397-08002B2CF9AE}" pid="27" name="MSIP_Label_9764cdcd-3664-4d05-9615-7cbf65a4f0a8_ContentBits">
    <vt:lpwstr>0</vt:lpwstr>
  </property>
</Properties>
</file>