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7267">
        <w:fldChar w:fldCharType="begin"/>
      </w:r>
      <w:r w:rsidR="00BD7267">
        <w:instrText xml:space="preserve"> DOCPROPERTY  TSG/WGRef  \* MERGEFORMAT </w:instrText>
      </w:r>
      <w:r w:rsidR="00BD7267">
        <w:fldChar w:fldCharType="separate"/>
      </w:r>
      <w:r w:rsidR="003609EF">
        <w:rPr>
          <w:b/>
          <w:noProof/>
          <w:sz w:val="24"/>
        </w:rPr>
        <w:t>RAN5</w:t>
      </w:r>
      <w:r w:rsidR="00BD726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7267">
        <w:fldChar w:fldCharType="begin"/>
      </w:r>
      <w:r w:rsidR="00BD7267">
        <w:instrText xml:space="preserve"> DOCPROPERTY  MtgSeq  \* MERGEFORMAT </w:instrText>
      </w:r>
      <w:r w:rsidR="00BD7267">
        <w:fldChar w:fldCharType="separate"/>
      </w:r>
      <w:r w:rsidR="00EB09B7" w:rsidRPr="00EB09B7">
        <w:rPr>
          <w:b/>
          <w:noProof/>
          <w:sz w:val="24"/>
        </w:rPr>
        <w:t>2022</w:t>
      </w:r>
      <w:r w:rsidR="00BD7267">
        <w:rPr>
          <w:b/>
          <w:noProof/>
          <w:sz w:val="24"/>
        </w:rPr>
        <w:fldChar w:fldCharType="end"/>
      </w:r>
      <w:r w:rsidR="00BD7267">
        <w:fldChar w:fldCharType="begin"/>
      </w:r>
      <w:r w:rsidR="00BD7267">
        <w:instrText xml:space="preserve"> DOCPROPERTY  MtgTitle  \* MERGEFORMAT </w:instrText>
      </w:r>
      <w:r w:rsidR="00BD7267">
        <w:fldChar w:fldCharType="separate"/>
      </w:r>
      <w:r w:rsidR="00EB09B7">
        <w:rPr>
          <w:b/>
          <w:noProof/>
          <w:sz w:val="24"/>
        </w:rPr>
        <w:t>-TTCN email</w:t>
      </w:r>
      <w:r w:rsidR="00BD726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D7267">
        <w:fldChar w:fldCharType="begin"/>
      </w:r>
      <w:r w:rsidR="00BD7267">
        <w:instrText xml:space="preserve"> DOCPROPERTY  Tdoc#  \* MERGEFORMAT </w:instrText>
      </w:r>
      <w:r w:rsidR="00BD7267">
        <w:fldChar w:fldCharType="separate"/>
      </w:r>
      <w:r w:rsidR="00E13F3D" w:rsidRPr="00E13F3D">
        <w:rPr>
          <w:b/>
          <w:i/>
          <w:noProof/>
          <w:sz w:val="28"/>
        </w:rPr>
        <w:t>R5s221008</w:t>
      </w:r>
      <w:r w:rsidR="00BD7267">
        <w:rPr>
          <w:b/>
          <w:i/>
          <w:noProof/>
          <w:sz w:val="28"/>
        </w:rPr>
        <w:fldChar w:fldCharType="end"/>
      </w:r>
    </w:p>
    <w:p w14:paraId="7CB45193" w14:textId="77777777" w:rsidR="001E41F3" w:rsidRDefault="00BD726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D72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D726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D72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D72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D72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MCData test case 6.1.4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D72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BB6FA" w:rsidR="001E41F3" w:rsidRDefault="00275F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D7267">
              <w:fldChar w:fldCharType="begin"/>
            </w:r>
            <w:r w:rsidR="00BD7267">
              <w:instrText xml:space="preserve"> DOCPROPERTY  SourceIfTsg  \* MERGEFORMAT </w:instrText>
            </w:r>
            <w:r w:rsidR="00BD7267">
              <w:fldChar w:fldCharType="separate"/>
            </w:r>
            <w:r w:rsidR="00BD726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D72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MCImp-UEConTest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D72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D72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D72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F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5FE3" w:rsidRDefault="00275FE3" w:rsidP="00275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4D740C" w:rsidR="00275FE3" w:rsidRDefault="00275FE3" w:rsidP="00275FE3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MCData TC 6.1.4 to the MCX ATS</w:t>
            </w:r>
          </w:p>
        </w:tc>
      </w:tr>
      <w:tr w:rsidR="00275F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5FE3" w:rsidRDefault="00275FE3" w:rsidP="00275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5FE3" w:rsidRDefault="00275FE3" w:rsidP="00275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F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5FE3" w:rsidRDefault="00275FE3" w:rsidP="00275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A669F4" w:rsidR="00275FE3" w:rsidRDefault="00275FE3" w:rsidP="00275FE3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275F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5FE3" w:rsidRDefault="00275FE3" w:rsidP="00275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5FE3" w:rsidRDefault="00275FE3" w:rsidP="00275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F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5FE3" w:rsidRDefault="00275FE3" w:rsidP="00275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46814F" w:rsidR="00275FE3" w:rsidRDefault="00275FE3" w:rsidP="00275FE3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275FE3" w14:paraId="034AF533" w14:textId="77777777" w:rsidTr="00547111">
        <w:tc>
          <w:tcPr>
            <w:tcW w:w="2694" w:type="dxa"/>
            <w:gridSpan w:val="2"/>
          </w:tcPr>
          <w:p w14:paraId="39D9EB5B" w14:textId="77777777" w:rsidR="00275FE3" w:rsidRDefault="00275FE3" w:rsidP="00275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75FE3" w:rsidRDefault="00275FE3" w:rsidP="00275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F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75FE3" w:rsidRDefault="00275FE3" w:rsidP="00275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4B089D" w:rsidR="00275FE3" w:rsidRDefault="00275FE3" w:rsidP="00275FE3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6.1.4.MCData</w:t>
            </w:r>
          </w:p>
        </w:tc>
      </w:tr>
      <w:tr w:rsidR="00275FE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75FE3" w:rsidRDefault="00275FE3" w:rsidP="00275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75FE3" w:rsidRDefault="00275FE3" w:rsidP="00275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FE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75FE3" w:rsidRDefault="00275FE3" w:rsidP="00275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75FE3" w:rsidRDefault="00275FE3" w:rsidP="00275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75FE3" w:rsidRDefault="00275FE3" w:rsidP="00275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75FE3" w:rsidRDefault="00275FE3" w:rsidP="00275F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75FE3" w:rsidRDefault="00275FE3" w:rsidP="00275F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F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75FE3" w:rsidRDefault="00275FE3" w:rsidP="00275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75FE3" w:rsidRDefault="00275FE3" w:rsidP="00275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4E6ABA" w:rsidR="00275FE3" w:rsidRDefault="00D70769" w:rsidP="00275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75FE3" w:rsidRDefault="00275FE3" w:rsidP="00275F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75FE3" w:rsidRDefault="00275FE3" w:rsidP="00275F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F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75FE3" w:rsidRDefault="00275FE3" w:rsidP="00275F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75FE3" w:rsidRDefault="00275FE3" w:rsidP="00275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134F8" w:rsidR="00275FE3" w:rsidRDefault="00D70769" w:rsidP="00275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75FE3" w:rsidRDefault="00275FE3" w:rsidP="00275F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75FE3" w:rsidRDefault="00275FE3" w:rsidP="00275F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F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75FE3" w:rsidRDefault="00275FE3" w:rsidP="00275F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75FE3" w:rsidRDefault="00275FE3" w:rsidP="00275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39C7EF" w:rsidR="00275FE3" w:rsidRDefault="00D70769" w:rsidP="00275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275FE3" w:rsidRDefault="00275FE3" w:rsidP="00275F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75FE3" w:rsidRDefault="00275FE3" w:rsidP="00275F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FE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75FE3" w:rsidRDefault="00275FE3" w:rsidP="00275F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75FE3" w:rsidRDefault="00275FE3" w:rsidP="00275FE3">
            <w:pPr>
              <w:pStyle w:val="CRCoverPage"/>
              <w:spacing w:after="0"/>
              <w:rPr>
                <w:noProof/>
              </w:rPr>
            </w:pPr>
          </w:p>
        </w:tc>
      </w:tr>
      <w:tr w:rsidR="00275F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75FE3" w:rsidRDefault="00275FE3" w:rsidP="00275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E16724" w:rsidR="00275FE3" w:rsidRDefault="00275FE3" w:rsidP="00275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</w:t>
            </w:r>
            <w:r>
              <w:rPr>
                <w:noProof/>
              </w:rPr>
              <w:t>1009</w:t>
            </w:r>
          </w:p>
        </w:tc>
      </w:tr>
      <w:tr w:rsidR="00275FE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75FE3" w:rsidRPr="008863B9" w:rsidRDefault="00275FE3" w:rsidP="00275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75FE3" w:rsidRPr="008863B9" w:rsidRDefault="00275FE3" w:rsidP="00275F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5F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75FE3" w:rsidRDefault="00275FE3" w:rsidP="00275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75FE3" w:rsidRDefault="00275FE3" w:rsidP="00275F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314E9B" w14:textId="77777777" w:rsidR="00275FE3" w:rsidRDefault="00275FE3" w:rsidP="00275FE3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19A167AD" w14:textId="77777777" w:rsidR="00275FE3" w:rsidRDefault="00275FE3" w:rsidP="00275FE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793A5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Overview</w:t>
      </w:r>
      <w:r>
        <w:tab/>
      </w:r>
      <w:r>
        <w:fldChar w:fldCharType="begin"/>
      </w:r>
      <w:r>
        <w:instrText xml:space="preserve"> PAGEREF _Toc110857556 \h </w:instrText>
      </w:r>
      <w:r>
        <w:fldChar w:fldCharType="separate"/>
      </w:r>
      <w:r>
        <w:t>3</w:t>
      </w:r>
      <w:r>
        <w:fldChar w:fldCharType="end"/>
      </w:r>
    </w:p>
    <w:p w14:paraId="601329BE" w14:textId="77777777" w:rsidR="00275FE3" w:rsidRDefault="00275FE3" w:rsidP="00275FE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_Toc110857557 \h </w:instrText>
      </w:r>
      <w:r>
        <w:fldChar w:fldCharType="separate"/>
      </w:r>
      <w:r>
        <w:t>3</w:t>
      </w:r>
      <w:r>
        <w:fldChar w:fldCharType="end"/>
      </w:r>
    </w:p>
    <w:p w14:paraId="5A354C51" w14:textId="77777777" w:rsidR="00275FE3" w:rsidRDefault="00275FE3" w:rsidP="00275FE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_Toc110857558 \h </w:instrText>
      </w:r>
      <w:r>
        <w:fldChar w:fldCharType="separate"/>
      </w:r>
      <w:r>
        <w:t>3</w:t>
      </w:r>
      <w:r>
        <w:fldChar w:fldCharType="end"/>
      </w:r>
    </w:p>
    <w:p w14:paraId="49BDA7A7" w14:textId="77777777" w:rsidR="00275FE3" w:rsidRDefault="00275FE3" w:rsidP="00275FE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_Toc110857559 \h </w:instrText>
      </w:r>
      <w:r>
        <w:fldChar w:fldCharType="separate"/>
      </w:r>
      <w:r>
        <w:t>3</w:t>
      </w:r>
      <w:r>
        <w:fldChar w:fldCharType="end"/>
      </w:r>
    </w:p>
    <w:p w14:paraId="0BD57E8C" w14:textId="77777777" w:rsidR="00275FE3" w:rsidRDefault="00275FE3" w:rsidP="00275FE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_Toc110857560 \h </w:instrText>
      </w:r>
      <w:r>
        <w:fldChar w:fldCharType="separate"/>
      </w:r>
      <w:r>
        <w:t>3</w:t>
      </w:r>
      <w:r>
        <w:fldChar w:fldCharType="end"/>
      </w:r>
    </w:p>
    <w:p w14:paraId="18648246" w14:textId="77777777" w:rsidR="00275FE3" w:rsidRDefault="00275FE3" w:rsidP="00275FE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Nemergent Solutions Client v7.</w:t>
      </w:r>
      <w:r>
        <w:rPr>
          <w:b/>
        </w:rPr>
        <w:t>0</w:t>
      </w:r>
      <w:r>
        <w:tab/>
      </w:r>
      <w:r>
        <w:fldChar w:fldCharType="begin"/>
      </w:r>
      <w:r>
        <w:instrText xml:space="preserve"> PAGEREF _Toc110857561 \h </w:instrText>
      </w:r>
      <w:r>
        <w:fldChar w:fldCharType="separate"/>
      </w:r>
      <w:r>
        <w:t>3</w:t>
      </w:r>
      <w:r>
        <w:fldChar w:fldCharType="end"/>
      </w:r>
    </w:p>
    <w:p w14:paraId="62E680DC" w14:textId="77777777" w:rsidR="00275FE3" w:rsidRDefault="00275FE3" w:rsidP="00275FE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References</w:t>
      </w:r>
      <w:r>
        <w:tab/>
      </w:r>
      <w:r>
        <w:fldChar w:fldCharType="begin"/>
      </w:r>
      <w:r>
        <w:instrText xml:space="preserve"> PAGEREF _Toc110857562 \h </w:instrText>
      </w:r>
      <w:r>
        <w:fldChar w:fldCharType="separate"/>
      </w:r>
      <w:r>
        <w:t>4</w:t>
      </w:r>
      <w:r>
        <w:fldChar w:fldCharType="end"/>
      </w:r>
    </w:p>
    <w:p w14:paraId="3FEA5210" w14:textId="77777777" w:rsidR="00275FE3" w:rsidRDefault="00275FE3" w:rsidP="00275FE3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B5AF6FF" w14:textId="77777777" w:rsidR="00275FE3" w:rsidRDefault="00275FE3" w:rsidP="00275FE3">
      <w:pPr>
        <w:pageBreakBefore/>
        <w:rPr>
          <w:rFonts w:ascii="Calibri" w:hAnsi="Calibri" w:cs="Calibri"/>
          <w:b/>
          <w:lang w:val="pt-BR" w:eastAsia="ja-JP"/>
        </w:rPr>
      </w:pPr>
    </w:p>
    <w:p w14:paraId="0BC25D8C" w14:textId="77777777" w:rsidR="00275FE3" w:rsidRPr="009C2813" w:rsidRDefault="00275FE3" w:rsidP="00275FE3">
      <w:pPr>
        <w:pStyle w:val="Heading1"/>
        <w:numPr>
          <w:ilvl w:val="0"/>
          <w:numId w:val="3"/>
        </w:numPr>
        <w:tabs>
          <w:tab w:val="num" w:pos="360"/>
        </w:tabs>
        <w:autoSpaceDN w:val="0"/>
        <w:ind w:left="1134" w:hanging="1134"/>
        <w:rPr>
          <w:b/>
        </w:rPr>
      </w:pPr>
      <w:bookmarkStart w:id="2" w:name="_Toc122434485"/>
      <w:bookmarkStart w:id="3" w:name="_Toc110857556"/>
      <w:r w:rsidRPr="009C2813">
        <w:rPr>
          <w:b/>
        </w:rPr>
        <w:t>Overview</w:t>
      </w:r>
      <w:bookmarkEnd w:id="2"/>
      <w:bookmarkEnd w:id="3"/>
    </w:p>
    <w:p w14:paraId="3A8B6D38" w14:textId="5A881CCC" w:rsidR="00275FE3" w:rsidRPr="00533D9C" w:rsidRDefault="00275FE3" w:rsidP="00275FE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>
        <w:rPr>
          <w:rFonts w:cs="Arial"/>
          <w:color w:val="000000"/>
          <w:sz w:val="24"/>
          <w:szCs w:val="24"/>
          <w:lang w:eastAsia="ja-JP"/>
        </w:rPr>
        <w:t>6.1.</w:t>
      </w:r>
      <w:r w:rsidR="00883F74">
        <w:rPr>
          <w:rFonts w:cs="Arial"/>
          <w:color w:val="000000"/>
          <w:sz w:val="24"/>
          <w:szCs w:val="24"/>
          <w:lang w:eastAsia="ja-JP"/>
        </w:rPr>
        <w:t>4</w:t>
      </w:r>
      <w:r w:rsidRPr="00022631">
        <w:rPr>
          <w:rFonts w:cs="Arial"/>
          <w:color w:val="000000"/>
          <w:sz w:val="24"/>
          <w:szCs w:val="24"/>
          <w:lang w:eastAsia="ja-JP"/>
        </w:rPr>
        <w:t>.MCData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533D9C">
        <w:rPr>
          <w:rFonts w:cs="Arial"/>
          <w:sz w:val="24"/>
          <w:szCs w:val="24"/>
          <w:lang w:val="en-US"/>
        </w:rPr>
        <w:t xml:space="preserve">which is part of the 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 xml:space="preserve">23 </w:t>
      </w:r>
      <w:r w:rsidRPr="00533D9C">
        <w:rPr>
          <w:rFonts w:cs="Arial"/>
          <w:sz w:val="24"/>
          <w:szCs w:val="24"/>
          <w:lang w:val="en-US"/>
        </w:rPr>
        <w:t xml:space="preserve">test suite. </w:t>
      </w:r>
    </w:p>
    <w:p w14:paraId="11E9E160" w14:textId="77777777" w:rsidR="00275FE3" w:rsidRPr="00533D9C" w:rsidRDefault="00275FE3" w:rsidP="00275FE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5477E628" w14:textId="77777777" w:rsidR="00275FE3" w:rsidRPr="009C2813" w:rsidRDefault="00275FE3" w:rsidP="00275FE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5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16C574E9" w14:textId="77777777" w:rsidR="00275FE3" w:rsidRPr="009C2813" w:rsidRDefault="00275FE3" w:rsidP="00275FE3">
      <w:pPr>
        <w:pStyle w:val="Heading2"/>
        <w:rPr>
          <w:b/>
        </w:rPr>
      </w:pPr>
      <w:bookmarkStart w:id="4" w:name="_Toc110857557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3022C318" w14:textId="65C9E440" w:rsidR="00275FE3" w:rsidRPr="009C2813" w:rsidRDefault="00275FE3" w:rsidP="00275FE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>
        <w:rPr>
          <w:rFonts w:cs="Arial"/>
          <w:color w:val="000000"/>
          <w:sz w:val="24"/>
          <w:szCs w:val="24"/>
          <w:lang w:eastAsia="ja-JP"/>
        </w:rPr>
        <w:t>6.1.</w:t>
      </w:r>
      <w:r w:rsidR="00883F74">
        <w:rPr>
          <w:rFonts w:cs="Arial"/>
          <w:color w:val="000000"/>
          <w:sz w:val="24"/>
          <w:szCs w:val="24"/>
          <w:lang w:eastAsia="ja-JP"/>
        </w:rPr>
        <w:t>4</w:t>
      </w:r>
      <w:r w:rsidRPr="00022631">
        <w:rPr>
          <w:rFonts w:cs="Arial"/>
          <w:color w:val="000000"/>
          <w:sz w:val="24"/>
          <w:szCs w:val="24"/>
          <w:lang w:eastAsia="ja-JP"/>
        </w:rPr>
        <w:t>.MC</w:t>
      </w:r>
      <w:r>
        <w:rPr>
          <w:rFonts w:cs="Arial"/>
          <w:color w:val="000000"/>
          <w:sz w:val="24"/>
          <w:szCs w:val="24"/>
          <w:lang w:eastAsia="ja-JP"/>
        </w:rPr>
        <w:t>Data</w:t>
      </w:r>
    </w:p>
    <w:p w14:paraId="40A34F41" w14:textId="77777777" w:rsidR="00275FE3" w:rsidRPr="009C2813" w:rsidRDefault="00275FE3" w:rsidP="00275FE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>23</w:t>
      </w:r>
    </w:p>
    <w:p w14:paraId="54243ACB" w14:textId="77777777" w:rsidR="00275FE3" w:rsidRPr="009C2813" w:rsidRDefault="00275FE3" w:rsidP="00275FE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0CF050D8" w14:textId="77777777" w:rsidR="00275FE3" w:rsidRPr="009C2813" w:rsidRDefault="00275FE3" w:rsidP="00275FE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7A5A32CD" w14:textId="77777777" w:rsidR="00275FE3" w:rsidRPr="009C2813" w:rsidRDefault="00275FE3" w:rsidP="00275FE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715BD57C" w14:textId="77777777" w:rsidR="00275FE3" w:rsidRPr="00533D9C" w:rsidRDefault="00275FE3" w:rsidP="00275FE3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77086936"/>
      <w:bookmarkStart w:id="9" w:name="_Toc84500499"/>
      <w:bookmarkStart w:id="10" w:name="_Toc93054712"/>
      <w:bookmarkStart w:id="11" w:name="_Toc93301316"/>
      <w:bookmarkStart w:id="12" w:name="_Toc93301737"/>
      <w:bookmarkStart w:id="13" w:name="_Toc93302554"/>
      <w:bookmarkStart w:id="14" w:name="_Toc93302987"/>
      <w:bookmarkStart w:id="15" w:name="_Toc93303015"/>
      <w:bookmarkStart w:id="16" w:name="_Toc110857558"/>
      <w:r w:rsidRPr="00533D9C">
        <w:rPr>
          <w:b/>
        </w:rPr>
        <w:t>Corrections required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B19EF5A" w14:textId="77777777" w:rsidR="00275FE3" w:rsidRDefault="00275FE3" w:rsidP="00275FE3">
      <w:pPr>
        <w:rPr>
          <w:sz w:val="24"/>
          <w:szCs w:val="24"/>
        </w:rPr>
      </w:pPr>
      <w:r>
        <w:rPr>
          <w:sz w:val="24"/>
          <w:szCs w:val="24"/>
        </w:rPr>
        <w:t>None.</w:t>
      </w:r>
    </w:p>
    <w:p w14:paraId="5D0052E5" w14:textId="77777777" w:rsidR="00275FE3" w:rsidRPr="009C2813" w:rsidRDefault="00275FE3" w:rsidP="00275FE3">
      <w:pPr>
        <w:pStyle w:val="Heading1"/>
        <w:rPr>
          <w:b/>
        </w:rPr>
      </w:pPr>
      <w:bookmarkStart w:id="17" w:name="_Toc68002782"/>
      <w:bookmarkStart w:id="18" w:name="_Toc110857559"/>
      <w:r w:rsidRPr="009C2813">
        <w:rPr>
          <w:b/>
        </w:rPr>
        <w:t>Branches executed</w:t>
      </w:r>
      <w:bookmarkEnd w:id="17"/>
      <w:bookmarkEnd w:id="18"/>
      <w:r w:rsidRPr="009C2813">
        <w:rPr>
          <w:b/>
        </w:rPr>
        <w:t xml:space="preserve"> </w:t>
      </w:r>
    </w:p>
    <w:p w14:paraId="7078F720" w14:textId="77777777" w:rsidR="00275FE3" w:rsidRPr="009C2813" w:rsidRDefault="00275FE3" w:rsidP="00275FE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6BAD81F4" w14:textId="77777777" w:rsidR="00275FE3" w:rsidRPr="009C2813" w:rsidRDefault="00275FE3" w:rsidP="00275FE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7A5F6D3E" w14:textId="77777777" w:rsidR="00275FE3" w:rsidRPr="009C2813" w:rsidRDefault="00275FE3" w:rsidP="00275FE3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6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39EECA40" w14:textId="77777777" w:rsidR="00275FE3" w:rsidRPr="009C2813" w:rsidRDefault="00275FE3" w:rsidP="00275FE3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7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18D1D44A" w14:textId="77777777" w:rsidR="00275FE3" w:rsidRPr="009C2813" w:rsidRDefault="00275FE3" w:rsidP="00275FE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44C9E8F5" w14:textId="77777777" w:rsidR="00275FE3" w:rsidRPr="009C2813" w:rsidRDefault="00275FE3" w:rsidP="00275FE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10FAE330" w14:textId="77777777" w:rsidR="00275FE3" w:rsidRPr="009C2813" w:rsidRDefault="00275FE3" w:rsidP="00275FE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03EA564C" w14:textId="77777777" w:rsidR="00275FE3" w:rsidRPr="009C2813" w:rsidRDefault="00275FE3" w:rsidP="00275FE3">
      <w:pPr>
        <w:pStyle w:val="Heading1"/>
        <w:rPr>
          <w:b/>
        </w:rPr>
      </w:pPr>
      <w:bookmarkStart w:id="19" w:name="_Toc68002783"/>
      <w:bookmarkStart w:id="20" w:name="_Toc110857560"/>
      <w:r w:rsidRPr="009C2813">
        <w:rPr>
          <w:b/>
        </w:rPr>
        <w:t>Execution Log Files</w:t>
      </w:r>
      <w:bookmarkEnd w:id="19"/>
      <w:bookmarkEnd w:id="20"/>
      <w:r w:rsidRPr="009C2813">
        <w:rPr>
          <w:b/>
        </w:rPr>
        <w:t xml:space="preserve"> </w:t>
      </w:r>
    </w:p>
    <w:p w14:paraId="4FFD5B61" w14:textId="77777777" w:rsidR="00275FE3" w:rsidRPr="009C2813" w:rsidRDefault="00275FE3" w:rsidP="00275FE3">
      <w:pPr>
        <w:pStyle w:val="Heading2"/>
        <w:rPr>
          <w:b/>
        </w:rPr>
      </w:pPr>
      <w:bookmarkStart w:id="21" w:name="_Toc54888067"/>
      <w:bookmarkStart w:id="22" w:name="_Toc68002784"/>
      <w:bookmarkStart w:id="23" w:name="_Toc110857561"/>
      <w:r w:rsidRPr="009C2813">
        <w:rPr>
          <w:b/>
        </w:rPr>
        <w:t>Nemergent Solutions Client v7.</w:t>
      </w:r>
      <w:bookmarkEnd w:id="21"/>
      <w:bookmarkEnd w:id="22"/>
      <w:bookmarkEnd w:id="23"/>
      <w:r>
        <w:rPr>
          <w:b/>
        </w:rPr>
        <w:t>0</w:t>
      </w:r>
    </w:p>
    <w:p w14:paraId="45A773CD" w14:textId="77777777" w:rsidR="00275FE3" w:rsidRPr="009C2813" w:rsidRDefault="00275FE3" w:rsidP="00275FE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</w:t>
      </w:r>
      <w:r>
        <w:rPr>
          <w:rFonts w:cs="Arial"/>
          <w:sz w:val="24"/>
          <w:szCs w:val="24"/>
        </w:rPr>
        <w:t>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41257F7" w14:textId="77777777" w:rsidR="00275FE3" w:rsidRPr="009C2813" w:rsidRDefault="00275FE3" w:rsidP="00275FE3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0EC56611" w14:textId="60E2DAD4" w:rsidR="00275FE3" w:rsidRPr="009C2813" w:rsidRDefault="00275FE3" w:rsidP="00275FE3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>
        <w:rPr>
          <w:rFonts w:cs="Arial"/>
          <w:color w:val="000000"/>
          <w:sz w:val="24"/>
          <w:szCs w:val="24"/>
          <w:lang w:eastAsia="ja-JP"/>
        </w:rPr>
        <w:t>6.1.</w:t>
      </w:r>
      <w:r w:rsidR="00883F74">
        <w:rPr>
          <w:rFonts w:cs="Arial"/>
          <w:color w:val="000000"/>
          <w:sz w:val="24"/>
          <w:szCs w:val="24"/>
          <w:lang w:eastAsia="ja-JP"/>
        </w:rPr>
        <w:t>4</w:t>
      </w:r>
      <w:r>
        <w:rPr>
          <w:rFonts w:cs="Arial"/>
          <w:sz w:val="24"/>
          <w:szCs w:val="24"/>
        </w:rPr>
        <w:t>.</w:t>
      </w:r>
      <w:r w:rsidRPr="00022631">
        <w:rPr>
          <w:rFonts w:cs="Arial"/>
          <w:color w:val="000000"/>
          <w:sz w:val="24"/>
          <w:szCs w:val="24"/>
          <w:lang w:eastAsia="ja-JP"/>
        </w:rPr>
        <w:t>MC</w:t>
      </w:r>
      <w:r>
        <w:rPr>
          <w:rFonts w:cs="Arial"/>
          <w:color w:val="000000"/>
          <w:sz w:val="24"/>
          <w:szCs w:val="24"/>
          <w:lang w:eastAsia="ja-JP"/>
        </w:rPr>
        <w:t>Data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45E94AA8" w14:textId="77777777" w:rsidR="00275FE3" w:rsidRPr="009C2813" w:rsidRDefault="00275FE3" w:rsidP="00275FE3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1E1D684" w14:textId="77777777" w:rsidR="00275FE3" w:rsidRPr="009C2813" w:rsidRDefault="00275FE3" w:rsidP="00275FE3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6FEF445E" w14:textId="77777777" w:rsidR="00275FE3" w:rsidRPr="009C2813" w:rsidRDefault="00275FE3" w:rsidP="00275FE3">
      <w:pPr>
        <w:suppressAutoHyphens/>
        <w:ind w:left="360"/>
        <w:rPr>
          <w:sz w:val="24"/>
          <w:szCs w:val="24"/>
        </w:rPr>
      </w:pPr>
    </w:p>
    <w:p w14:paraId="491EAFC0" w14:textId="77777777" w:rsidR="00275FE3" w:rsidRPr="009C2813" w:rsidRDefault="00275FE3" w:rsidP="00275FE3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110857562"/>
      <w:bookmarkStart w:id="29" w:name="_Toc68002785"/>
      <w:r w:rsidRPr="009C2813">
        <w:rPr>
          <w:b/>
        </w:rPr>
        <w:lastRenderedPageBreak/>
        <w:t>References</w:t>
      </w:r>
      <w:bookmarkEnd w:id="24"/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275FE3" w14:paraId="3F384760" w14:textId="77777777" w:rsidTr="00C27590">
        <w:tc>
          <w:tcPr>
            <w:tcW w:w="709" w:type="dxa"/>
            <w:shd w:val="clear" w:color="auto" w:fill="auto"/>
          </w:tcPr>
          <w:bookmarkEnd w:id="29"/>
          <w:p w14:paraId="39493E47" w14:textId="77777777" w:rsidR="00275FE3" w:rsidRPr="009C2813" w:rsidRDefault="00275FE3" w:rsidP="00C27590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49E7085A" w14:textId="52902AF0" w:rsidR="00275FE3" w:rsidRPr="009C2813" w:rsidRDefault="00275FE3" w:rsidP="00C27590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</w:t>
            </w:r>
            <w:r>
              <w:rPr>
                <w:rFonts w:cs="Arial"/>
                <w:b/>
                <w:sz w:val="24"/>
                <w:szCs w:val="24"/>
              </w:rPr>
              <w:t>100</w:t>
            </w:r>
            <w:r w:rsidR="00883F74">
              <w:rPr>
                <w:rFonts w:cs="Arial"/>
                <w:b/>
                <w:sz w:val="24"/>
                <w:szCs w:val="24"/>
              </w:rPr>
              <w:t>9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</w:t>
            </w:r>
            <w:r w:rsidRPr="00CF661E">
              <w:rPr>
                <w:rFonts w:cs="Arial"/>
                <w:b/>
                <w:bCs/>
                <w:color w:val="000000"/>
                <w:sz w:val="24"/>
                <w:szCs w:val="24"/>
                <w:lang w:eastAsia="ja-JP"/>
              </w:rPr>
              <w:t>MCData</w:t>
            </w:r>
            <w:r>
              <w:rPr>
                <w:rFonts w:cs="Arial"/>
                <w:color w:val="000000"/>
                <w:sz w:val="24"/>
                <w:szCs w:val="24"/>
                <w:lang w:eastAsia="ja-JP"/>
              </w:rPr>
              <w:t xml:space="preserve"> 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test case </w:t>
            </w:r>
            <w:r w:rsidRPr="006F7929">
              <w:rPr>
                <w:rFonts w:cs="Arial"/>
                <w:b/>
                <w:bCs/>
                <w:color w:val="000000"/>
                <w:sz w:val="24"/>
                <w:szCs w:val="24"/>
                <w:lang w:eastAsia="ja-JP"/>
              </w:rPr>
              <w:t>6.1.</w:t>
            </w:r>
            <w:r w:rsidR="00883F74">
              <w:rPr>
                <w:rFonts w:cs="Arial"/>
                <w:b/>
                <w:bCs/>
                <w:color w:val="000000"/>
                <w:sz w:val="24"/>
                <w:szCs w:val="24"/>
                <w:lang w:eastAsia="ja-JP"/>
              </w:rPr>
              <w:t>4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D17102E" w14:textId="77777777" w:rsidR="00275FE3" w:rsidRDefault="00275FE3" w:rsidP="00275FE3">
      <w:pPr>
        <w:rPr>
          <w:noProof/>
        </w:rPr>
      </w:pPr>
    </w:p>
    <w:p w14:paraId="28D49A8A" w14:textId="77777777" w:rsidR="00275FE3" w:rsidRDefault="00275FE3" w:rsidP="00275FE3">
      <w:pPr>
        <w:rPr>
          <w:noProof/>
        </w:rPr>
      </w:pPr>
    </w:p>
    <w:p w14:paraId="7F397446" w14:textId="77777777" w:rsidR="00275FE3" w:rsidRDefault="00275FE3" w:rsidP="00275FE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885A3" w14:textId="77777777" w:rsidR="00BD7267" w:rsidRDefault="00BD7267">
      <w:r>
        <w:separator/>
      </w:r>
    </w:p>
  </w:endnote>
  <w:endnote w:type="continuationSeparator" w:id="0">
    <w:p w14:paraId="7B37D71D" w14:textId="77777777" w:rsidR="00BD7267" w:rsidRDefault="00BD7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4A11F" w14:textId="77777777" w:rsidR="00BD7267" w:rsidRDefault="00BD7267">
      <w:r>
        <w:separator/>
      </w:r>
    </w:p>
  </w:footnote>
  <w:footnote w:type="continuationSeparator" w:id="0">
    <w:p w14:paraId="5328BA52" w14:textId="77777777" w:rsidR="00BD7267" w:rsidRDefault="00BD7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EA0F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015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F801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75FE3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1E5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F74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26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76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75FE3"/>
    <w:rPr>
      <w:i/>
      <w:iCs/>
    </w:rPr>
  </w:style>
  <w:style w:type="paragraph" w:customStyle="1" w:styleId="Heading">
    <w:name w:val="Heading"/>
    <w:basedOn w:val="Normal"/>
    <w:next w:val="Normal"/>
    <w:rsid w:val="00275FE3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://www.w3.org/2001/04/xmlen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9/xmlenc11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idel.liberal@ehu.eus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2" ma:contentTypeDescription="Crear nuevo documento." ma:contentTypeScope="" ma:versionID="eb5660adfc157733f459f1c74f2a326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6f668cf85dc44b78181a6d06f3e9abd6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8FF6B-327A-4768-988D-8487A7099B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5B62A1-BB60-42CE-A82E-E86357D52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829D77-F9FF-7241-9116-65C800246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31</TotalTime>
  <Pages>4</Pages>
  <Words>704</Words>
  <Characters>4018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9</cp:revision>
  <cp:lastPrinted>1900-01-01T00:14:44Z</cp:lastPrinted>
  <dcterms:created xsi:type="dcterms:W3CDTF">2020-02-03T08:32:00Z</dcterms:created>
  <dcterms:modified xsi:type="dcterms:W3CDTF">2022-08-10T17:17:00Z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R5s221008</vt:lpwstr>
  </property>
  <property fmtid="{D5CDD505-2E9C-101B-9397-08002B2CF9AE}" pid="10" name="Spec#">
    <vt:lpwstr>36.579-5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14.7.0</vt:lpwstr>
  </property>
  <property fmtid="{D5CDD505-2E9C-101B-9397-08002B2CF9AE}" pid="14" name="CrTitle">
    <vt:lpwstr>Addition of MCData test case 6.1.4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MCImp-UEConTest</vt:lpwstr>
  </property>
  <property fmtid="{D5CDD505-2E9C-101B-9397-08002B2CF9AE}" pid="18" name="Cat">
    <vt:lpwstr>B</vt:lpwstr>
  </property>
  <property fmtid="{D5CDD505-2E9C-101B-9397-08002B2CF9AE}" pid="19" name="ResDate">
    <vt:lpwstr>2022-08-09</vt:lpwstr>
  </property>
  <property fmtid="{D5CDD505-2E9C-101B-9397-08002B2CF9AE}" pid="20" name="Release">
    <vt:lpwstr>Rel-14</vt:lpwstr>
  </property>
</Properties>
</file>